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172bc" w14:paraId="0d172bc"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6827AD">
        <w:rPr>
          <w:b/>
          <w:color w:themeColor="text1" w:val="000000"/>
        </w:rPr>
        <w:t>210</w:t>
      </w:r>
      <w:r w:rsidR="006C6DD3" w:rsidRPr="00C661A7">
        <w:rPr>
          <w:b/>
          <w:color w:themeColor="text1" w:val="000000"/>
        </w:rPr>
        <w:t>/</w:t>
      </w:r>
      <w:r w:rsidR="008118F3" w:rsidRPr="00C661A7">
        <w:rPr>
          <w:b/>
          <w:color w:themeColor="text1" w:val="000000"/>
        </w:rPr>
        <w:t>201</w:t>
      </w:r>
      <w:r w:rsidR="008D0C06">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C0507B" w:rsidRPr="00C0507B">
        <w:t>OLMA-TOMIĆ d.o.o., Franjevački put 14, 213000 Makarska, OIB: 61564507524</w:t>
      </w:r>
      <w:r w:rsidRPr="00916C6F">
        <w:t xml:space="preserve">, dana </w:t>
      </w:r>
      <w:r w:rsidR="00C0507B">
        <w:t>01</w:t>
      </w:r>
      <w:r w:rsidR="000D6748">
        <w:t xml:space="preserve">. </w:t>
      </w:r>
      <w:r w:rsidR="00C0507B">
        <w:t>kolovoza</w:t>
      </w:r>
      <w:r w:rsidR="00195578">
        <w:t xml:space="preserve">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C0507B" w:rsidRPr="00C0507B">
        <w:rPr>
          <w:caps/>
        </w:rPr>
        <w:t>ANTE TOPIĆ</w:t>
      </w:r>
      <w:r w:rsidR="00B9173A" w:rsidRPr="00C661A7">
        <w:t>,</w:t>
      </w:r>
      <w:r w:rsidR="00974344">
        <w:t xml:space="preserve"> </w:t>
      </w:r>
      <w:r w:rsidR="00C0507B">
        <w:t>Franjevački put 14, Makarska</w:t>
      </w:r>
      <w:r w:rsidR="008D0C06">
        <w:t>,</w:t>
      </w:r>
      <w:r w:rsidR="00B9173A" w:rsidRPr="00C661A7">
        <w:t xml:space="preserve"> OIB: </w:t>
      </w:r>
      <w:r w:rsidR="00C0507B">
        <w:t>78804092640</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C0507B" w:rsidRPr="00C0507B">
        <w:t>OLMA-TOMIĆ d.o.o., Franjevački put 14, 213000 Makarska, OIB: 61564507524</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C0507B">
        <w:t>210</w:t>
      </w:r>
      <w:r w:rsidR="008D0C06">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C0507B">
        <w:t>210</w:t>
      </w:r>
      <w:r w:rsidRPr="00C661A7">
        <w:t>201</w:t>
      </w:r>
      <w:r w:rsidR="008D0C06">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C0507B">
        <w:t>146</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C0507B">
        <w:rPr>
          <w:b/>
        </w:rPr>
        <w:t>01</w:t>
      </w:r>
      <w:r w:rsidR="00A31ED9" w:rsidRPr="00C661A7">
        <w:rPr>
          <w:b/>
        </w:rPr>
        <w:t xml:space="preserve">. </w:t>
      </w:r>
      <w:r w:rsidR="00C0507B">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827AD">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C0507B">
      <w:rPr>
        <w:rFonts w:hAnsi="Book Antiqua" w:ascii="Book Antiqua"/>
        <w:b/>
        <w:sz w:val="20"/>
        <w:szCs w:val="20"/>
      </w:rPr>
      <w:t>210</w:t>
    </w:r>
    <w:r w:rsidR="000437A1">
      <w:rPr>
        <w:rFonts w:hAnsi="Book Antiqua" w:ascii="Book Antiqua"/>
        <w:b/>
        <w:sz w:val="20"/>
        <w:szCs w:val="20"/>
      </w:rPr>
      <w:t>/201</w:t>
    </w:r>
    <w:r w:rsidR="008D0C06">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571"/>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5DAE"/>
    <w:rsid w:val="001F7AF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2D62"/>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827AD"/>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5745B"/>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C40AA"/>
    <w:rsid w:val="00BC6E76"/>
    <w:rsid w:val="00BD50F0"/>
    <w:rsid w:val="00BE1B95"/>
    <w:rsid w:val="00BE74AD"/>
    <w:rsid w:val="00C0507B"/>
    <w:rsid w:val="00C1277F"/>
    <w:rsid w:val="00C12BF9"/>
    <w:rsid w:val="00C150DF"/>
    <w:rsid w:val="00C160D6"/>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74"/>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348E"/>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64571"/>
    <w:rPr>
      <w:color w:val="808080"/>
      <w:bdr w:space="0" w:sz="0" w:color="auto" w:val="none"/>
      <w:shd w:fill="auto" w:color="auto" w:val="clear"/>
    </w:rPr>
  </w:style>
  <w:style w:customStyle="true" w:styleId="eSPISCCParagraphDefaultFont" w:type="character">
    <w:name w:val="eSPIS_CC_Paragraph Default Font"/>
    <w:basedOn w:val="Zadanifontodlomka"/>
    <w:rsid w:val="0006457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64571"/>
    <w:rPr>
      <w:b/>
      <w:bdr w:space="0" w:sz="0" w:color="auto" w:val="none"/>
      <w:shd w:fill="FFFFCC" w:color="auto" w:val="clear"/>
      <w:lang w:val="hr-HR"/>
    </w:rPr>
  </w:style>
  <w:style w:customStyle="true" w:styleId="PozadinaSvijetloCrvena" w:type="character">
    <w:name w:val="Pozadina_SvijetloCrvena"/>
    <w:basedOn w:val="eSPISCCParagraphDefaultFont"/>
    <w:rsid w:val="0006457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6457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64571"/>
    <w:rPr>
      <w:color w:val="808080"/>
      <w:bdr w:color="auto" w:space="0" w:sz="0" w:val="none"/>
      <w:shd w:color="auto" w:fill="auto" w:val="clear"/>
    </w:rPr>
  </w:style>
  <w:style w:customStyle="1" w:styleId="eSPISCCParagraphDefaultFont" w:type="character">
    <w:name w:val="eSPIS_CC_Paragraph Default Font"/>
    <w:basedOn w:val="Zadanifontodlomka"/>
    <w:rsid w:val="0006457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64571"/>
    <w:rPr>
      <w:b/>
      <w:bdr w:color="auto" w:space="0" w:sz="0" w:val="none"/>
      <w:shd w:color="auto" w:fill="FFFFCC" w:val="clear"/>
      <w:lang w:val="hr-HR"/>
    </w:rPr>
  </w:style>
  <w:style w:customStyle="1" w:styleId="PozadinaSvijetloCrvena" w:type="character">
    <w:name w:val="Pozadina_SvijetloCrvena"/>
    <w:basedOn w:val="eSPISCCParagraphDefaultFont"/>
    <w:rsid w:val="0006457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6457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St-210/2017</izvorni_sadrzaj>
    <derivirana_varijabla naziv="DomainObject.Predmet.OznakaBroj_1">St-210/2017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OLMA-TOPIĆ društvo sa ograničenom odgovornošću za proizvodnju i trgovinu</izvorni_sadrzaj>
    <derivirana_varijabla naziv="DomainObject.Predmet.ProtustrankaFormated_1">  OLMA-TOPIĆ društvo sa ograničenom odgovornošću za proizvodnju i trgovinu</derivirana_varijabla>
  </DomainObject.Predmet.ProtustrankaFormated>
  <DomainObject.Predmet.ProtustrankaFormatedOIB>
    <izvorni_sadrzaj>  OLMA-TOPIĆ društvo sa ograničenom odgovornošću za proizvodnju i trgovinu, OIB 61564507524</izvorni_sadrzaj>
    <derivirana_varijabla naziv="DomainObject.Predmet.ProtustrankaFormatedOIB_1">  OLMA-TOPIĆ društvo sa ograničenom odgovornošću za proizvodnju i trgovinu, OIB 61564507524</derivirana_varijabla>
  </DomainObject.Predmet.ProtustrankaFormatedOIB>
  <DomainObject.Predmet.ProtustrankaFormatedWithAdress>
    <izvorni_sadrzaj> OLMA-TOPIĆ društvo sa ograničenom odgovornošću za proizvodnju i trgovinu, Franjevački put 14, 21300 Makarska</izvorni_sadrzaj>
    <derivirana_varijabla naziv="DomainObject.Predmet.ProtustrankaFormatedWithAdress_1"> OLMA-TOPIĆ društvo sa ograničenom odgovornošću za proizvodnju i trgovinu, Franjevački put 14, 21300 Makarska</derivirana_varijabla>
  </DomainObject.Predmet.ProtustrankaFormatedWithAdress>
  <DomainObject.Predmet.ProtustrankaFormatedWithAdressOIB>
    <izvorni_sadrzaj> OLMA-TOPIĆ društvo sa ograničenom odgovornošću za proizvodnju i trgovinu, OIB 61564507524, Franjevački put 14, 21300 Makarska</izvorni_sadrzaj>
    <derivirana_varijabla naziv="DomainObject.Predmet.ProtustrankaFormatedWithAdressOIB_1"> OLMA-TOPIĆ društvo sa ograničenom odgovornošću za proizvodnju i trgovinu, OIB 61564507524, Franjevački put 14, 21300 Makarska</derivirana_varijabla>
  </DomainObject.Predmet.ProtustrankaFormatedWithAdressOIB>
  <DomainObject.Predmet.ProtustrankaWithAdress>
    <izvorni_sadrzaj>OLMA-TOPIĆ društvo sa ograničenom odgovornošću za proizvodnju i trgovinu Franjevački put 14, 21300 Makarska</izvorni_sadrzaj>
    <derivirana_varijabla naziv="DomainObject.Predmet.ProtustrankaWithAdress_1">OLMA-TOPIĆ društvo sa ograničenom odgovornošću za proizvodnju i trgovinu Franjevački put 14, 21300 Makarska</derivirana_varijabla>
  </DomainObject.Predmet.ProtustrankaWithAdress>
  <DomainObject.Predmet.ProtustrankaWithAdressOIB>
    <izvorni_sadrzaj>OLMA-TOPIĆ društvo sa ograničenom odgovornošću za proizvodnju i trgovinu, OIB 61564507524, Franjevački put 14, 21300 Makarska</izvorni_sadrzaj>
    <derivirana_varijabla naziv="DomainObject.Predmet.ProtustrankaWithAdressOIB_1">OLMA-TOPIĆ društvo sa ograničenom odgovornošću za proizvodnju i trgovinu, OIB 61564507524, Franjevački put 14, 21300 Makarska</derivirana_varijabla>
  </DomainObject.Predmet.ProtustrankaWithAdressOIB>
  <DomainObject.Predmet.ProtustrankaNazivFormated>
    <izvorni_sadrzaj>OLMA-TOPIĆ društvo sa ograničenom odgovornošću za proizvodnju i trgovinu</izvorni_sadrzaj>
    <derivirana_varijabla naziv="DomainObject.Predmet.ProtustrankaNazivFormated_1">OLMA-TOPIĆ društvo sa ograničenom odgovornošću za proizvodnju i trgovinu</derivirana_varijabla>
  </DomainObject.Predmet.ProtustrankaNazivFormated>
  <DomainObject.Predmet.ProtustrankaNazivFormatedOIB>
    <izvorni_sadrzaj>OLMA-TOPIĆ društvo sa ograničenom odgovornošću za proizvodnju i trgovinu, OIB 61564507524</izvorni_sadrzaj>
    <derivirana_varijabla naziv="DomainObject.Predmet.ProtustrankaNazivFormatedOIB_1">OLMA-TOPIĆ društvo sa ograničenom odgovornošću za proizvodnju i trgovinu, OIB 61564507524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19636.60</izvorni_sadrzaj>
    <derivirana_varijabla naziv="DomainObject.Predmet.TrenutnaVrijednost_1">19636.60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OLMA-TOPIĆ društvo sa ograničenom odgovornošću za proizvodnju i trgovinu</item>
    </izvorni_sadrzaj>
    <derivirana_varijabla naziv="DomainObject.Predmet.ProtuStrankaListFormated_1">
      <item>OLMA-TOPIĆ društvo sa ograničenom odgovornošću za proizvodnju i trgovinu</item>
    </derivirana_varijabla>
  </DomainObject.Predmet.ProtuStrankaListFormated>
  <DomainObject.Predmet.ProtuStrankaListFormatedOIB>
    <izvorni_sadrzaj>
      <item>OLMA-TOPIĆ društvo sa ograničenom odgovornošću za proizvodnju i trgovinu, OIB 61564507524</item>
    </izvorni_sadrzaj>
    <derivirana_varijabla naziv="DomainObject.Predmet.ProtuStrankaListFormatedOIB_1">
      <item>OLMA-TOPIĆ društvo sa ograničenom odgovornošću za proizvodnju i trgovinu, OIB 61564507524</item>
    </derivirana_varijabla>
  </DomainObject.Predmet.ProtuStrankaListFormatedOIB>
  <DomainObject.Predmet.ProtuStrankaListFormatedWithAdress>
    <izvorni_sadrzaj>
      <item>OLMA-TOPIĆ društvo sa ograničenom odgovornošću za proizvodnju i trgovinu, Franjevački put 14, 21300 Makarska</item>
    </izvorni_sadrzaj>
    <derivirana_varijabla naziv="DomainObject.Predmet.ProtuStrankaListFormatedWithAdress_1">
      <item>OLMA-TOPIĆ društvo sa ograničenom odgovornošću za proizvodnju i trgovinu, Franjevački put 14, 21300 Makarska</item>
    </derivirana_varijabla>
  </DomainObject.Predmet.ProtuStrankaListFormatedWithAdress>
  <DomainObject.Predmet.ProtuStrankaListFormatedWithAdressOIB>
    <izvorni_sadrzaj>
      <item>OLMA-TOPIĆ društvo sa ograničenom odgovornošću za proizvodnju i trgovinu, OIB 61564507524, Franjevački put 14, 21300 Makarska</item>
    </izvorni_sadrzaj>
    <derivirana_varijabla naziv="DomainObject.Predmet.ProtuStrankaListFormatedWithAdressOIB_1">
      <item>OLMA-TOPIĆ društvo sa ograničenom odgovornošću za proizvodnju i trgovinu, OIB 61564507524, Franjevački put 14, 21300 Makarska</item>
    </derivirana_varijabla>
  </DomainObject.Predmet.ProtuStrankaListFormatedWithAdressOIB>
  <DomainObject.Predmet.ProtuStrankaListNazivFormated>
    <izvorni_sadrzaj>
      <item>OLMA-TOPIĆ društvo sa ograničenom odgovornošću za proizvodnju i trgovinu</item>
    </izvorni_sadrzaj>
    <derivirana_varijabla naziv="DomainObject.Predmet.ProtuStrankaListNazivFormated_1">
      <item>OLMA-TOPIĆ društvo sa ograničenom odgovornošću za proizvodnju i trgovinu</item>
    </derivirana_varijabla>
  </DomainObject.Predmet.ProtuStrankaListNazivFormated>
  <DomainObject.Predmet.ProtuStrankaListNazivFormatedOIB>
    <izvorni_sadrzaj>
      <item>OLMA-TOPIĆ društvo sa ograničenom odgovornošću za proizvodnju i trgovinu, OIB 61564507524</item>
    </izvorni_sadrzaj>
    <derivirana_varijabla naziv="DomainObject.Predmet.ProtuStrankaListNazivFormatedOIB_1">
      <item>OLMA-TOPIĆ društvo sa ograničenom odgovornošću za proizvodnju i trgovinu, OIB 61564507524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OIB 70793241859 punomoćnik sudionika u postupku Ministarstvo financija RH</item>
    </izvorni_sadrzaj>
    <derivirana_varijabla naziv="DomainObject.Predmet.OstaliListFormatedOIB_1">
      <item>Županijsko državno odvjetništvo u Splitu, OIB 70793241859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zvorni_sadrzaj>
    <derivirana_varijabla naziv="DomainObject.Predmet.OstaliListFormatedWithAdressOIB_1">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OLMA-TOPIĆ društvo sa ograničenom odgovornošću za proizvodnju i trgovinu</izvorni_sadrzaj>
    <derivirana_varijabla naziv="DomainObject.Predmet.ProtustrankaIDrugi_1">OLMA-TOPIĆ društvo sa ograničenom odgovornošću za proizvodnju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OLMA-TOPIĆ društvo sa ograničenom odgovornošću za proizvodnju i trgovinu, OIB 61564507524, Franjevački put 14, 21300 Makarska</izvorni_sadrzaj>
    <derivirana_varijabla naziv="DomainObject.Predmet.ProtustrankaIDrugiAdressOIB_1">OLMA-TOPIĆ društvo sa ograničenom odgovornošću za proizvodnju i trgovinu, OIB 61564507524, Franjevački put 14,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OLMA-TOPIĆ društvo sa ograničenom odgovornošću za proizvodnju i trgovinu</item>
      <item>Ministarstvo financija RH</item>
      <item>Županijsko državno odvjetništvo u Splitu</item>
    </izvorni_sadrzaj>
    <derivirana_varijabla naziv="DomainObject.Predmet.SudioniciListNaziv_1">
      <item>OLMA-TOPIĆ društvo sa ograničenom odgovornošću za proizvodnju i trgovinu</item>
      <item>Ministarstvo financija RH</item>
      <item>Županijsko državno odvjetništvo u Splitu</item>
    </derivirana_varijabla>
  </DomainObject.Predmet.SudioniciListNaziv>
  <DomainObject.Predmet.SudioniciListAdressOIB>
    <izvorni_sadrzaj>
      <item>OLMA-TOPIĆ društvo sa ograničenom odgovornošću za proizvodnju i trgovinu, OIB 61564507524, Franjevački put 14,21300 Makarska</item>
      <item>Ministarstvo financija RH, OIB 18683136487, Katančićeva 5,10000 Zagreb</item>
      <item>Županijsko državno odvjetništvo u Splitu, OIB 70793241859, Gundulićeva 29a,21000 Split</item>
    </izvorni_sadrzaj>
    <derivirana_varijabla naziv="DomainObject.Predmet.SudioniciListAdressOIB_1">
      <item>OLMA-TOPIĆ društvo sa ograničenom odgovornošću za proizvodnju i trgovinu, OIB 61564507524, Franjevački put 14,21300 Makarska</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61564507524</item>
      <item>, OIB 18683136487</item>
      <item>, OIB 70793241859</item>
    </izvorni_sadrzaj>
    <derivirana_varijabla naziv="DomainObject.Predmet.SudioniciListNazivOIB_1">
      <item>, OIB 61564507524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850</properties:Words>
  <properties:Characters>4699</properties:Characters>
  <properties:Lines>118</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2018-08-01T09:21:00Z</dcterms:created>
  <dc:creator>Katarina Franković</dc:creator>
  <cp:lastModifiedBy>Andrijana Leto</cp:lastModifiedBy>
  <cp:lastPrinted>2018-08-01T09:27:00Z</cp:lastPrinted>
  <dcterms:modified xmlns:xsi="http://www.w3.org/2001/XMLSchema-instance" xsi:type="dcterms:W3CDTF">2018-08-01T09:27:00Z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(210-17_rješenje_plaćanje_predujma_člana_uprave_FOND_1000_SPLIT.docx)</vt:lpwstr>
  </prop:property>
  <prop:property name="CC_coloring" pid="5" fmtid="{D5CDD505-2E9C-101B-9397-08002B2CF9AE}">
    <vt:bool>false</vt:bool>
  </prop:property>
</prop:Properties>
</file>