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3772" w14:paraId="30a3772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011EE9">
        <w:rPr>
          <w:b/>
          <w:sz w:val="22"/>
          <w:szCs w:val="22"/>
          <w:lang w:val="hr-HR"/>
        </w:rPr>
        <w:t xml:space="preserve"> 8. St-168</w:t>
      </w:r>
      <w:r w:rsidR="001142F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ED4838" w:rsidP="00CD78A6" w:rsidR="00CD78A6" w:rsidRPr="00675817">
      <w:pPr>
        <w:pStyle w:val="Naslov1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B21C01"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E14AE2" w:rsidP="00D4027A" w:rsidR="00D4027A" w:rsidRPr="00675817">
      <w:pPr>
        <w:pStyle w:val="Naslov2"/>
        <w:rPr>
          <w:b/>
          <w:bCs/>
          <w:sz w:val="22"/>
          <w:szCs w:val="22"/>
        </w:rPr>
      </w:pPr>
      <w:r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403F01" w:rsidR="00403F01" w:rsidRPr="00675817">
      <w:pPr>
        <w:pStyle w:val="Tijeloteksta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Pr="00675817">
        <w:rPr>
          <w:sz w:val="22"/>
          <w:szCs w:val="22"/>
          <w:lang w:val="hr-HR"/>
        </w:rPr>
        <w:t xml:space="preserve">stečajnog postupka nad </w:t>
      </w:r>
      <w:r w:rsidR="00AC4892" w:rsidRPr="00675817">
        <w:rPr>
          <w:sz w:val="22"/>
          <w:szCs w:val="22"/>
          <w:lang w:val="hr-HR"/>
        </w:rPr>
        <w:t>dužnikom</w:t>
      </w:r>
      <w:r w:rsidR="007A2F44" w:rsidRPr="007A2F44">
        <w:rPr>
          <w:sz w:val="22"/>
          <w:szCs w:val="22"/>
        </w:rPr>
        <w:t xml:space="preserve"> </w:t>
      </w:r>
      <w:r w:rsidR="00011EE9">
        <w:rPr>
          <w:sz w:val="22"/>
          <w:szCs w:val="22"/>
        </w:rPr>
        <w:t>MANDARGORA d.o.o., Dubrovnik, Bana Josipa Jelačića 39</w:t>
      </w:r>
      <w:r w:rsidR="00011EE9" w:rsidRPr="00352686">
        <w:rPr>
          <w:sz w:val="22"/>
          <w:szCs w:val="22"/>
        </w:rPr>
        <w:t xml:space="preserve">, </w:t>
      </w:r>
      <w:r w:rsidR="00011EE9">
        <w:rPr>
          <w:sz w:val="22"/>
          <w:szCs w:val="22"/>
        </w:rPr>
        <w:t>MBS: 060055361</w:t>
      </w:r>
      <w:r w:rsidR="00011EE9" w:rsidRPr="00352686">
        <w:rPr>
          <w:sz w:val="22"/>
          <w:szCs w:val="22"/>
        </w:rPr>
        <w:t>, OIB:</w:t>
      </w:r>
      <w:r w:rsidR="00011EE9">
        <w:rPr>
          <w:sz w:val="22"/>
          <w:szCs w:val="22"/>
        </w:rPr>
        <w:t>02180521871,</w:t>
      </w:r>
      <w:r w:rsidR="00011EE9" w:rsidRPr="00352686">
        <w:rPr>
          <w:sz w:val="22"/>
          <w:szCs w:val="22"/>
        </w:rPr>
        <w:t xml:space="preserve"> </w:t>
      </w:r>
      <w:r w:rsidRPr="00675817">
        <w:rPr>
          <w:sz w:val="22"/>
          <w:szCs w:val="22"/>
          <w:lang w:val="hr-HR"/>
        </w:rPr>
        <w:t xml:space="preserve">dana </w:t>
      </w:r>
      <w:r w:rsidR="007A2F44">
        <w:rPr>
          <w:sz w:val="22"/>
          <w:szCs w:val="22"/>
          <w:lang w:val="hr-HR"/>
        </w:rPr>
        <w:t xml:space="preserve">02. prosinca </w:t>
      </w:r>
      <w:r w:rsidRPr="00675817">
        <w:rPr>
          <w:sz w:val="22"/>
          <w:szCs w:val="22"/>
          <w:lang w:val="hr-HR"/>
        </w:rPr>
        <w:t xml:space="preserve">2015. godine 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011EE9">
        <w:rPr>
          <w:sz w:val="22"/>
          <w:szCs w:val="22"/>
          <w:lang w:val="hr-HR"/>
        </w:rPr>
        <w:t>563</w:t>
      </w:r>
      <w:r w:rsidR="00671F06">
        <w:rPr>
          <w:sz w:val="22"/>
          <w:szCs w:val="22"/>
          <w:lang w:val="hr-HR"/>
        </w:rPr>
        <w:t xml:space="preserve">/2015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011EE9">
        <w:rPr>
          <w:sz w:val="22"/>
          <w:szCs w:val="22"/>
          <w:lang w:val="hr-HR"/>
        </w:rPr>
        <w:t>ovog suda posl. br. St-168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7791B" w:rsidRPr="00675817">
        <w:rPr>
          <w:sz w:val="22"/>
          <w:szCs w:val="22"/>
          <w:lang w:val="hr-HR"/>
        </w:rPr>
        <w:t xml:space="preserve"> voditi pod posl. br. St-</w:t>
      </w:r>
      <w:r w:rsidR="00011EE9">
        <w:rPr>
          <w:sz w:val="22"/>
          <w:szCs w:val="22"/>
          <w:lang w:val="hr-HR"/>
        </w:rPr>
        <w:t>168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991824">
        <w:rPr>
          <w:sz w:val="22"/>
          <w:szCs w:val="22"/>
          <w:lang w:val="hr-HR"/>
        </w:rPr>
        <w:t>18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>tečajnog postupka nad dužnikom</w:t>
      </w:r>
      <w:r w:rsidR="007A2F44" w:rsidRPr="007A2F44">
        <w:rPr>
          <w:sz w:val="22"/>
          <w:szCs w:val="22"/>
        </w:rPr>
        <w:t xml:space="preserve"> </w:t>
      </w:r>
      <w:r w:rsidR="00011EE9">
        <w:rPr>
          <w:sz w:val="22"/>
          <w:szCs w:val="22"/>
        </w:rPr>
        <w:t>MANDARGORA d.o.o., Dubrovnik, Bana Josipa Jelačića 39</w:t>
      </w:r>
      <w:r w:rsidR="00011EE9" w:rsidRPr="00352686">
        <w:rPr>
          <w:sz w:val="22"/>
          <w:szCs w:val="22"/>
        </w:rPr>
        <w:t xml:space="preserve">, </w:t>
      </w:r>
      <w:r w:rsidR="00011EE9">
        <w:rPr>
          <w:sz w:val="22"/>
          <w:szCs w:val="22"/>
        </w:rPr>
        <w:t>MBS: 060055361</w:t>
      </w:r>
      <w:r w:rsidR="00011EE9" w:rsidRPr="00352686">
        <w:rPr>
          <w:sz w:val="22"/>
          <w:szCs w:val="22"/>
        </w:rPr>
        <w:t>, OIB:</w:t>
      </w:r>
      <w:r w:rsidR="00011EE9">
        <w:rPr>
          <w:sz w:val="22"/>
          <w:szCs w:val="22"/>
        </w:rPr>
        <w:t>02180521871</w:t>
      </w:r>
      <w:r w:rsidR="00011EE9" w:rsidRPr="00352686">
        <w:rPr>
          <w:sz w:val="22"/>
          <w:szCs w:val="22"/>
        </w:rPr>
        <w:t xml:space="preserve">,  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C7140A">
        <w:rPr>
          <w:sz w:val="22"/>
          <w:szCs w:val="22"/>
          <w:lang w:val="hr-HR"/>
        </w:rPr>
        <w:t xml:space="preserve"> spis ovog suda posl. br. St-</w:t>
      </w:r>
      <w:r w:rsidR="00DA5A5E">
        <w:rPr>
          <w:sz w:val="22"/>
          <w:szCs w:val="22"/>
          <w:lang w:val="hr-HR"/>
        </w:rPr>
        <w:t xml:space="preserve"> 563</w:t>
      </w:r>
      <w:r w:rsidR="00664106">
        <w:rPr>
          <w:sz w:val="22"/>
          <w:szCs w:val="22"/>
          <w:lang w:val="hr-HR"/>
        </w:rPr>
        <w:t>/2015</w:t>
      </w:r>
      <w:r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011EE9" w:rsidRPr="00011EE9">
        <w:rPr>
          <w:sz w:val="22"/>
          <w:szCs w:val="22"/>
        </w:rPr>
        <w:t xml:space="preserve"> </w:t>
      </w:r>
      <w:r w:rsidR="00011EE9">
        <w:rPr>
          <w:sz w:val="22"/>
          <w:szCs w:val="22"/>
        </w:rPr>
        <w:t>MANDARGORA d.o.o., Dubrovnik, Bana Josipa Jelačića 39</w:t>
      </w:r>
      <w:r w:rsidR="00011EE9" w:rsidRPr="00352686">
        <w:rPr>
          <w:sz w:val="22"/>
          <w:szCs w:val="22"/>
        </w:rPr>
        <w:t xml:space="preserve">, </w:t>
      </w:r>
      <w:r w:rsidR="00011EE9">
        <w:rPr>
          <w:sz w:val="22"/>
          <w:szCs w:val="22"/>
        </w:rPr>
        <w:t>MBS: 060055361</w:t>
      </w:r>
      <w:r w:rsidR="00011EE9" w:rsidRPr="00352686">
        <w:rPr>
          <w:sz w:val="22"/>
          <w:szCs w:val="22"/>
        </w:rPr>
        <w:t>, OIB:</w:t>
      </w:r>
      <w:r w:rsidR="00011EE9">
        <w:rPr>
          <w:sz w:val="22"/>
          <w:szCs w:val="22"/>
        </w:rPr>
        <w:t>02180521871,</w:t>
      </w:r>
      <w:r w:rsidR="0017791B" w:rsidRPr="00675817">
        <w:rPr>
          <w:sz w:val="22"/>
          <w:szCs w:val="22"/>
          <w:lang w:val="hr-HR"/>
        </w:rPr>
        <w:t xml:space="preserve"> dana</w:t>
      </w:r>
      <w:r w:rsidR="00F96821">
        <w:rPr>
          <w:sz w:val="22"/>
          <w:szCs w:val="22"/>
          <w:lang w:val="hr-HR"/>
        </w:rPr>
        <w:t xml:space="preserve"> 30. listopada 2015. godine.</w:t>
      </w:r>
    </w:p>
    <w:p w:rsidRDefault="00F96821" w:rsidP="005E26AD" w:rsidR="00F96821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</w:t>
      </w:r>
      <w:r w:rsidR="002E5DDE">
        <w:rPr>
          <w:sz w:val="22"/>
          <w:szCs w:val="22"/>
          <w:lang w:val="hr-HR"/>
        </w:rPr>
        <w:t>ostupka protiv istog dužnika</w:t>
      </w:r>
      <w:r w:rsidRPr="00675817">
        <w:rPr>
          <w:sz w:val="22"/>
          <w:szCs w:val="22"/>
          <w:lang w:val="hr-HR"/>
        </w:rPr>
        <w:t>,</w:t>
      </w:r>
      <w:r w:rsidRPr="00675817">
        <w:rPr>
          <w:color w:val="000000"/>
          <w:sz w:val="22"/>
          <w:szCs w:val="22"/>
        </w:rPr>
        <w:t xml:space="preserve"> </w:t>
      </w:r>
      <w:r w:rsidR="00C7140A">
        <w:rPr>
          <w:color w:val="000000"/>
          <w:sz w:val="22"/>
          <w:szCs w:val="22"/>
        </w:rPr>
        <w:t xml:space="preserve"> </w:t>
      </w:r>
      <w:r w:rsidR="002E5DDE">
        <w:rPr>
          <w:color w:val="000000"/>
          <w:sz w:val="22"/>
          <w:szCs w:val="22"/>
        </w:rPr>
        <w:t>u smislu čl. 16. st. 6.</w:t>
      </w:r>
      <w:r w:rsidR="00C7140A">
        <w:rPr>
          <w:color w:val="000000"/>
          <w:sz w:val="22"/>
          <w:szCs w:val="22"/>
        </w:rPr>
        <w:t xml:space="preserve">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 w:rsidRPr="00675817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7A2F44">
        <w:rPr>
          <w:b/>
          <w:sz w:val="22"/>
          <w:szCs w:val="22"/>
          <w:lang w:val="hr-HR"/>
        </w:rPr>
        <w:t xml:space="preserve">02. prosinca </w:t>
      </w:r>
      <w:r w:rsidR="00403F01" w:rsidRPr="00675817">
        <w:rPr>
          <w:b/>
          <w:sz w:val="22"/>
          <w:szCs w:val="22"/>
          <w:lang w:val="hr-HR"/>
        </w:rPr>
        <w:t>2015</w:t>
      </w:r>
      <w:r w:rsidR="00D4027A" w:rsidRPr="00675817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557FCF">
        <w:rPr>
          <w:b/>
          <w:sz w:val="22"/>
          <w:szCs w:val="22"/>
        </w:rPr>
        <w:t>, v.r.</w:t>
      </w:r>
    </w:p>
    <w:p w:rsidRDefault="00675817" w:rsidP="00D4027A" w:rsidR="00675817">
      <w:pPr>
        <w:jc w:val="both"/>
        <w:rPr>
          <w:b/>
          <w:sz w:val="22"/>
          <w:szCs w:val="22"/>
          <w:lang w:val="hr-HR"/>
        </w:rPr>
      </w:pPr>
    </w:p>
    <w:p w:rsidRDefault="00011EE9" w:rsidP="00D4027A" w:rsidR="00011EE9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CC1B3F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675817">
      <w:pPr>
        <w:jc w:val="both"/>
        <w:rPr>
          <w:sz w:val="22"/>
          <w:szCs w:val="22"/>
          <w:lang w:val="hr-HR"/>
        </w:rPr>
      </w:pP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8A769D" w:rsidRPr="008A769D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B1543"/>
    <w:rsid w:val="000D0759"/>
    <w:rsid w:val="00110325"/>
    <w:rsid w:val="001142F9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D048F"/>
    <w:rsid w:val="002E5DDE"/>
    <w:rsid w:val="002F1ED9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E1A66"/>
    <w:rsid w:val="004E6CAA"/>
    <w:rsid w:val="00557FCF"/>
    <w:rsid w:val="005E26AD"/>
    <w:rsid w:val="00642955"/>
    <w:rsid w:val="00664106"/>
    <w:rsid w:val="0066735D"/>
    <w:rsid w:val="00671F06"/>
    <w:rsid w:val="00675817"/>
    <w:rsid w:val="006767AE"/>
    <w:rsid w:val="006E3551"/>
    <w:rsid w:val="00736EF6"/>
    <w:rsid w:val="00743750"/>
    <w:rsid w:val="007725FF"/>
    <w:rsid w:val="007A11D9"/>
    <w:rsid w:val="007A2F44"/>
    <w:rsid w:val="007A74B6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DA5A5E"/>
    <w:rsid w:val="00E14AE2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St-168/2015</izvorni_sadrzaj>
    <derivirana_varijabla naziv="DomainObject.Predmet.OznakaBroj_1">St-168/2015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MANDRAGORA d.o.o. za unutarnju i vanjsku trgovinu, ugostiteljstvo, turizam i usluge</izvorni_sadrzaj>
    <derivirana_varijabla naziv="DomainObject.Predmet.ProtustrankaFormated_1">  MANDRAGORA d.o.o. za unutarnju i vanjsku trgovinu, ugostiteljstvo, turizam i usluge</derivirana_varijabla>
  </DomainObject.Predmet.ProtustrankaFormated>
  <DomainObject.Predmet.ProtustrankaFormatedOIB>
    <izvorni_sadrzaj>  MANDRAGORA d.o.o. za unutarnju i vanjsku trgovinu, ugostiteljstvo, turizam i usluge, OIB 02180521871</izvorni_sadrzaj>
    <derivirana_varijabla naziv="DomainObject.Predmet.ProtustrankaFormatedOIB_1">  MANDRAGORA d.o.o. za unutarnju i vanjsku trgovinu, ugostiteljstvo, turizam i usluge, OIB 02180521871</derivirana_varijabla>
  </DomainObject.Predmet.ProtustrankaFormatedOIB>
  <DomainObject.Predmet.ProtustrankaFormatedWithAdress>
    <izvorni_sadrzaj> MANDRAGORA d.o.o. za unutarnju i vanjsku trgovinu, ugostiteljstvo, turizam i usluge, Bana Josipa Jelačića 39, 20000 Dubrovnik</izvorni_sadrzaj>
    <derivirana_varijabla naziv="DomainObject.Predmet.ProtustrankaFormatedWithAdress_1"> MANDRAGORA d.o.o. za unutarnju i vanjsku trgovinu, ugostiteljstvo, turizam i usluge, Bana Josipa Jelačića 39, 20000 Dubrovnik</derivirana_varijabla>
  </DomainObject.Predmet.ProtustrankaFormatedWithAdress>
  <DomainObject.Predmet.ProtustrankaFormatedWithAdressOIB>
    <izvorni_sadrzaj> MANDRAGORA d.o.o. za unutarnju i vanjsku trgovinu, ugostiteljstvo, turizam i usluge, OIB 02180521871, Bana Josipa Jelačića 39, 20000 Dubrovnik</izvorni_sadrzaj>
    <derivirana_varijabla naziv="DomainObject.Predmet.ProtustrankaFormatedWithAdressOIB_1"> MANDRAGORA d.o.o. za unutarnju i vanjsku trgovinu, ugostiteljstvo, turizam i usluge, OIB 02180521871, Bana Josipa Jelačića 39, 20000 Dubrovnik</derivirana_varijabla>
  </DomainObject.Predmet.ProtustrankaFormatedWithAdressOIB>
  <DomainObject.Predmet.ProtustrankaWithAdress>
    <izvorni_sadrzaj>MANDRAGORA d.o.o. za unutarnju i vanjsku trgovinu, ugostiteljstvo, turizam i usluge Bana Josipa Jelačića 39, 20000 Dubrovnik</izvorni_sadrzaj>
    <derivirana_varijabla naziv="DomainObject.Predmet.ProtustrankaWithAdress_1">MANDRAGORA d.o.o. za unutarnju i vanjsku trgovinu, ugostiteljstvo, turizam i usluge Bana Josipa Jelačića 39, 20000 Dubrovnik</derivirana_varijabla>
  </DomainObject.Predmet.ProtustrankaWithAdress>
  <DomainObject.Predmet.ProtustrankaWithAdressOIB>
    <izvorni_sadrzaj>MANDRAGORA d.o.o. za unutarnju i vanjsku trgovinu, ugostiteljstvo, turizam i usluge, OIB 02180521871, Bana Josipa Jelačića 39, 20000 Dubrovnik</izvorni_sadrzaj>
    <derivirana_varijabla naziv="DomainObject.Predmet.ProtustrankaWithAdressOIB_1">MANDRAGORA d.o.o. za unutarnju i vanjsku trgovinu, ugostiteljstvo, turizam i usluge, OIB 02180521871, Bana Josipa Jelačića 39, 20000 Dubrovnik</derivirana_varijabla>
  </DomainObject.Predmet.ProtustrankaWithAdressOIB>
  <DomainObject.Predmet.ProtustrankaNazivFormated>
    <izvorni_sadrzaj>MANDRAGORA d.o.o. za unutarnju i vanjsku trgovinu, ugostiteljstvo, turizam i usluge</izvorni_sadrzaj>
    <derivirana_varijabla naziv="DomainObject.Predmet.ProtustrankaNazivFormated_1">MANDRAGORA d.o.o. za unutarnju i vanjsku trgovinu, ugostiteljstvo, turizam i usluge</derivirana_varijabla>
  </DomainObject.Predmet.ProtustrankaNazivFormated>
  <DomainObject.Predmet.ProtustrankaNazivFormatedOIB>
    <izvorni_sadrzaj>MANDRAGORA d.o.o. za unutarnju i vanjsku trgovinu, ugostiteljstvo, turizam i usluge, OIB 02180521871</izvorni_sadrzaj>
    <derivirana_varijabla naziv="DomainObject.Predmet.ProtustrankaNazivFormatedOIB_1">MANDRAGORA d.o.o. za unutarnju i vanjsku trgovinu, ugostiteljstvo, turizam i usluge, OIB 02180521871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170918.54</izvorni_sadrzaj>
    <derivirana_varijabla naziv="DomainObject.Predmet.TrenutnaVrijednost_1">170918.54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MANDRAGORA d.o.o. za unutarnju i vanjsku trgovinu, ugostiteljstvo, turizam i usluge</item>
    </izvorni_sadrzaj>
    <derivirana_varijabla naziv="DomainObject.Predmet.ProtuStrankaListFormated_1">
      <item>MANDRAGORA d.o.o. za unutarnju i vanjsku trgovinu, ugostiteljstvo, turizam i usluge</item>
    </derivirana_varijabla>
  </DomainObject.Predmet.ProtuStrankaListFormated>
  <DomainObject.Predmet.ProtuStrankaListFormatedOIB>
    <izvorni_sadrzaj>
      <item>MANDRAGORA d.o.o. za unutarnju i vanjsku trgovinu, ugostiteljstvo, turizam i usluge, OIB 02180521871</item>
    </izvorni_sadrzaj>
    <derivirana_varijabla naziv="DomainObject.Predmet.ProtuStrankaListFormatedOIB_1">
      <item>MANDRAGORA d.o.o. za unutarnju i vanjsku trgovinu, ugostiteljstvo, turizam i usluge, OIB 02180521871</item>
    </derivirana_varijabla>
  </DomainObject.Predmet.ProtuStrankaListFormatedOIB>
  <DomainObject.Predmet.ProtuStrankaListFormatedWithAdress>
    <izvorni_sadrzaj>
      <item>MANDRAGORA d.o.o. za unutarnju i vanjsku trgovinu, ugostiteljstvo, turizam i usluge, Bana Josipa Jelačića 39, 20000 Dubrovnik</item>
    </izvorni_sadrzaj>
    <derivirana_varijabla naziv="DomainObject.Predmet.ProtuStrankaListFormatedWithAdress_1">
      <item>MANDRAGORA d.o.o. za unutarnju i vanjsku trgovinu, ugostiteljstvo, turizam i usluge, Bana Josipa Jelačića 39, 20000 Dubrovnik</item>
    </derivirana_varijabla>
  </DomainObject.Predmet.ProtuStrankaListFormatedWithAdress>
  <DomainObject.Predmet.ProtuStrankaListFormatedWithAdressOIB>
    <izvorni_sadrzaj>
      <item>MANDRAGORA d.o.o. za unutarnju i vanjsku trgovinu, ugostiteljstvo, turizam i usluge, OIB 02180521871, Bana Josipa Jelačića 39, 20000 Dubrovnik</item>
    </izvorni_sadrzaj>
    <derivirana_varijabla naziv="DomainObject.Predmet.ProtuStrankaListFormatedWithAdressOIB_1">
      <item>MANDRAGORA d.o.o. za unutarnju i vanjsku trgovinu, ugostiteljstvo, turizam i usluge, OIB 02180521871, Bana Josipa Jelačića 39, 20000 Dubrovnik</item>
    </derivirana_varijabla>
  </DomainObject.Predmet.ProtuStrankaListFormatedWithAdressOIB>
  <DomainObject.Predmet.ProtuStrankaListNazivFormated>
    <izvorni_sadrzaj>
      <item>MANDRAGORA d.o.o. za unutarnju i vanjsku trgovinu, ugostiteljstvo, turizam i usluge</item>
    </izvorni_sadrzaj>
    <derivirana_varijabla naziv="DomainObject.Predmet.ProtuStrankaListNazivFormated_1">
      <item>MANDRAGORA d.o.o. za unutarnju i vanjsku trgovinu, ugostiteljstvo, turizam i usluge</item>
    </derivirana_varijabla>
  </DomainObject.Predmet.ProtuStrankaListNazivFormated>
  <DomainObject.Predmet.ProtuStrankaListNazivFormatedOIB>
    <izvorni_sadrzaj>
      <item>MANDRAGORA d.o.o. za unutarnju i vanjsku trgovinu, ugostiteljstvo, turizam i usluge, OIB 02180521871</item>
    </izvorni_sadrzaj>
    <derivirana_varijabla naziv="DomainObject.Predmet.ProtuStrankaListNazivFormatedOIB_1">
      <item>MANDRAGORA d.o.o. za unutarnju i vanjsku trgovinu, ugostiteljstvo, turizam i usluge, OIB 02180521871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MANDRAGORA d.o.o. za unutarnju i vanjsku trgovinu, ugostiteljstvo, turizam i usluge</izvorni_sadrzaj>
    <derivirana_varijabla naziv="DomainObject.Predmet.ProtustrankaIDrugi_1">MANDRAGORA d.o.o. za unutarnju i vanjsku trgovinu, ugostiteljstvo, turizam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MANDRAGORA d.o.o. za unutarnju i vanjsku trgovinu, ugostiteljstvo, turizam i usluge, OIB 02180521871, Bana Josipa Jelačića 39, 20000 Dubrovnik</izvorni_sadrzaj>
    <derivirana_varijabla naziv="DomainObject.Predmet.ProtustrankaIDrugiAdressOIB_1">MANDRAGORA d.o.o. za unutarnju i vanjsku trgovinu, ugostiteljstvo, turizam i usluge, OIB 02180521871, Bana Josipa Jelačića 39,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MANDRAGORA d.o.o. za unutarnju i vanjsku trgovinu, ugostiteljstvo, turizam i usluge</item>
    </izvorni_sadrzaj>
    <derivirana_varijabla naziv="DomainObject.Predmet.SudioniciListNaziv_1">
      <item>Financijska agencija, RC Split, Podružnica Dubrovnik</item>
      <item>MANDRAGORA d.o.o. za unutarnju i vanjsku trgovinu, ugostiteljstvo, turizam i usluge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MANDRAGORA d.o.o. za unutarnju i vanjsku trgovinu, ugostiteljstvo, turizam i usluge, OIB 02180521871, Bana Josipa Jelačića 39,20000 Dubrovnik</item>
    </izvorni_sadrzaj>
    <derivirana_varijabla naziv="DomainObject.Predmet.SudioniciListAdressOIB_1">
      <item>Financijska agencija, RC Split, Podružnica Dubrovnik, OIB 85821130368, Vukovarska 2,20000 Dubrovnik</item>
      <item>MANDRAGORA d.o.o. za unutarnju i vanjsku trgovinu, ugostiteljstvo, turizam i usluge, OIB 02180521871, Bana Josipa Jelačića 39,20000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02180521871</item>
    </izvorni_sadrzaj>
    <derivirana_varijabla naziv="DomainObject.Predmet.SudioniciListNazivOIB_1">
      <item>, OIB 85821130368</item>
      <item>, OIB 02180521871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FC13D1-0249-4901-9B67-C0E59C8C2D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1725</properties:Characters>
  <properties:Lines>51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wsadmin</dc:creator>
  <cp:lastModifiedBy>Augustina Majčica</cp:lastModifiedBy>
  <cp:lastPrinted>2015-12-02T08:49:00Z</cp:lastPrinted>
  <dcterms:modified xmlns:xsi="http://www.w3.org/2001/XMLSchema-instance" xsi:type="dcterms:W3CDTF">2015-12-02T09:22:00Z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