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592C9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592C9D">
              <w:rPr>
                <w:noProof/>
                <w:sz w:val="24"/>
              </w:rPr>
              <w:t>103</w:t>
            </w:r>
            <w:r w:rsidR="00B760A7">
              <w:rPr>
                <w:noProof/>
                <w:sz w:val="24"/>
              </w:rPr>
              <w:t>5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69c8785" w14:paraId="69c8785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592C9D">
        <w:t>LETICIA 59 j.d.o.o., OIB: 29542026715, Split, Sv. Liberana 28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592C9D" w:rsidRPr="00592C9D">
        <w:t>LETICIA 59 j.d.o.o., OIB: 29542026715, Split, Sv. Liberana 28</w:t>
      </w:r>
      <w:r w:rsidR="00427BC0">
        <w:t xml:space="preserve">, </w:t>
      </w:r>
      <w:r>
        <w:t xml:space="preserve">na </w:t>
      </w:r>
      <w:r w:rsidR="00CD3C29">
        <w:t xml:space="preserve">dan </w:t>
      </w:r>
      <w:r w:rsidR="00592C9D">
        <w:t>9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983CC1">
        <w:t>12</w:t>
      </w:r>
      <w:r w:rsidR="00C62D24">
        <w:t>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592C9D">
        <w:t>20.342,97</w:t>
      </w:r>
      <w:r w:rsidR="00983CC1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82AF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B4E90"/>
    <w:rsid w:val="000D5416"/>
    <w:rsid w:val="000D5F70"/>
    <w:rsid w:val="000E6D83"/>
    <w:rsid w:val="000F6403"/>
    <w:rsid w:val="00130E83"/>
    <w:rsid w:val="001700A0"/>
    <w:rsid w:val="00196215"/>
    <w:rsid w:val="001D3E5A"/>
    <w:rsid w:val="00221F64"/>
    <w:rsid w:val="00222F09"/>
    <w:rsid w:val="002717E9"/>
    <w:rsid w:val="0028585D"/>
    <w:rsid w:val="002C251D"/>
    <w:rsid w:val="003004E6"/>
    <w:rsid w:val="00364774"/>
    <w:rsid w:val="00380162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592C9D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B6559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3CC1"/>
    <w:rsid w:val="00987BA3"/>
    <w:rsid w:val="009C1DEC"/>
    <w:rsid w:val="00A46780"/>
    <w:rsid w:val="00A51DE9"/>
    <w:rsid w:val="00A54697"/>
    <w:rsid w:val="00A701BA"/>
    <w:rsid w:val="00AC1D87"/>
    <w:rsid w:val="00B46C21"/>
    <w:rsid w:val="00B7506F"/>
    <w:rsid w:val="00B760A7"/>
    <w:rsid w:val="00B772A2"/>
    <w:rsid w:val="00BC3309"/>
    <w:rsid w:val="00C62D24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82AF8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AF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AF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AF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AF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AF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AF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LETICIA 59 jednostavno društvo s ograničenom odgovornošću za trgovinu i usluge</izvorni_sadrzaj>
    <derivirana_varijabla naziv="DomainObject.Predmet.ProtustrankaFormated_1">  LETICIA 59 jednostavno društvo s ograničenom odgovornošću za trgovinu i usluge</derivirana_varijabla>
  </DomainObject.Predmet.ProtustrankaFormated>
  <DomainObject.Predmet.ProtustrankaFormatedOIB>
    <izvorni_sadrzaj>  LETICIA 59 jednostavno društvo s ograničenom odgovornošću za trgovinu i usluge, OIB 29542026715</izvorni_sadrzaj>
    <derivirana_varijabla naziv="DomainObject.Predmet.ProtustrankaFormatedOIB_1">  LETICIA 59 jednostavno društvo s ograničenom odgovornošću za trgovinu i usluge, OIB 29542026715</derivirana_varijabla>
  </DomainObject.Predmet.ProtustrankaFormatedOIB>
  <DomainObject.Predmet.ProtustrankaFormatedWithAdress>
    <izvorni_sadrzaj> LETICIA 59 jednostavno društvo s ograničenom odgovornošću za trgovinu i usluge, Sv. Liberana 28, 21000 Split</izvorni_sadrzaj>
    <derivirana_varijabla naziv="DomainObject.Predmet.ProtustrankaFormatedWithAdress_1"> LETICIA 59 jednostavno društvo s ograničenom odgovornošću za trgovinu i usluge, Sv. Liberana 28, 21000 Split</derivirana_varijabla>
  </DomainObject.Predmet.ProtustrankaFormatedWithAdress>
  <DomainObject.Predmet.ProtustrankaFormatedWithAdressOIB>
    <izvorni_sadrzaj> LETICIA 59 jednostavno društvo s ograničenom odgovornošću za trgovinu i usluge, OIB 29542026715, Sv. Liberana 28, 21000 Split</izvorni_sadrzaj>
    <derivirana_varijabla naziv="DomainObject.Predmet.ProtustrankaFormatedWithAdressOIB_1"> LETICIA 59 jednostavno društvo s ograničenom odgovornošću za trgovinu i usluge, OIB 29542026715, Sv. Liberana 28, 21000 Split</derivirana_varijabla>
  </DomainObject.Predmet.ProtustrankaFormatedWithAdressOIB>
  <DomainObject.Predmet.ProtustrankaWithAdress>
    <izvorni_sadrzaj>LETICIA 59 jednostavno društvo s ograničenom odgovornošću za trgovinu i usluge Sv. Liberana 28, 21000 Split</izvorni_sadrzaj>
    <derivirana_varijabla naziv="DomainObject.Predmet.ProtustrankaWithAdress_1">LETICIA 59 jednostavno društvo s ograničenom odgovornošću za trgovinu i usluge Sv. Liberana 28, 21000 Split</derivirana_varijabla>
  </DomainObject.Predmet.ProtustrankaWithAdress>
  <DomainObject.Predmet.ProtustrankaWithAdressOIB>
    <izvorni_sadrzaj>LETICIA 59 jednostavno društvo s ograničenom odgovornošću za trgovinu i usluge, OIB 29542026715, Sv. Liberana 28, 21000 Split</izvorni_sadrzaj>
    <derivirana_varijabla naziv="DomainObject.Predmet.ProtustrankaWithAdressOIB_1">LETICIA 59 jednostavno društvo s ograničenom odgovornošću za trgovinu i usluge, OIB 29542026715, Sv. Liberana 28, 21000 Split</derivirana_varijabla>
  </DomainObject.Predmet.ProtustrankaWithAdressOIB>
  <DomainObject.Predmet.ProtustrankaNazivFormated>
    <izvorni_sadrzaj>LETICIA 59 jednostavno društvo s ograničenom odgovornošću za trgovinu i usluge</izvorni_sadrzaj>
    <derivirana_varijabla naziv="DomainObject.Predmet.ProtustrankaNazivFormated_1">LETICIA 59 jednostavno društvo s ograničenom odgovornošću za trgovinu i usluge</derivirana_varijabla>
  </DomainObject.Predmet.ProtustrankaNazivFormated>
  <DomainObject.Predmet.ProtustrankaNazivFormatedOIB>
    <izvorni_sadrzaj>LETICIA 59 jednostavno društvo s ograničenom odgovornošću za trgovinu i usluge, OIB 29542026715</izvorni_sadrzaj>
    <derivirana_varijabla naziv="DomainObject.Predmet.ProtustrankaNazivFormatedOIB_1">LETICIA 59 jednostavno društvo s ograničenom odgovornošću za trgovinu i usluge, OIB 29542026715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20342.97</izvorni_sadrzaj>
    <derivirana_varijabla naziv="DomainObject.Predmet.TrenutnaVrijednost_1">20342.97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LETICIA 59 jednostavno društvo s ograničenom odgovornošću za trgovinu i usluge</item>
    </izvorni_sadrzaj>
    <derivirana_varijabla naziv="DomainObject.Predmet.ProtuStrankaListFormated_1">
      <item>LETICIA 59 jednostavno društvo s ograničenom odgovornošću za trgovinu i usluge</item>
    </derivirana_varijabla>
  </DomainObject.Predmet.ProtuStrankaListFormated>
  <DomainObject.Predmet.ProtuStrankaListFormatedOIB>
    <izvorni_sadrzaj>
      <item>LETICIA 59 jednostavno društvo s ograničenom odgovornošću za trgovinu i usluge, OIB 29542026715</item>
    </izvorni_sadrzaj>
    <derivirana_varijabla naziv="DomainObject.Predmet.ProtuStrankaListFormatedOIB_1">
      <item>LETICIA 59 jednostavno društvo s ograničenom odgovornošću za trgovinu i usluge, OIB 29542026715</item>
    </derivirana_varijabla>
  </DomainObject.Predmet.ProtuStrankaListFormatedOIB>
  <DomainObject.Predmet.ProtuStrankaListFormatedWithAdress>
    <izvorni_sadrzaj>
      <item>LETICIA 59 jednostavno društvo s ograničenom odgovornošću za trgovinu i usluge, Sv. Liberana 28, 21000 Split</item>
    </izvorni_sadrzaj>
    <derivirana_varijabla naziv="DomainObject.Predmet.ProtuStrankaListFormatedWithAdress_1">
      <item>LETICIA 59 jednostavno društvo s ograničenom odgovornošću za trgovinu i usluge, Sv. Liberana 28, 21000 Split</item>
    </derivirana_varijabla>
  </DomainObject.Predmet.ProtuStrankaListFormatedWithAdress>
  <DomainObject.Predmet.ProtuStrankaListFormatedWithAdressOIB>
    <izvorni_sadrzaj>
      <item>LETICIA 59 jednostavno društvo s ograničenom odgovornošću za trgovinu i usluge, OIB 29542026715, Sv. Liberana 28, 21000 Split</item>
    </izvorni_sadrzaj>
    <derivirana_varijabla naziv="DomainObject.Predmet.ProtuStrankaListFormatedWithAdressOIB_1">
      <item>LETICIA 59 jednostavno društvo s ograničenom odgovornošću za trgovinu i usluge, OIB 29542026715, Sv. Liberana 28, 21000 Split</item>
    </derivirana_varijabla>
  </DomainObject.Predmet.ProtuStrankaListFormatedWithAdressOIB>
  <DomainObject.Predmet.ProtuStrankaListNazivFormated>
    <izvorni_sadrzaj>
      <item>LETICIA 59 jednostavno društvo s ograničenom odgovornošću za trgovinu i usluge</item>
    </izvorni_sadrzaj>
    <derivirana_varijabla naziv="DomainObject.Predmet.ProtuStrankaListNazivFormated_1">
      <item>LETICIA 59 jednostavno društvo s ograničenom odgovornošću za trgovinu i usluge</item>
    </derivirana_varijabla>
  </DomainObject.Predmet.ProtuStrankaListNazivFormated>
  <DomainObject.Predmet.ProtuStrankaListNazivFormatedOIB>
    <izvorni_sadrzaj>
      <item>LETICIA 59 jednostavno društvo s ograničenom odgovornošću za trgovinu i usluge, OIB 29542026715</item>
    </izvorni_sadrzaj>
    <derivirana_varijabla naziv="DomainObject.Predmet.ProtuStrankaListNazivFormatedOIB_1">
      <item>LETICIA 59 jednostavno društvo s ograničenom odgovornošću za trgovinu i usluge, OIB 29542026715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LETICIA 59 jednostavno društvo s ograničenom odgovornošću za trgovinu i usluge</izvorni_sadrzaj>
    <derivirana_varijabla naziv="DomainObject.Predmet.ProtustrankaIDrugi_1">LETICIA 59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LETICIA 59 jednostavno društvo s ograničenom odgovornošću za trgovinu i usluge, OIB 29542026715, Sv. Liberana 28, 21000 Split</izvorni_sadrzaj>
    <derivirana_varijabla naziv="DomainObject.Predmet.ProtustrankaIDrugiAdressOIB_1">LETICIA 59 jednostavno društvo s ograničenom odgovornošću za trgovinu i usluge, OIB 29542026715, Sv. Liberana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LETICIA 59 jednostavno društvo s ograničenom odgovornošću za trgovinu i usluge</item>
      <item>FINANCIJSKA AGENCIJA, RC SPLIT</item>
    </izvorni_sadrzaj>
    <derivirana_varijabla naziv="DomainObject.Predmet.SudioniciListNaziv_1">
      <item>LETICIA 59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LETICIA 59 jednostavno društvo s ograničenom odgovornošću za trgovinu i usluge, OIB 29542026715, Sv. Liberana 28,21000 Split</item>
      <item>FINANCIJSKA AGENCIJA, RC SPLIT, OIB 85821130368, Mažuranićevo šetalište 24 b,21000 Split</item>
    </izvorni_sadrzaj>
    <derivirana_varijabla naziv="DomainObject.Predmet.SudioniciListAdressOIB_1">
      <item>LETICIA 59 jednostavno društvo s ograničenom odgovornošću za trgovinu i usluge, OIB 29542026715, Sv. Liberana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29542026715</item>
      <item>, OIB 85821130368</item>
    </izvorni_sadrzaj>
    <derivirana_varijabla naziv="DomainObject.Predmet.SudioniciListNazivOIB_1">
      <item>, OIB 29542026715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2017-12-22T09:21:00Z</dcterms:created>
  <dc:creator>Katarina Mikulić</dc:creator>
  <cp:lastModifiedBy>Ana Golub Gruić</cp:lastModifiedBy>
  <cp:lastPrinted>2017-12-22T09:29:00Z</cp:lastPrinted>
  <dcterms:modified xmlns:xsi="http://www.w3.org/2001/XMLSchema-instance" xsi:type="dcterms:W3CDTF">2017-12-22T09:52:00Z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