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aee6" w14:paraId="c5eaee6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B11D22">
        <w:t>9</w:t>
      </w:r>
      <w:r w:rsidR="00590EA8">
        <w:t>8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B36F03">
        <w:t xml:space="preserve"> </w:t>
      </w:r>
      <w:r w:rsidR="003B545F">
        <w:t>MUHVIĆ SAVJETOVANJE j.d.o.o. Ciglenica Zagorska, Ciglenica Zagorska 60 F, OIB 18814362208, MBS 080904365</w:t>
      </w:r>
      <w:r w:rsidR="00B36F03">
        <w:t xml:space="preserve">,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590EA8">
        <w:t>MUHVIĆ SAVJETOVANJE j.d.o.o. Ciglenica Zagorska, Ciglenica Zagorska 60 F, OIB 18814362208, MBS 080904365.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6E4904">
        <w:t xml:space="preserve">Siniša Rajnović, Milanovac, Sv. Trojstva 87, Virovitica, OIB 86217384445.    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590EA8">
        <w:t xml:space="preserve">MUHVIĆ SAVJETOVANJE j.d.o.o. Ciglenica Zagorska, Ciglenica Zagorska 60 F, </w:t>
      </w:r>
      <w:r w:rsidR="00A25CC0">
        <w:t>OIB 18814362208, MBS 080904365.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D322B9" w:rsidR="00B506CA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24199D">
        <w:t>2</w:t>
      </w:r>
      <w:r w:rsidR="00D322B9">
        <w:t xml:space="preserve">3. veljače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590EA8">
        <w:t>MUHVIĆ SAVJETOVANJE j.d.o.o. Ciglenica Zagorska, Ciglenica Zagorska 60 F, OIB 18814362208.</w:t>
      </w:r>
    </w:p>
    <w:p w:rsidRDefault="006F107F" w:rsidP="00B506CA" w:rsidR="006F107F">
      <w:pPr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18</w:t>
      </w:r>
      <w:r w:rsidR="00D322B9">
        <w:t>9</w:t>
      </w:r>
      <w:r w:rsidR="00E10C23">
        <w:t>8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427" w:rsidP="00F961D8" w:rsidR="00634427">
      <w:r>
        <w:separator/>
      </w:r>
    </w:p>
  </w:endnote>
  <w:endnote w:id="0" w:type="continuationSeparator">
    <w:p w:rsidRDefault="00634427" w:rsidP="00F961D8" w:rsidR="00634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427" w:rsidP="00F961D8" w:rsidR="00634427">
      <w:r>
        <w:separator/>
      </w:r>
    </w:p>
  </w:footnote>
  <w:footnote w:id="0" w:type="continuationSeparator">
    <w:p w:rsidRDefault="00634427" w:rsidP="00F961D8" w:rsidR="00634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3613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D322B9">
      <w:t>9</w:t>
    </w:r>
    <w:r w:rsidR="00E10C23">
      <w:t>8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743B4"/>
    <w:rsid w:val="00284497"/>
    <w:rsid w:val="00286227"/>
    <w:rsid w:val="00291642"/>
    <w:rsid w:val="00293613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6826"/>
    <w:rsid w:val="005272E4"/>
    <w:rsid w:val="00544966"/>
    <w:rsid w:val="00554F6F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4427"/>
    <w:rsid w:val="006376F5"/>
    <w:rsid w:val="006417D5"/>
    <w:rsid w:val="00646CD6"/>
    <w:rsid w:val="0066353D"/>
    <w:rsid w:val="0066396E"/>
    <w:rsid w:val="00667D9A"/>
    <w:rsid w:val="006B054D"/>
    <w:rsid w:val="006C7D9B"/>
    <w:rsid w:val="006D6BB1"/>
    <w:rsid w:val="006E05AA"/>
    <w:rsid w:val="006E1352"/>
    <w:rsid w:val="006E4904"/>
    <w:rsid w:val="006F107F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25CC0"/>
    <w:rsid w:val="00A42316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90AB2"/>
    <w:rsid w:val="00DA4683"/>
    <w:rsid w:val="00DB41BA"/>
    <w:rsid w:val="00DD469F"/>
    <w:rsid w:val="00E06523"/>
    <w:rsid w:val="00E10C23"/>
    <w:rsid w:val="00E424F1"/>
    <w:rsid w:val="00E52536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6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6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St-1898/2016</izvorni_sadrzaj>
    <derivirana_varijabla naziv="DomainObject.Predmet.OznakaBroj_1">St-1898/2016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MUHVIĆ SAVJETOVANJE j.d.o.o.</izvorni_sadrzaj>
    <derivirana_varijabla naziv="DomainObject.Predmet.ProtustrankaFormated_1">  MUHVIĆ SAVJETOVANJE j.d.o.o.</derivirana_varijabla>
  </DomainObject.Predmet.ProtustrankaFormated>
  <DomainObject.Predmet.ProtustrankaFormatedOIB>
    <izvorni_sadrzaj>  MUHVIĆ SAVJETOVANJE j.d.o.o., OIB 18814362208</izvorni_sadrzaj>
    <derivirana_varijabla naziv="DomainObject.Predmet.ProtustrankaFormatedOIB_1">  MUHVIĆ SAVJETOVANJE j.d.o.o., OIB 18814362208</derivirana_varijabla>
  </DomainObject.Predmet.ProtustrankaFormatedOIB>
  <DomainObject.Predmet.ProtustrankaFormatedWithAdress>
    <izvorni_sadrzaj> MUHVIĆ SAVJETOVANJE j.d.o.o., Ciglenica Zagorska 60 F, 49223 Ciglenica Zagorska</izvorni_sadrzaj>
    <derivirana_varijabla naziv="DomainObject.Predmet.ProtustrankaFormatedWithAdress_1"> MUHVIĆ SAVJETOVANJE j.d.o.o., Ciglenica Zagorska 60 F, 49223 Ciglenica Zagorska</derivirana_varijabla>
  </DomainObject.Predmet.ProtustrankaFormatedWithAdress>
  <DomainObject.Predmet.ProtustrankaFormatedWithAdressOIB>
    <izvorni_sadrzaj> MUHVIĆ SAVJETOVANJE j.d.o.o., OIB 18814362208, Ciglenica Zagorska 60 F, 49223 Ciglenica Zagorska</izvorni_sadrzaj>
    <derivirana_varijabla naziv="DomainObject.Predmet.ProtustrankaFormatedWithAdressOIB_1"> MUHVIĆ SAVJETOVANJE j.d.o.o., OIB 18814362208, Ciglenica Zagorska 60 F, 49223 Ciglenica Zagorska</derivirana_varijabla>
  </DomainObject.Predmet.ProtustrankaFormatedWithAdressOIB>
  <DomainObject.Predmet.ProtustrankaWithAdress>
    <izvorni_sadrzaj>MUHVIĆ SAVJETOVANJE j.d.o.o. Ciglenica Zagorska 60 F, 49223 Ciglenica Zagorska</izvorni_sadrzaj>
    <derivirana_varijabla naziv="DomainObject.Predmet.ProtustrankaWithAdress_1">MUHVIĆ SAVJETOVANJE j.d.o.o. Ciglenica Zagorska 60 F, 49223 Ciglenica Zagorska</derivirana_varijabla>
  </DomainObject.Predmet.ProtustrankaWithAdress>
  <DomainObject.Predmet.ProtustrankaWithAdressOIB>
    <izvorni_sadrzaj>MUHVIĆ SAVJETOVANJE j.d.o.o., OIB 18814362208, Ciglenica Zagorska 60 F, 49223 Ciglenica Zagorska</izvorni_sadrzaj>
    <derivirana_varijabla naziv="DomainObject.Predmet.ProtustrankaWithAdressOIB_1">MUHVIĆ SAVJETOVANJE j.d.o.o., OIB 18814362208, Ciglenica Zagorska 60 F, 49223 Ciglenica Zagorska</derivirana_varijabla>
  </DomainObject.Predmet.ProtustrankaWithAdressOIB>
  <DomainObject.Predmet.ProtustrankaNazivFormated>
    <izvorni_sadrzaj>MUHVIĆ SAVJETOVANJE j.d.o.o.</izvorni_sadrzaj>
    <derivirana_varijabla naziv="DomainObject.Predmet.ProtustrankaNazivFormated_1">MUHVIĆ SAVJETOVANJE j.d.o.o.</derivirana_varijabla>
  </DomainObject.Predmet.ProtustrankaNazivFormated>
  <DomainObject.Predmet.ProtustrankaNazivFormatedOIB>
    <izvorni_sadrzaj>MUHVIĆ SAVJETOVANJE j.d.o.o., OIB 18814362208</izvorni_sadrzaj>
    <derivirana_varijabla naziv="DomainObject.Predmet.ProtustrankaNazivFormatedOIB_1">MUHVIĆ SAVJETOVANJE j.d.o.o., OIB 18814362208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MUHVIĆ SAVJETOVANJE j.d.o.o.</item>
    </izvorni_sadrzaj>
    <derivirana_varijabla naziv="DomainObject.Predmet.ProtuStrankaListFormated_1">
      <item>MUHVIĆ SAVJETOVANJE j.d.o.o.</item>
    </derivirana_varijabla>
  </DomainObject.Predmet.ProtuStrankaListFormated>
  <DomainObject.Predmet.ProtuStrankaListFormatedOIB>
    <izvorni_sadrzaj>
      <item>MUHVIĆ SAVJETOVANJE j.d.o.o., OIB 18814362208</item>
    </izvorni_sadrzaj>
    <derivirana_varijabla naziv="DomainObject.Predmet.ProtuStrankaListFormatedOIB_1">
      <item>MUHVIĆ SAVJETOVANJE j.d.o.o., OIB 18814362208</item>
    </derivirana_varijabla>
  </DomainObject.Predmet.ProtuStrankaListFormatedOIB>
  <DomainObject.Predmet.ProtuStrankaListFormatedWithAdress>
    <izvorni_sadrzaj>
      <item>MUHVIĆ SAVJETOVANJE j.d.o.o., Ciglenica Zagorska 60 F, 49223 Ciglenica Zagorska</item>
    </izvorni_sadrzaj>
    <derivirana_varijabla naziv="DomainObject.Predmet.ProtuStrankaListFormatedWithAdress_1">
      <item>MUHVIĆ SAVJETOVANJE j.d.o.o., Ciglenica Zagorska 60 F, 49223 Ciglenica Zagorska</item>
    </derivirana_varijabla>
  </DomainObject.Predmet.ProtuStrankaListFormatedWithAdress>
  <DomainObject.Predmet.ProtuStrankaListFormatedWithAdressOIB>
    <izvorni_sadrzaj>
      <item>MUHVIĆ SAVJETOVANJE j.d.o.o., OIB 18814362208, Ciglenica Zagorska 60 F, 49223 Ciglenica Zagorska</item>
    </izvorni_sadrzaj>
    <derivirana_varijabla naziv="DomainObject.Predmet.ProtuStrankaListFormatedWithAdressOIB_1">
      <item>MUHVIĆ SAVJETOVANJE j.d.o.o., OIB 18814362208, Ciglenica Zagorska 60 F, 49223 Ciglenica Zagorska</item>
    </derivirana_varijabla>
  </DomainObject.Predmet.ProtuStrankaListFormatedWithAdressOIB>
  <DomainObject.Predmet.ProtuStrankaListNazivFormated>
    <izvorni_sadrzaj>
      <item>MUHVIĆ SAVJETOVANJE j.d.o.o.</item>
    </izvorni_sadrzaj>
    <derivirana_varijabla naziv="DomainObject.Predmet.ProtuStrankaListNazivFormated_1">
      <item>MUHVIĆ SAVJETOVANJE j.d.o.o.</item>
    </derivirana_varijabla>
  </DomainObject.Predmet.ProtuStrankaListNazivFormated>
  <DomainObject.Predmet.ProtuStrankaListNazivFormatedOIB>
    <izvorni_sadrzaj>
      <item>MUHVIĆ SAVJETOVANJE j.d.o.o., OIB 18814362208</item>
    </izvorni_sadrzaj>
    <derivirana_varijabla naziv="DomainObject.Predmet.ProtuStrankaListNazivFormatedOIB_1">
      <item>MUHVIĆ SAVJETOVANJE j.d.o.o., OIB 18814362208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MUHVIĆ SAVJETOVANJE j.d.o.o.</izvorni_sadrzaj>
    <derivirana_varijabla naziv="DomainObject.Predmet.ProtustrankaIDrugi_1">MUHVIĆ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MUHVIĆ SAVJETOVANJE j.d.o.o., OIB 18814362208, Ciglenica Zagorska 60 F, 49223 Ciglenica Zagorska</izvorni_sadrzaj>
    <derivirana_varijabla naziv="DomainObject.Predmet.ProtustrankaIDrugiAdressOIB_1">MUHVIĆ SAVJETOVANJE j.d.o.o., OIB 18814362208, Ciglenica Zagorska 60 F,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MUHVIĆ SAVJETOVANJE j.d.o.o.</item>
      <item>FINA Regionalni centar Zagreb</item>
    </izvorni_sadrzaj>
    <derivirana_varijabla naziv="DomainObject.Predmet.SudioniciListNaziv_1">
      <item>MUHVIĆ SAVJETOVANJE j.d.o.o.</item>
      <item>FINA Regionalni centar Zagreb</item>
    </derivirana_varijabla>
  </DomainObject.Predmet.SudioniciListNaziv>
  <DomainObject.Predmet.SudioniciListAdressOIB>
    <izvorni_sadrzaj>
      <item>MUHVIĆ SAVJETOVANJE j.d.o.o., OIB 18814362208, Ciglenica Zagorska 60 F,49223 Ciglenica Zagorska</item>
      <item>FINA Regionalni centar Zagreb, OIB 85821130368, Trg svibanjskih žrtava 1995. 1,10000 Zagreb</item>
    </izvorni_sadrzaj>
    <derivirana_varijabla naziv="DomainObject.Predmet.SudioniciListAdressOIB_1">
      <item>MUHVIĆ SAVJETOVANJE j.d.o.o., OIB 18814362208, Ciglenica Zagorska 60 F,49223 Ciglenica Zagorska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18814362208</item>
      <item>, OIB 85821130368</item>
    </izvorni_sadrzaj>
    <derivirana_varijabla naziv="DomainObject.Predmet.SudioniciListNazivOIB_1">
      <item>, OIB 18814362208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1D83D-30A4-414C-8237-42784962A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2367</properties:Characters>
  <properties:Lines>80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2016-10-10T12:36:00Z</dcterms:created>
  <dc:creator>Darija Miličević</dc:creator>
  <cp:lastModifiedBy>Darija Miličević</cp:lastModifiedBy>
  <cp:lastPrinted>2016-10-12T11:13:00Z</cp:lastPrinted>
  <dcterms:modified xmlns:xsi="http://www.w3.org/2001/XMLSchema-instance" xsi:type="dcterms:W3CDTF">2016-10-12T11:18:00Z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