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d52a" w14:paraId="d9ad52a" w:rsidRDefault="00014189" w:rsidP="00014189" w:rsidR="00014189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014189" w:rsidP="00014189" w:rsidR="00014189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014189" w:rsidP="00014189" w:rsidR="00014189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014189" w:rsidP="00014189" w:rsidR="00014189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014189" w:rsidP="00014189" w:rsidR="00014189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St-4626/2015</w:t>
      </w:r>
    </w:p>
    <w:p w:rsidRDefault="00014189" w:rsidP="00014189" w:rsidR="00014189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014189" w:rsidP="00014189" w:rsidR="00014189">
      <w:pPr>
        <w:jc w:val="center"/>
        <w:rPr>
          <w:rFonts w:hAnsi="Times New Roman" w:ascii="Times New Roman"/>
          <w:szCs w:val="24"/>
          <w:lang w:val="hr-HR"/>
        </w:rPr>
      </w:pPr>
    </w:p>
    <w:p w:rsidRDefault="00014189" w:rsidP="00014189" w:rsidR="0001418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14189" w:rsidP="00014189" w:rsidR="00014189" w:rsidRPr="00840E3D">
      <w:pPr>
        <w:jc w:val="right"/>
        <w:rPr>
          <w:rFonts w:hAnsi="Times New Roman" w:ascii="Times New Roman"/>
          <w:szCs w:val="24"/>
          <w:lang w:val="hr-HR"/>
        </w:rPr>
      </w:pPr>
    </w:p>
    <w:p w:rsidRDefault="00014189" w:rsidP="00014189" w:rsidR="0001418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014189" w:rsidP="00014189" w:rsidR="0001418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14189" w:rsidP="00014189" w:rsidR="0001418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</w:rPr>
        <w:t xml:space="preserve"> GALKOVSKIY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19741874438, </w:t>
      </w:r>
      <w:proofErr w:type="spellStart"/>
      <w:r>
        <w:rPr>
          <w:rFonts w:hAnsi="Times New Roman" w:ascii="Times New Roman"/>
          <w:szCs w:val="24"/>
        </w:rPr>
        <w:t>Donji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Laduč</w:t>
      </w:r>
      <w:proofErr w:type="spellEnd"/>
      <w:r>
        <w:rPr>
          <w:rFonts w:hAnsi="Times New Roman" w:ascii="Times New Roman"/>
          <w:szCs w:val="24"/>
        </w:rPr>
        <w:t xml:space="preserve">, Put </w:t>
      </w:r>
      <w:proofErr w:type="spellStart"/>
      <w:r>
        <w:rPr>
          <w:rFonts w:hAnsi="Times New Roman" w:ascii="Times New Roman"/>
          <w:szCs w:val="24"/>
        </w:rPr>
        <w:t>šljivovac</w:t>
      </w:r>
      <w:proofErr w:type="spellEnd"/>
      <w:r>
        <w:rPr>
          <w:rFonts w:hAnsi="Times New Roman" w:ascii="Times New Roman"/>
          <w:szCs w:val="24"/>
        </w:rPr>
        <w:t xml:space="preserve"> 14,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29.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014189" w:rsidP="00014189" w:rsidR="0001418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14189" w:rsidP="00014189" w:rsidR="0001418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014189" w:rsidP="00014189" w:rsidR="0001418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14189" w:rsidP="00014189" w:rsidR="0001418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GALKOVSKIY d.o.o., OIB: 19741874438, Donji </w:t>
      </w:r>
      <w:proofErr w:type="spellStart"/>
      <w:r>
        <w:rPr>
          <w:rFonts w:hAnsi="Times New Roman" w:ascii="Times New Roman"/>
          <w:szCs w:val="24"/>
        </w:rPr>
        <w:t>Laduč</w:t>
      </w:r>
      <w:proofErr w:type="spellEnd"/>
      <w:r>
        <w:rPr>
          <w:rFonts w:hAnsi="Times New Roman" w:ascii="Times New Roman"/>
          <w:szCs w:val="24"/>
        </w:rPr>
        <w:t xml:space="preserve">, Put </w:t>
      </w:r>
      <w:proofErr w:type="spellStart"/>
      <w:r>
        <w:rPr>
          <w:rFonts w:hAnsi="Times New Roman" w:ascii="Times New Roman"/>
          <w:szCs w:val="24"/>
        </w:rPr>
        <w:t>šljivovac</w:t>
      </w:r>
      <w:proofErr w:type="spellEnd"/>
      <w:r>
        <w:rPr>
          <w:rFonts w:hAnsi="Times New Roman" w:ascii="Times New Roman"/>
          <w:szCs w:val="24"/>
        </w:rPr>
        <w:t xml:space="preserve"> 14.</w:t>
      </w:r>
    </w:p>
    <w:p w:rsidRDefault="00014189" w:rsidP="00014189" w:rsidR="0001418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14189" w:rsidP="00014189" w:rsidR="00014189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29. travnja 2016. godine u 14 sati i 40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 xml:space="preserve">objavljeno na mrežnoj stranici e-Oglasna ploča ovog suda. </w:t>
      </w:r>
    </w:p>
    <w:p w:rsidRDefault="00014189" w:rsidP="00014189" w:rsidR="00014189">
      <w:pPr>
        <w:pStyle w:val="BodyText21"/>
        <w:ind w:firstLine="0"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14189" w:rsidP="00014189" w:rsidR="00014189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Renato Sabljić, OIB: 74644810692, iz Zagreba, Zdenački zavoj 14.</w:t>
      </w:r>
    </w:p>
    <w:p w:rsidRDefault="00014189" w:rsidP="00014189" w:rsidR="00014189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14189" w:rsidP="00014189" w:rsidR="0001418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GALKOVSKIY d.o.o., OIB: 19741874438, Donji </w:t>
      </w:r>
      <w:proofErr w:type="spellStart"/>
      <w:r>
        <w:rPr>
          <w:rFonts w:hAnsi="Times New Roman" w:ascii="Times New Roman"/>
          <w:szCs w:val="24"/>
        </w:rPr>
        <w:t>Laduč</w:t>
      </w:r>
      <w:proofErr w:type="spellEnd"/>
      <w:r>
        <w:rPr>
          <w:rFonts w:hAnsi="Times New Roman" w:ascii="Times New Roman"/>
          <w:szCs w:val="24"/>
        </w:rPr>
        <w:t xml:space="preserve">, Put </w:t>
      </w:r>
      <w:proofErr w:type="spellStart"/>
      <w:r>
        <w:rPr>
          <w:rFonts w:hAnsi="Times New Roman" w:ascii="Times New Roman"/>
          <w:szCs w:val="24"/>
        </w:rPr>
        <w:t>šljivovac</w:t>
      </w:r>
      <w:proofErr w:type="spellEnd"/>
      <w:r>
        <w:rPr>
          <w:rFonts w:hAnsi="Times New Roman" w:ascii="Times New Roman"/>
          <w:szCs w:val="24"/>
        </w:rPr>
        <w:t xml:space="preserve"> 14.</w:t>
      </w:r>
    </w:p>
    <w:p w:rsidRDefault="00014189" w:rsidP="00014189" w:rsidR="0001418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14189" w:rsidP="00014189" w:rsidR="00014189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014189" w:rsidP="00014189" w:rsidR="00014189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014189" w:rsidP="00014189" w:rsidR="0001418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14189" w:rsidP="00014189" w:rsidR="0001418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14189" w:rsidP="00014189" w:rsidR="00014189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014189" w:rsidP="00014189" w:rsidR="00014189">
      <w:pPr>
        <w:jc w:val="both"/>
        <w:rPr>
          <w:rFonts w:hAnsi="Times New Roman" w:ascii="Times New Roman"/>
          <w:lang w:val="hr-HR"/>
        </w:rPr>
      </w:pPr>
    </w:p>
    <w:p w:rsidRDefault="00014189" w:rsidP="00014189" w:rsidR="0001418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23</w:t>
      </w:r>
      <w:r w:rsidRPr="002B7CE9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veljače</w:t>
      </w:r>
      <w:r w:rsidRPr="002B7CE9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014189" w:rsidP="00014189" w:rsidR="00014189">
      <w:pPr>
        <w:jc w:val="both"/>
        <w:rPr>
          <w:rFonts w:hAnsi="Times New Roman" w:ascii="Times New Roman"/>
        </w:rPr>
      </w:pPr>
    </w:p>
    <w:p w:rsidRDefault="00014189" w:rsidP="00014189" w:rsidR="00014189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014189" w:rsidP="00014189" w:rsidR="0001418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14189" w:rsidP="00014189" w:rsidR="00014189">
      <w:pPr>
        <w:jc w:val="both"/>
        <w:rPr>
          <w:rFonts w:hAnsi="Times New Roman" w:ascii="Times New Roman"/>
          <w:lang w:val="hr-HR"/>
        </w:rPr>
      </w:pPr>
    </w:p>
    <w:p w:rsidRDefault="00014189" w:rsidP="00014189" w:rsidR="00014189">
      <w:pPr>
        <w:jc w:val="both"/>
        <w:rPr>
          <w:rFonts w:hAnsi="Times New Roman" w:ascii="Times New Roman"/>
          <w:lang w:val="hr-HR"/>
        </w:rPr>
      </w:pPr>
    </w:p>
    <w:p w:rsidRDefault="00014189" w:rsidP="00014189" w:rsidR="0001418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29. travnja 2016. godine</w:t>
      </w:r>
    </w:p>
    <w:p w:rsidRDefault="00014189" w:rsidP="00014189" w:rsidR="00014189">
      <w:pPr>
        <w:jc w:val="center"/>
        <w:rPr>
          <w:rFonts w:hAnsi="Times New Roman" w:ascii="Times New Roman"/>
          <w:lang w:val="hr-HR"/>
        </w:rPr>
      </w:pPr>
    </w:p>
    <w:p w:rsidRDefault="00014189" w:rsidP="00014189" w:rsidR="00014189">
      <w:pPr>
        <w:jc w:val="center"/>
        <w:rPr>
          <w:rFonts w:hAnsi="Times New Roman" w:ascii="Times New Roman"/>
          <w:lang w:val="hr-HR"/>
        </w:rPr>
      </w:pPr>
    </w:p>
    <w:p w:rsidRDefault="00014189" w:rsidP="00014189" w:rsidR="0001418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014189" w:rsidP="00014189" w:rsidR="0001418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014189" w:rsidP="00014189" w:rsidR="0001418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014189" w:rsidP="00014189" w:rsidR="00014189">
      <w:pPr>
        <w:jc w:val="both"/>
        <w:rPr>
          <w:rFonts w:hAnsi="Times New Roman" w:ascii="Times New Roman"/>
          <w:szCs w:val="24"/>
          <w:lang w:val="hr-HR"/>
        </w:rPr>
      </w:pPr>
    </w:p>
    <w:p w:rsidRDefault="00014189" w:rsidP="00014189" w:rsidR="0001418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014189" w:rsidP="00014189" w:rsidR="0001418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14189" w:rsidP="00014189" w:rsidR="00014189" w:rsidRPr="00371BBF">
      <w:pPr>
        <w:jc w:val="both"/>
        <w:rPr>
          <w:rFonts w:hAnsi="Times New Roman" w:ascii="Times New Roman"/>
        </w:rPr>
      </w:pPr>
    </w:p>
    <w:p w:rsidRDefault="00014189" w:rsidP="00014189" w:rsidR="00014189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14189" w:rsidP="00014189" w:rsidR="0001418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014189" w:rsidP="00014189" w:rsidR="00014189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014189" w:rsidP="00014189" w:rsidR="00014189" w:rsidRPr="00D44D4F">
      <w:pPr>
        <w:jc w:val="right"/>
        <w:rPr>
          <w:sz w:val="32"/>
          <w:u w:val="single"/>
          <w:lang w:val="hr-HR"/>
        </w:rPr>
      </w:pPr>
    </w:p>
    <w:p w:rsidRDefault="00014189" w:rsidP="00014189" w:rsidR="00014189">
      <w:pPr>
        <w:jc w:val="right"/>
      </w:pPr>
    </w:p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CE7" w:rsidR="00000000">
      <w:r>
        <w:separator/>
      </w:r>
    </w:p>
  </w:endnote>
  <w:endnote w:id="0" w:type="continuationSeparator">
    <w:p w:rsidRDefault="00061CE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CE7" w:rsidR="00000000">
      <w:r>
        <w:separator/>
      </w:r>
    </w:p>
  </w:footnote>
  <w:footnote w:id="0" w:type="continuationSeparator">
    <w:p w:rsidRDefault="00061CE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014189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St-4626/2015</w:t>
        </w:r>
      </w:p>
    </w:sdtContent>
  </w:sdt>
  <w:p w:rsidRDefault="00014189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189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061CE7" w:rsidP="00840E3D" w:rsidR="00840E3D">
    <w:pPr>
      <w:pStyle w:val="Zaglavlje"/>
      <w:rPr>
        <w:lang w:val="hr-HR"/>
      </w:rPr>
    </w:pPr>
  </w:p>
  <w:p w:rsidRDefault="00014189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014189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65FB"/>
    <w:rsid w:val="00014189"/>
    <w:rsid w:val="00061CE7"/>
    <w:rsid w:val="00135025"/>
    <w:rsid w:val="00181F4E"/>
    <w:rsid w:val="004765FB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418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141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4189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1418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41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418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1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C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C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C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C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418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141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4189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1418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41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418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1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C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C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C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C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4626</izvorni_sadrzaj>
    <derivirana_varijabla naziv="DomainObject.Predmet.Broj_1">4626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St-4626/2015</izvorni_sadrzaj>
    <derivirana_varijabla naziv="DomainObject.Predmet.OznakaBroj_1">St-4626/2015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GALKOVSKIY d.o.o. zastupanog po punomoćniku Oleg Galkovskiy</izvorni_sadrzaj>
    <derivirana_varijabla naziv="DomainObject.Predmet.ProtustrankaFormated_1">  GALKOVSKIY d.o.o. zastupanog po punomoćniku Oleg Galkovskiy</derivirana_varijabla>
  </DomainObject.Predmet.ProtustrankaFormated>
  <DomainObject.Predmet.ProtustrankaFormatedOIB>
    <izvorni_sadrzaj>  GALKOVSKIY d.o.o., OIB 19741874438 zastupanog po punomoćniku Oleg Galkovskiy</izvorni_sadrzaj>
    <derivirana_varijabla naziv="DomainObject.Predmet.ProtustrankaFormatedOIB_1">  GALKOVSKIY d.o.o., OIB 19741874438 zastupanog po punomoćniku Oleg Galkovskiy</derivirana_varijabla>
  </DomainObject.Predmet.ProtustrankaFormatedOIB>
  <DomainObject.Predmet.ProtustrankaFormatedWithAdress>
    <izvorni_sadrzaj> GALKOVSKIY d.o.o., Put šljivovac 14, 10292 Donji Laduč zastupanog po punomoćniku Oleg Galkovskiy</izvorni_sadrzaj>
    <derivirana_varijabla naziv="DomainObject.Predmet.ProtustrankaFormatedWithAdress_1"> GALKOVSKIY d.o.o., Put šljivovac 14, 10292 Donji Laduč zastupanog po punomoćniku Oleg Galkovskiy</derivirana_varijabla>
  </DomainObject.Predmet.ProtustrankaFormatedWithAdress>
  <DomainObject.Predmet.ProtustrankaFormatedWithAdressOIB>
    <izvorni_sadrzaj> GALKOVSKIY d.o.o., OIB 19741874438, Put šljivovac 14, 10292 Donji Laduč zastupanog po punomoćniku Oleg Galkovskiy</izvorni_sadrzaj>
    <derivirana_varijabla naziv="DomainObject.Predmet.ProtustrankaFormatedWithAdressOIB_1"> GALKOVSKIY d.o.o., OIB 19741874438, Put šljivovac 14, 10292 Donji Laduč zastupanog po punomoćniku Oleg Galkovskiy</derivirana_varijabla>
  </DomainObject.Predmet.ProtustrankaFormatedWithAdressOIB>
  <DomainObject.Predmet.ProtustrankaWithAdress>
    <izvorni_sadrzaj>GALKOVSKIY d.o.o. Put šljivovac 14, 10292 Donji Laduč</izvorni_sadrzaj>
    <derivirana_varijabla naziv="DomainObject.Predmet.ProtustrankaWithAdress_1">GALKOVSKIY d.o.o. Put šljivovac 14, 10292 Donji Laduč</derivirana_varijabla>
  </DomainObject.Predmet.ProtustrankaWithAdress>
  <DomainObject.Predmet.ProtustrankaWithAdressOIB>
    <izvorni_sadrzaj>GALKOVSKIY d.o.o., OIB 19741874438, Put šljivovac 14, 10292 Donji Laduč</izvorni_sadrzaj>
    <derivirana_varijabla naziv="DomainObject.Predmet.ProtustrankaWithAdressOIB_1">GALKOVSKIY d.o.o., OIB 19741874438, Put šljivovac 14, 10292 Donji Laduč</derivirana_varijabla>
  </DomainObject.Predmet.ProtustrankaWithAdressOIB>
  <DomainObject.Predmet.ProtustrankaNazivFormated>
    <izvorni_sadrzaj>GALKOVSKIY d.o.o.</izvorni_sadrzaj>
    <derivirana_varijabla naziv="DomainObject.Predmet.ProtustrankaNazivFormated_1">GALKOVSKIY d.o.o.</derivirana_varijabla>
  </DomainObject.Predmet.ProtustrankaNazivFormated>
  <DomainObject.Predmet.ProtustrankaNazivFormatedOIB>
    <izvorni_sadrzaj>GALKOVSKIY d.o.o., OIB 19741874438</izvorni_sadrzaj>
    <derivirana_varijabla naziv="DomainObject.Predmet.ProtustrankaNazivFormatedOIB_1">GALKOVSKIY d.o.o., OIB 19741874438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GALKOVSKIY d.o.o. zastupanog po punomoćniku Oleg Galkovskiy</item>
    </izvorni_sadrzaj>
    <derivirana_varijabla naziv="DomainObject.Predmet.ProtuStrankaListFormated_1">
      <item>GALKOVSKIY d.o.o. zastupanog po punomoćniku Oleg Galkovskiy</item>
    </derivirana_varijabla>
  </DomainObject.Predmet.ProtuStrankaListFormated>
  <DomainObject.Predmet.ProtuStrankaListFormatedOIB>
    <izvorni_sadrzaj>
      <item>GALKOVSKIY d.o.o., OIB 19741874438 zastupanog po punomoćniku Oleg Galkovskiy</item>
    </izvorni_sadrzaj>
    <derivirana_varijabla naziv="DomainObject.Predmet.ProtuStrankaListFormatedOIB_1">
      <item>GALKOVSKIY d.o.o., OIB 19741874438 zastupanog po punomoćniku Oleg Galkovskiy</item>
    </derivirana_varijabla>
  </DomainObject.Predmet.ProtuStrankaListFormatedOIB>
  <DomainObject.Predmet.ProtuStrankaListFormatedWithAdress>
    <izvorni_sadrzaj>
      <item>GALKOVSKIY d.o.o., Put šljivovac 14, 10292 Donji Laduč zastupanog po punomoćniku Oleg Galkovskiy</item>
    </izvorni_sadrzaj>
    <derivirana_varijabla naziv="DomainObject.Predmet.ProtuStrankaListFormatedWithAdress_1">
      <item>GALKOVSKIY d.o.o., Put šljivovac 14, 10292 Donji Laduč zastupanog po punomoćniku Oleg Galkovskiy</item>
    </derivirana_varijabla>
  </DomainObject.Predmet.ProtuStrankaListFormatedWithAdress>
  <DomainObject.Predmet.ProtuStrankaListFormatedWithAdressOIB>
    <izvorni_sadrzaj>
      <item>GALKOVSKIY d.o.o., OIB 19741874438, Put šljivovac 14, 10292 Donji Laduč zastupanog po punomoćniku Oleg Galkovskiy</item>
    </izvorni_sadrzaj>
    <derivirana_varijabla naziv="DomainObject.Predmet.ProtuStrankaListFormatedWithAdressOIB_1">
      <item>GALKOVSKIY d.o.o., OIB 19741874438, Put šljivovac 14, 10292 Donji Laduč zastupanog po punomoćniku Oleg Galkovskiy</item>
    </derivirana_varijabla>
  </DomainObject.Predmet.ProtuStrankaListFormatedWithAdressOIB>
  <DomainObject.Predmet.ProtuStrankaListNazivFormated>
    <izvorni_sadrzaj>
      <item>GALKOVSKIY d.o.o.</item>
    </izvorni_sadrzaj>
    <derivirana_varijabla naziv="DomainObject.Predmet.ProtuStrankaListNazivFormated_1">
      <item>GALKOVSKIY d.o.o.</item>
    </derivirana_varijabla>
  </DomainObject.Predmet.ProtuStrankaListNazivFormated>
  <DomainObject.Predmet.ProtuStrankaListNazivFormatedOIB>
    <izvorni_sadrzaj>
      <item>GALKOVSKIY d.o.o., OIB 19741874438</item>
    </izvorni_sadrzaj>
    <derivirana_varijabla naziv="DomainObject.Predmet.ProtuStrankaListNazivFormatedOIB_1">
      <item>GALKOVSKIY d.o.o., OIB 19741874438</item>
    </derivirana_varijabla>
  </DomainObject.Predmet.ProtuStrankaListNazivFormatedOIB>
  <DomainObject.Predmet.OstaliListFormated>
    <izvorni_sadrzaj>
      <item>Oleg Galkovskiy punomoćnik sudionika u postupku GALKOVSKIY d.o.o.</item>
    </izvorni_sadrzaj>
    <derivirana_varijabla naziv="DomainObject.Predmet.OstaliListFormated_1">
      <item>Oleg Galkovskiy punomoćnik sudionika u postupku GALKOVSKIY d.o.o.</item>
    </derivirana_varijabla>
  </DomainObject.Predmet.OstaliListFormated>
  <DomainObject.Predmet.OstaliListFormatedOIB>
    <izvorni_sadrzaj>
      <item>Oleg Galkovskiy, OIB 37547830405 punomoćnik sudionika u postupku GALKOVSKIY d.o.o.</item>
    </izvorni_sadrzaj>
    <derivirana_varijabla naziv="DomainObject.Predmet.OstaliListFormatedOIB_1">
      <item>Oleg Galkovskiy, OIB 37547830405 punomoćnik sudionika u postupku GALKOVSKIY d.o.o.</item>
    </derivirana_varijabla>
  </DomainObject.Predmet.OstaliListFormatedOIB>
  <DomainObject.Predmet.OstaliListFormatedWithAdress>
    <izvorni_sadrzaj>
      <item>Oleg Galkovskiy, Ul. Šahova 18-15, Ramenski Rajon o. Udelnaja punomoćnik sudionika u postupku GALKOVSKIY d.o.o.</item>
    </izvorni_sadrzaj>
    <derivirana_varijabla naziv="DomainObject.Predmet.OstaliListFormatedWithAdress_1">
      <item>Oleg Galkovskiy, Ul. Šahova 18-15, Ramenski Rajon o. Udelnaja punomoćnik sudionika u postupku GALKOVSKIY d.o.o.</item>
    </derivirana_varijabla>
  </DomainObject.Predmet.OstaliListFormatedWithAdress>
  <DomainObject.Predmet.OstaliListFormatedWithAdressOIB>
    <izvorni_sadrzaj>
      <item>Oleg Galkovskiy, OIB 37547830405, Ul. Šahova 18-15, Ramenski Rajon o. Udelnaja punomoćnik sudionika u postupku GALKOVSKIY d.o.o.</item>
    </izvorni_sadrzaj>
    <derivirana_varijabla naziv="DomainObject.Predmet.OstaliListFormatedWithAdressOIB_1">
      <item>Oleg Galkovskiy, OIB 37547830405, Ul. Šahova 18-15, Ramenski Rajon o. Udelnaja punomoćnik sudionika u postupku GALKOVSKIY d.o.o.</item>
    </derivirana_varijabla>
  </DomainObject.Predmet.OstaliListFormatedWithAdressOIB>
  <DomainObject.Predmet.OstaliListNazivFormated>
    <izvorni_sadrzaj>
      <item>Oleg Galkovskiy</item>
    </izvorni_sadrzaj>
    <derivirana_varijabla naziv="DomainObject.Predmet.OstaliListNazivFormated_1">
      <item>Oleg Galkovskiy</item>
    </derivirana_varijabla>
  </DomainObject.Predmet.OstaliListNazivFormated>
  <DomainObject.Predmet.OstaliListNazivFormatedOIB>
    <izvorni_sadrzaj>
      <item>Oleg Galkovskiy, OIB 37547830405</item>
    </izvorni_sadrzaj>
    <derivirana_varijabla naziv="DomainObject.Predmet.OstaliListNazivFormatedOIB_1">
      <item>Oleg Galkovskiy, OIB 37547830405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GALKOVSKIY d.o.o.</izvorni_sadrzaj>
    <derivirana_varijabla naziv="DomainObject.Predmet.ProtustrankaIDrugi_1">GALKOVSKIY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GALKOVSKIY d.o.o., OIB 19741874438, Put šljivovac 14, 10292 Donji Laduč</izvorni_sadrzaj>
    <derivirana_varijabla naziv="DomainObject.Predmet.ProtustrankaIDrugiAdressOIB_1">GALKOVSKIY d.o.o., OIB 19741874438, Put šljivovac 14, 10292 Donji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GALKOVSKIY d.o.o.</item>
      <item>Oleg Galkovskiy</item>
    </izvorni_sadrzaj>
    <derivirana_varijabla naziv="DomainObject.Predmet.SudioniciListNaziv_1">
      <item>FINA Regionalni centar Zagreb</item>
      <item>GALKOVSKIY d.o.o.</item>
      <item>Oleg Galkovskiy</item>
    </derivirana_varijabla>
  </DomainObject.Predmet.SudioniciListNaziv>
  <DomainObject.Predmet.SudioniciListAdressOIB>
    <izvorni_sadrzaj>
      <item>FINA Regionalni centar Zagreb, OIB 85821130368, Trg svibanjskih žrtava 1995. 1,10000 Zagreb</item>
      <item>GALKOVSKIY d.o.o., OIB 19741874438, Put šljivovac 14,10292 Donji Laduč</item>
      <item>Oleg Galkovskiy, OIB 37547830405, Ul. Šahova 18-15,Ramenski Rajon o. Udelnaja</item>
    </izvorni_sadrzaj>
    <derivirana_varijabla naziv="DomainObject.Predmet.SudioniciListAdressOIB_1">
      <item>FINA Regionalni centar Zagreb, OIB 85821130368, Trg svibanjskih žrtava 1995. 1,10000 Zagreb</item>
      <item>GALKOVSKIY d.o.o., OIB 19741874438, Put šljivovac 14,10292 Donji Laduč</item>
      <item>Oleg Galkovskiy, OIB 37547830405, Ul. Šahova 18-15,Ramenski Rajon o. Udelnaja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19741874438</item>
      <item>, OIB 37547830405</item>
    </izvorni_sadrzaj>
    <derivirana_varijabla naziv="DomainObject.Predmet.SudioniciListNazivOIB_1">
      <item>, OIB 85821130368</item>
      <item>, OIB 19741874438</item>
      <item>, OIB 37547830405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1893</properties:Characters>
  <properties:Lines>67</properties:Lines>
  <properties:Paragraphs>25</properties:Paragraphs>
  <properties:TotalTime>0</properties:TotalTime>
  <properties:ScaleCrop>false</properties:ScaleCrop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2016-04-29T11:55:00Z</dcterms:created>
  <dc:creator>Marija Lukić</dc:creator>
  <dc:description/>
  <cp:keywords/>
  <cp:lastModifiedBy>Marija Lukić</cp:lastModifiedBy>
  <dcterms:modified xmlns:xsi="http://www.w3.org/2001/XMLSchema-instance" xsi:type="dcterms:W3CDTF">2016-04-29T11:56:00Z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