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9ba9" w14:paraId="4ed9ba9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C51DCB" w:rsidP="004E4349" w:rsidR="004E4349" w:rsidRPr="00F67F00">
      <w:pPr>
        <w:pStyle w:val="Naslov2"/>
        <w:rPr>
          <w:b w:val="false"/>
          <w:u w:val="none"/>
        </w:rPr>
      </w:pPr>
      <w:r>
        <w:rPr>
          <w:b w:val="false"/>
          <w:u w:val="none"/>
        </w:rPr>
        <w:t>65 Sp-5/2018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C51DCB" w:rsidP="004E4349" w:rsidR="00C51DCB">
      <w:pPr>
        <w:jc w:val="both"/>
        <w:rPr>
          <w:bCs/>
        </w:rPr>
      </w:pPr>
      <w:r>
        <w:rPr>
          <w:bCs/>
        </w:rPr>
        <w:t>Stalna služba u Valpovu</w:t>
      </w:r>
    </w:p>
    <w:p w:rsidRDefault="00C51DCB" w:rsidP="004E4349" w:rsidR="00C51DCB">
      <w:pPr>
        <w:jc w:val="both"/>
        <w:rPr>
          <w:bCs/>
        </w:rPr>
      </w:pPr>
      <w:r>
        <w:rPr>
          <w:bCs/>
        </w:rPr>
        <w:t>K.P. Krešimira IV br. 3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Općinski sud u Osijeku,</w:t>
      </w:r>
      <w:r w:rsidR="00C51DCB">
        <w:t xml:space="preserve"> Stalna služba u Valpovu,</w:t>
      </w:r>
      <w:r>
        <w:t xml:space="preserve"> po sucu </w:t>
      </w:r>
      <w:r w:rsidR="00C51DCB">
        <w:t>Zdravku Mamiću</w:t>
      </w:r>
      <w:r>
        <w:t xml:space="preserve"> kao sucu pojedincu, </w:t>
      </w:r>
      <w:r w:rsidR="008A750E">
        <w:t xml:space="preserve">u pravnoj stvari predlagatelja – potrošača </w:t>
      </w:r>
      <w:r w:rsidR="00C51DCB">
        <w:t>FRANJE VARGE iz Belišća, M. Gupca 62</w:t>
      </w:r>
      <w:r w:rsidR="008A750E">
        <w:t>, radi stečaja potrošača</w:t>
      </w:r>
      <w:r>
        <w:t xml:space="preserve">,  izvan ročišta, dana </w:t>
      </w:r>
      <w:r w:rsidR="00C51DCB">
        <w:t>16. travnja 2019.g.</w:t>
      </w:r>
      <w:r>
        <w:t xml:space="preserve">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C51DCB" w:rsidP="004E4349" w:rsidR="004E4349" w:rsidRPr="000A55CB">
      <w:pPr>
        <w:jc w:val="center"/>
        <w:rPr>
          <w:u w:val="single"/>
        </w:rPr>
      </w:pPr>
      <w:r>
        <w:rPr>
          <w:u w:val="single"/>
        </w:rPr>
        <w:t>19. lipnja 2019</w:t>
      </w:r>
      <w:r w:rsidR="004E4349" w:rsidRPr="000A55CB">
        <w:rPr>
          <w:u w:val="single"/>
        </w:rPr>
        <w:t xml:space="preserve">.g. u </w:t>
      </w:r>
      <w:r>
        <w:rPr>
          <w:u w:val="single"/>
        </w:rPr>
        <w:t>8,15</w:t>
      </w:r>
      <w:r w:rsidR="004E4349" w:rsidRPr="000A55CB">
        <w:rPr>
          <w:u w:val="single"/>
        </w:rPr>
        <w:t xml:space="preserve"> sati, soba </w:t>
      </w:r>
      <w:r>
        <w:rPr>
          <w:u w:val="single"/>
        </w:rPr>
        <w:t>12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C51DCB" w:rsidP="00C51DCB" w:rsidR="00C51DCB">
      <w:pPr>
        <w:pStyle w:val="Odlomakpopisa"/>
        <w:numPr>
          <w:ilvl w:val="0"/>
          <w:numId w:val="2"/>
        </w:numPr>
        <w:jc w:val="both"/>
      </w:pPr>
      <w:r>
        <w:t>SABINA POPLAŠEN, OIB: 07890740006, V. Nazora 188, Ernestinovo</w:t>
      </w:r>
    </w:p>
    <w:p w:rsidRDefault="00C51DCB" w:rsidP="00C51DCB" w:rsidR="00C51DCB">
      <w:pPr>
        <w:pStyle w:val="Odlomakpopisa"/>
        <w:numPr>
          <w:ilvl w:val="0"/>
          <w:numId w:val="2"/>
        </w:numPr>
        <w:jc w:val="both"/>
      </w:pPr>
      <w:r>
        <w:t>MARIJA VRANJEŠ, OIB: 09486520785, Kozi.Poljica 175, Poljica Kozička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UNESA d.o.o., OIB: 58381375073, Prekratova 41, Zagreb,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MOBITEL PROIZVODI d.o.o.,OIB:98118442026, Grada Vukovara 269D, Zagreb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B2 KAPITAL d.o.o., OIB: 57509775367, Radnička 41, Zagreb,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ODMAH d.o.o., OIB: 05671840007, Pavla Radića 44, Zagreb,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FERRATUM d.o.o. za usluge u likv., OIB: 13753593385, Šenoina 1, Zagreb,</w:t>
      </w:r>
    </w:p>
    <w:p w:rsidRDefault="00C51DCB" w:rsidP="00C51DCB" w:rsidR="00C51DCB">
      <w:pPr>
        <w:pStyle w:val="Odlomakpopisa"/>
        <w:numPr>
          <w:ilvl w:val="0"/>
          <w:numId w:val="2"/>
        </w:numPr>
        <w:jc w:val="both"/>
      </w:pPr>
      <w:r>
        <w:t>HRVATSKI TELEKOM d.d. OIB:</w:t>
      </w:r>
      <w:r w:rsidRPr="00400359">
        <w:t xml:space="preserve"> 81793146560</w:t>
      </w:r>
      <w:r>
        <w:t>, R.F. Mihanovića 9, Zagreb</w:t>
      </w:r>
    </w:p>
    <w:p w:rsidRDefault="00C51DCB" w:rsidP="00C51DCB" w:rsidR="00C51DCB">
      <w:pPr>
        <w:pStyle w:val="Odlomakpopisa"/>
        <w:numPr>
          <w:ilvl w:val="0"/>
          <w:numId w:val="2"/>
        </w:numPr>
        <w:jc w:val="both"/>
      </w:pPr>
      <w:r>
        <w:t xml:space="preserve">VIP NET d.o.o. OIB: </w:t>
      </w:r>
      <w:r w:rsidRPr="00400359">
        <w:t>29524210204</w:t>
      </w:r>
      <w:r>
        <w:t>, iz Zagreba, Vrtni put 1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INKASO.HR. d.o.o., OIB: 82925459345, L. Jagera 5, Osijek,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REPUBLIKA HRVATSKA, OIB: 18683136487,</w:t>
      </w:r>
    </w:p>
    <w:p w:rsidRDefault="00C51DCB" w:rsidP="003110D6" w:rsidR="00C51DCB">
      <w:pPr>
        <w:pStyle w:val="Odlomakpopisa"/>
        <w:numPr>
          <w:ilvl w:val="0"/>
          <w:numId w:val="2"/>
        </w:numPr>
        <w:jc w:val="both"/>
      </w:pPr>
      <w:r>
        <w:t>EOS MATRIX d.o.o., OIB: 76674680107, Horvatova 82, Zagreb,</w:t>
      </w:r>
    </w:p>
    <w:p w:rsidRDefault="00F5380D" w:rsidP="003110D6" w:rsidR="00C51DCB">
      <w:pPr>
        <w:pStyle w:val="Odlomakpopisa"/>
        <w:numPr>
          <w:ilvl w:val="0"/>
          <w:numId w:val="2"/>
        </w:numPr>
        <w:jc w:val="both"/>
      </w:pPr>
      <w:r>
        <w:t>Odvj. Željka Kupčerić-Trcović, OIB: 10369058966, Kapelska ulica 70, Osijek,</w:t>
      </w:r>
    </w:p>
    <w:p w:rsidRDefault="00F5380D" w:rsidP="003110D6" w:rsidR="00F5380D">
      <w:pPr>
        <w:pStyle w:val="Odlomakpopisa"/>
        <w:numPr>
          <w:ilvl w:val="0"/>
          <w:numId w:val="2"/>
        </w:numPr>
        <w:jc w:val="both"/>
      </w:pPr>
      <w:r>
        <w:lastRenderedPageBreak/>
        <w:t>Osječko-baranjska županija, OIB: 10383308860, Trg A. Starčevića 2, Osijek,</w:t>
      </w:r>
    </w:p>
    <w:p w:rsidRDefault="00F5380D" w:rsidP="003110D6" w:rsidR="00F5380D">
      <w:pPr>
        <w:pStyle w:val="Odlomakpopisa"/>
        <w:numPr>
          <w:ilvl w:val="0"/>
          <w:numId w:val="2"/>
        </w:numPr>
        <w:jc w:val="both"/>
      </w:pPr>
      <w:r>
        <w:t xml:space="preserve">HŽ Putnički prijevoz d.o.o., OIB: 80572192786, Strojarska cesta 11, Zagreb, </w:t>
      </w:r>
    </w:p>
    <w:p w:rsidRDefault="00F5380D" w:rsidP="003110D6" w:rsidR="00F5380D">
      <w:pPr>
        <w:pStyle w:val="Odlomakpopisa"/>
        <w:numPr>
          <w:ilvl w:val="0"/>
          <w:numId w:val="2"/>
        </w:numPr>
        <w:jc w:val="both"/>
      </w:pPr>
      <w:r>
        <w:t>Zagrebački holding Podružncia Zagrebparking, OIB: 85584865987, Ulica grada Vukovara 41, Zagreb,</w:t>
      </w:r>
    </w:p>
    <w:p w:rsidRDefault="00F5380D" w:rsidP="003110D6" w:rsidR="00F5380D">
      <w:pPr>
        <w:pStyle w:val="Odlomakpopisa"/>
        <w:numPr>
          <w:ilvl w:val="0"/>
          <w:numId w:val="2"/>
        </w:numPr>
        <w:jc w:val="both"/>
      </w:pPr>
      <w:r>
        <w:t>Croatia osiguranje, OIB: 26187994862, V. Jagića 33, Zagreb,</w:t>
      </w:r>
    </w:p>
    <w:p w:rsidRDefault="00F5380D" w:rsidP="003110D6" w:rsidR="00F5380D">
      <w:pPr>
        <w:pStyle w:val="Odlomakpopisa"/>
        <w:numPr>
          <w:ilvl w:val="0"/>
          <w:numId w:val="2"/>
        </w:numPr>
        <w:jc w:val="both"/>
      </w:pPr>
      <w:r>
        <w:t>Balić Mislav, odvjetnik, OIB: 89202960148, Put Piketa 42, Sinj,</w:t>
      </w:r>
    </w:p>
    <w:p w:rsidRDefault="00F5380D" w:rsidP="003110D6" w:rsidR="00F5380D">
      <w:pPr>
        <w:pStyle w:val="Odlomakpopisa"/>
        <w:numPr>
          <w:ilvl w:val="0"/>
          <w:numId w:val="2"/>
        </w:numPr>
        <w:jc w:val="both"/>
      </w:pPr>
      <w:r>
        <w:t>FINA Zagreb, OIB: 85821130368, Ulica grada Vukovara 70, Zagreb</w:t>
      </w:r>
    </w:p>
    <w:p w:rsidRDefault="00C51DCB" w:rsidP="004E4349" w:rsidR="00C51DCB">
      <w:pPr>
        <w:jc w:val="both"/>
      </w:pPr>
    </w:p>
    <w:p w:rsidRDefault="00C51DCB" w:rsidP="004E4349" w:rsidR="00C51DCB">
      <w:pPr>
        <w:jc w:val="both"/>
      </w:pPr>
    </w:p>
    <w:p w:rsidRDefault="00C51DCB" w:rsidP="004E4349" w:rsidR="00C51DCB">
      <w:pPr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4107B">
        <w:t>Franjo Varga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 xml:space="preserve">U </w:t>
      </w:r>
      <w:r w:rsidR="00F5380D">
        <w:t>Valpovu, 16. travnja 2019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F5380D">
        <w:t>ZDRAVKO MAMIĆ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 w:rsidR="00F5380D">
        <w:t>Dubravka Fabijančić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9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107B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1174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AE595D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51DC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107B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380D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52C8C66"/>
  <w15:docId w15:val="{57C48E06-CD0C-4FCA-A256-4C67D3CFE0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Belišće</izvorni_sadrzaj>
    <derivirana_varijabla naziv="DomainObject.UcesnikSudskeRadnje.Adresa.Naselje_1">Belišće</derivirana_varijabla>
  </DomainObject.UcesnikSudskeRadnje.Adresa.Naselje>
  <DomainObject.UcesnikSudskeRadnje.Adresa.PostBroj>
    <izvorni_sadrzaj>31551</izvorni_sadrzaj>
    <derivirana_varijabla naziv="DomainObject.UcesnikSudskeRadnje.Adresa.PostBroj_1">31551</derivirana_varijabla>
  </DomainObject.UcesnikSudskeRadnje.Adresa.PostBroj>
  <DomainObject.UcesnikSudskeRadnje.Adresa.UlicaIKBR>
    <izvorni_sadrzaj>Matije Gupca 62</izvorni_sadrzaj>
    <derivirana_varijabla naziv="DomainObject.UcesnikSudskeRadnje.Adresa.UlicaIKBR_1">Matije Gupca 62</derivirana_varijabla>
  </DomainObject.UcesnikSudskeRadnje.Adresa.UlicaIKBR>
  <DomainObject.UcesnikSudskeRadnje.Naziv>
    <izvorni_sadrzaj>Franjo Varga</izvorni_sadrzaj>
    <derivirana_varijabla naziv="DomainObject.UcesnikSudskeRadnje.Naziv_1">Franjo Varga</derivirana_varijabla>
  </DomainObject.UcesnikSudskeRadnje.Naziv>
  <DomainObject.UcesnikSudskeRadnje.SudskaRadnja.Prostorija.Naziv>
    <izvorni_sadrzaj>Soba 11</izvorni_sadrzaj>
    <derivirana_varijabla naziv="DomainObject.UcesnikSudskeRadnje.SudskaRadnja.Prostorija.Naziv_1">Soba 11</derivirana_varijabla>
  </DomainObject.UcesnikSudskeRadnje.SudskaRadnja.Prostorija.Naziv>
  <DomainObject.UcesnikSudskeRadnje.SudskaRadnja.Prostorija.Oznaka>
    <izvorni_sadrzaj>Soba 11</izvorni_sadrzaj>
    <derivirana_varijabla naziv="DomainObject.UcesnikSudskeRadnje.SudskaRadnja.Prostorija.Oznaka_1">Soba 11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19. lipnja 2019.</izvorni_sadrzaj>
    <derivirana_varijabla naziv="DomainObject.UcesnikSudskeRadnje.SudskaRadnja.PlaniraniZavrsetakDatum_1">19. lipnja 2019.</derivirana_varijabla>
  </DomainObject.UcesnikSudskeRadnje.SudskaRadnja.PlaniraniZavrsetakDatum>
  <DomainObject.UcesnikSudskeRadnje.SudskaRadnja.PlaniraniPocetakDatum>
    <izvorni_sadrzaj>19. lipnja 2019.</izvorni_sadrzaj>
    <derivirana_varijabla naziv="DomainObject.UcesnikSudskeRadnje.SudskaRadnja.PlaniraniPocetakDatum_1">19. lipnja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08:30</izvorni_sadrzaj>
    <derivirana_varijabla naziv="DomainObject.UcesnikSudskeRadnje.SudskaRadnja.PlaniraniZavrsetakVrijeme_1">08:30</derivirana_varijabla>
  </DomainObject.UcesnikSudskeRadnje.SudskaRadnja.PlaniraniZavrsetakVrijeme>
  <DomainObject.UcesnikSudskeRadnje.SudskaRadnja.PlaniraniPocetakVrijeme>
    <izvorni_sadrzaj>08:15</izvorni_sadrzaj>
    <derivirana_varijabla naziv="DomainObject.UcesnikSudskeRadnje.SudskaRadnja.PlaniraniPocetakVrijeme_1">08:15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Sp-5/2018</izvorni_sadrzaj>
    <derivirana_varijabla naziv="DomainObject.Predmet.OznakaBroj_1">Sp-5/2018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65. referada</izvorni_sadrzaj>
    <derivirana_varijabla naziv="DomainObject.Predmet.Referada.Naziv_1">65. referada</derivirana_varijabla>
  </DomainObject.Predmet.Referada.Naziv>
  <DomainObject.Predmet.Referada.Oznaka>
    <izvorni_sadrzaj>65. ref</izvorni_sadrzaj>
    <derivirana_varijabla naziv="DomainObject.Predmet.Referada.Oznaka_1">65. ref</derivirana_varijabla>
  </DomainObject.Predmet.Referada.Oznaka>
  <DomainObject.Predmet.Referada.Prostorija.Naziv>
    <izvorni_sadrzaj>Soba 11</izvorni_sadrzaj>
    <derivirana_varijabla naziv="DomainObject.Predmet.Referada.Prostorija.Naziv_1">Soba 11</derivirana_varijabla>
  </DomainObject.Predmet.Referada.Prostorija.Naziv>
  <DomainObject.Predmet.Referada.Prostorija.Oznaka>
    <izvorni_sadrzaj>Soba 11</izvorni_sadrzaj>
    <derivirana_varijabla naziv="DomainObject.Predmet.Referada.Prostorija.Oznaka_1">Soba 11</derivirana_varijabla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Zdravko Mamić</izvorni_sadrzaj>
    <derivirana_varijabla naziv="DomainObject.Predmet.Referada.Sudac_1">Zdravko Mamić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Varga</izvorni_sadrzaj>
    <derivirana_varijabla naziv="DomainObject.Predmet.StrankaFormated_1">  Franjo Varga</derivirana_varijabla>
  </DomainObject.Predmet.StrankaFormated>
  <DomainObject.Predmet.StrankaFormatedOIB>
    <izvorni_sadrzaj>  Franjo Varga, OIB 03018376803</izvorni_sadrzaj>
    <derivirana_varijabla naziv="DomainObject.Predmet.StrankaFormatedOIB_1">  Franjo Varga, OIB 03018376803</derivirana_varijabla>
  </DomainObject.Predmet.StrankaFormatedOIB>
  <DomainObject.Predmet.StrankaFormatedWithAdress>
    <izvorni_sadrzaj> Franjo Varga, Matije Gupca 62, 31551 Belišće</izvorni_sadrzaj>
    <derivirana_varijabla naziv="DomainObject.Predmet.StrankaFormatedWithAdress_1"> Franjo Varga, Matije Gupca 62, 31551 Belišće</derivirana_varijabla>
  </DomainObject.Predmet.StrankaFormatedWithAdress>
  <DomainObject.Predmet.StrankaFormatedWithAdressOIB>
    <izvorni_sadrzaj> Franjo Varga, OIB 03018376803, Matije Gupca 62, 31551 Belišće</izvorni_sadrzaj>
    <derivirana_varijabla naziv="DomainObject.Predmet.StrankaFormatedWithAdressOIB_1"> Franjo Varga, OIB 03018376803, Matije Gupca 62, 31551 Belišće</derivirana_varijabla>
  </DomainObject.Predmet.StrankaFormatedWithAdressOIB>
  <DomainObject.Predmet.StrankaWithAdress>
    <izvorni_sadrzaj>Franjo Varga Matije Gupca 62,31551 Belišće</izvorni_sadrzaj>
    <derivirana_varijabla naziv="DomainObject.Predmet.StrankaWithAdress_1">Franjo Varga Matije Gupca 62,31551 Belišće</derivirana_varijabla>
  </DomainObject.Predmet.StrankaWithAdress>
  <DomainObject.Predmet.StrankaWithAdressOIB>
    <izvorni_sadrzaj>Franjo Varga, OIB 03018376803, Matije Gupca 62,31551 Belišće</izvorni_sadrzaj>
    <derivirana_varijabla naziv="DomainObject.Predmet.StrankaWithAdressOIB_1">Franjo Varga, OIB 03018376803, Matije Gupca 62,31551 Belišće</derivirana_varijabla>
  </DomainObject.Predmet.StrankaWithAdressOIB>
  <DomainObject.Predmet.StrankaNazivFormated>
    <izvorni_sadrzaj>Franjo Varga</izvorni_sadrzaj>
    <derivirana_varijabla naziv="DomainObject.Predmet.StrankaNazivFormated_1">Franjo Varga</derivirana_varijabla>
  </DomainObject.Predmet.StrankaNazivFormated>
  <DomainObject.Predmet.StrankaNazivFormatedOIB>
    <izvorni_sadrzaj>Franjo Varga, OIB 03018376803</izvorni_sadrzaj>
    <derivirana_varijabla naziv="DomainObject.Predmet.StrankaNazivFormatedOIB_1">Franjo Varga, OIB 03018376803</derivirana_varijabla>
  </DomainObject.Predmet.StrankaNazivFormatedOIB>
  <DomainObject.Predmet.Sud.Adresa.Naselje>
    <izvorni_sadrzaj>Valpovo</izvorni_sadrzaj>
    <derivirana_varijabla naziv="DomainObject.Predmet.Sud.Adresa.Naselje_1">Valpovo</derivirana_varijabla>
  </DomainObject.Predmet.Sud.Adresa.Naselje>
  <DomainObject.Predmet.Sud.Adresa.NaseljeLokativ>
    <izvorni_sadrzaj>Valpovu</izvorni_sadrzaj>
    <derivirana_varijabla naziv="DomainObject.Predmet.Sud.Adresa.NaseljeLokativ_1">Valpovu</derivirana_varijabla>
  </DomainObject.Predmet.Sud.Adresa.NaseljeLokativ>
  <DomainObject.Predmet.Sud.Adresa.PostBroj>
    <izvorni_sadrzaj>31550</izvorni_sadrzaj>
    <derivirana_varijabla naziv="DomainObject.Predmet.Sud.Adresa.PostBroj_1">31550</derivirana_varijabla>
  </DomainObject.Predmet.Sud.Adresa.PostBroj>
  <DomainObject.Predmet.Sud.Adresa.UlicaIKBR>
    <izvorni_sadrzaj>Kralja Petra Krešimira IV 3</izvorni_sadrzaj>
    <derivirana_varijabla naziv="DomainObject.Predmet.Sud.Adresa.UlicaIKBR_1">Kralja Petra Krešimira IV 3</derivirana_varijabla>
  </DomainObject.Predmet.Sud.Adresa.UlicaIKBR>
  <DomainObject.Predmet.Sud.Naziv>
    <izvorni_sadrzaj>Općinski sud u Osijeku - Stalna služba u Valpovu</izvorni_sadrzaj>
    <derivirana_varijabla naziv="DomainObject.Predmet.Sud.Naziv_1">Općinski sud u Osijeku - Stalna služba u Valpovu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65. referada</izvorni_sadrzaj>
    <derivirana_varijabla naziv="DomainObject.Predmet.TrenutnaLokacijaSpisa.Naziv_1">65.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Valpovo</izvorni_sadrzaj>
    <derivirana_varijabla naziv="DomainObject.Predmet.UstrojstvenaJedinicaVodi.Naziv_1">Pisarnica SS Valpovo</derivirana_varijabla>
  </DomainObject.Predmet.UstrojstvenaJedinicaVodi.Naziv>
  <DomainObject.Predmet.UstrojstvenaJedinicaVodi.Oznaka>
    <izvorni_sadrzaj>Pisarnica SSV</izvorni_sadrzaj>
    <derivirana_varijabla naziv="DomainObject.Predmet.UstrojstvenaJedinicaVodi.Oznaka_1">Pisarnica SSV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Vuković</izvorni_sadrzaj>
    <derivirana_varijabla naziv="DomainObject.Predmet.Zapisnicar_1">Vesna Vuković</derivirana_varijabla>
  </DomainObject.Predmet.Zapisnicar>
  <DomainObject.Predmet.StrankaListFormated>
    <izvorni_sadrzaj>
      <item>Franjo Varga</item>
    </izvorni_sadrzaj>
    <derivirana_varijabla naziv="DomainObject.Predmet.StrankaListFormated_1">
      <item>Franjo Varga</item>
    </derivirana_varijabla>
  </DomainObject.Predmet.StrankaListFormated>
  <DomainObject.Predmet.StrankaListFormatedOIB>
    <izvorni_sadrzaj>
      <item>Franjo Varga, OIB 03018376803</item>
    </izvorni_sadrzaj>
    <derivirana_varijabla naziv="DomainObject.Predmet.StrankaListFormatedOIB_1">
      <item>Franjo Varga, OIB 03018376803</item>
    </derivirana_varijabla>
  </DomainObject.Predmet.StrankaListFormatedOIB>
  <DomainObject.Predmet.StrankaListFormatedWithAdress>
    <izvorni_sadrzaj>
      <item>Franjo Varga, Matije Gupca 62, 31551 Belišće</item>
    </izvorni_sadrzaj>
    <derivirana_varijabla naziv="DomainObject.Predmet.StrankaListFormatedWithAdress_1">
      <item>Franjo Varga, Matije Gupca 62, 31551 Belišće</item>
    </derivirana_varijabla>
  </DomainObject.Predmet.StrankaListFormatedWithAdress>
  <DomainObject.Predmet.StrankaListFormatedWithAdressOIB>
    <izvorni_sadrzaj>
      <item>Franjo Varga, OIB 03018376803, Matije Gupca 62, 31551 Belišće</item>
    </izvorni_sadrzaj>
    <derivirana_varijabla naziv="DomainObject.Predmet.StrankaListFormatedWithAdressOIB_1">
      <item>Franjo Varga, OIB 03018376803, Matije Gupca 62, 31551 Belišće</item>
    </derivirana_varijabla>
  </DomainObject.Predmet.StrankaListFormatedWithAdressOIB>
  <DomainObject.Predmet.StrankaListNazivFormated>
    <izvorni_sadrzaj>
      <item>Franjo Varga</item>
    </izvorni_sadrzaj>
    <derivirana_varijabla naziv="DomainObject.Predmet.StrankaListNazivFormated_1">
      <item>Franjo Varga</item>
    </derivirana_varijabla>
  </DomainObject.Predmet.StrankaListNazivFormated>
  <DomainObject.Predmet.StrankaListNazivFormatedOIB>
    <izvorni_sadrzaj>
      <item>Franjo Varga, OIB 03018376803</item>
    </izvorni_sadrzaj>
    <derivirana_varijabla naziv="DomainObject.Predmet.StrankaListNazivFormatedOIB_1">
      <item>Franjo Varga, OIB 03018376803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Sabina Poplašen</item>
    </izvorni_sadrzaj>
    <derivirana_varijabla naziv="DomainObject.Predmet.OstaliListFormated_1">
      <item>Sabina Poplašen</item>
    </derivirana_varijabla>
  </DomainObject.Predmet.OstaliListFormated>
  <DomainObject.Predmet.OstaliListFormatedOIB>
    <izvorni_sadrzaj>
      <item>Sabina Poplašen, OIB 07890740006</item>
    </izvorni_sadrzaj>
    <derivirana_varijabla naziv="DomainObject.Predmet.OstaliListFormatedOIB_1">
      <item>Sabina Poplašen, OIB 07890740006</item>
    </derivirana_varijabla>
  </DomainObject.Predmet.OstaliListFormatedOIB>
  <DomainObject.Predmet.OstaliListFormatedWithAdress>
    <izvorni_sadrzaj>
      <item>Sabina Poplašen, V. Nazora 188, 31216 Ernestinovo</item>
    </izvorni_sadrzaj>
    <derivirana_varijabla naziv="DomainObject.Predmet.OstaliListFormatedWithAdress_1">
      <item>Sabina Poplašen, V. Nazora 188, 31216 Ernestinovo</item>
    </derivirana_varijabla>
  </DomainObject.Predmet.OstaliListFormatedWithAdress>
  <DomainObject.Predmet.OstaliListFormatedWithAdressOIB>
    <izvorni_sadrzaj>
      <item>Sabina Poplašen, OIB 07890740006, V. Nazora 188, 31216 Ernestinovo</item>
    </izvorni_sadrzaj>
    <derivirana_varijabla naziv="DomainObject.Predmet.OstaliListFormatedWithAdressOIB_1">
      <item>Sabina Poplašen, OIB 07890740006, V. Nazora 188, 31216 Ernestinovo</item>
    </derivirana_varijabla>
  </DomainObject.Predmet.OstaliListFormatedWithAdressOIB>
  <DomainObject.Predmet.OstaliListNazivFormated>
    <izvorni_sadrzaj>
      <item>Sabina Poplašen</item>
    </izvorni_sadrzaj>
    <derivirana_varijabla naziv="DomainObject.Predmet.OstaliListNazivFormated_1">
      <item>Sabina Poplašen</item>
    </derivirana_varijabla>
  </DomainObject.Predmet.OstaliListNazivFormated>
  <DomainObject.Predmet.OstaliListNazivFormatedOIB>
    <izvorni_sadrzaj>
      <item>Sabina Poplašen, OIB 07890740006</item>
    </izvorni_sadrzaj>
    <derivirana_varijabla naziv="DomainObject.Predmet.OstaliListNazivFormatedOIB_1">
      <item>Sabina Poplašen, OIB 07890740006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Varga</izvorni_sadrzaj>
    <derivirana_varijabla naziv="DomainObject.Predmet.StrankaIDrugi_1">Franjo Varga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Franjo Varga, OIB 03018376803, Matije Gupca 62, 31551 Belišće</izvorni_sadrzaj>
    <derivirana_varijabla naziv="DomainObject.Predmet.StrankaIDrugiAdressOIB_1">Franjo Varga, OIB 03018376803, Matije Gupca 62,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Varga</item>
      <item>Sabina Poplašen</item>
    </izvorni_sadrzaj>
    <derivirana_varijabla naziv="DomainObject.Predmet.SudioniciListNaziv_1">
      <item>Franjo Varga</item>
      <item>Sabina Poplašen</item>
    </derivirana_varijabla>
  </DomainObject.Predmet.SudioniciListNaziv>
  <DomainObject.Predmet.SudioniciListAdressOIB>
    <izvorni_sadrzaj>
      <item>Franjo Varga, OIB 03018376803, Matije Gupca 62,31551 Belišće</item>
      <item>Sabina Poplašen, OIB 07890740006, V. Nazora 188,31216 Ernestinovo</item>
    </izvorni_sadrzaj>
    <derivirana_varijabla naziv="DomainObject.Predmet.SudioniciListAdressOIB_1">
      <item>Franjo Varga, OIB 03018376803, Matije Gupca 62,31551 Belišće</item>
      <item>Sabina Poplašen, OIB 07890740006, V. Nazora 188,31216 Ernestinovo</item>
    </derivirana_varijabla>
  </DomainObject.Predmet.SudioniciListAdressOIB>
  <DomainObject.UcesnikSudskeRadnje.NazivFormated>
    <izvorni_sadrzaj>Franjo Varga, OIB 03018376803, Matije Gupca 62,31551 Belišće</izvorni_sadrzaj>
    <derivirana_varijabla naziv="DomainObject.UcesnikSudskeRadnje.NazivFormated_1">Franjo Varga, OIB 03018376803, Matije Gupca 62,31551 Belišće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03018376803</item>
      <item>, OIB 07890740006</item>
    </izvorni_sadrzaj>
    <derivirana_varijabla naziv="DomainObject.Predmet.SudioniciListNazivOIB_1">
      <item>, OIB 03018376803</item>
      <item>, OIB 07890740006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1DED8-6DC0-4739-A723-6AE3C915F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2977</properties:Characters>
  <properties:Lines>98</properties:Lines>
  <properties:Paragraphs>48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Vesna Vuković</cp:lastModifiedBy>
  <cp:lastPrinted>2017-04-20T06:47:00Z</cp:lastPrinted>
  <dcterms:modified xmlns:xsi="http://www.w3.org/2001/XMLSchema-instance" xsi:type="dcterms:W3CDTF">2019-04-16T09:17:00Z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Franjo Varga - Pripremno ročište (poziv_za_dužnika.docx)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