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5e56" w14:paraId="f325e56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017E33">
        <w:t>447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017E33" w:rsidRPr="00017E33">
        <w:t xml:space="preserve">FINPLUS </w:t>
      </w:r>
      <w:r w:rsidR="001C0917">
        <w:t xml:space="preserve">d.o.o. </w:t>
      </w:r>
      <w:r w:rsidR="00B51D17">
        <w:t xml:space="preserve">za </w:t>
      </w:r>
      <w:r w:rsidR="00017E33">
        <w:t>zastupanje, trgovinu i usluge</w:t>
      </w:r>
      <w:r w:rsidR="00B51D17">
        <w:t xml:space="preserve"> iz </w:t>
      </w:r>
      <w:r w:rsidR="00017E33">
        <w:t>Zagreba</w:t>
      </w:r>
      <w:r w:rsidR="00B51D17">
        <w:t xml:space="preserve">, </w:t>
      </w:r>
      <w:r w:rsidR="00017E33">
        <w:t>Ozaljska 102</w:t>
      </w:r>
      <w:r w:rsidR="001C0917">
        <w:t>, MBS:</w:t>
      </w:r>
      <w:r w:rsidR="00017E33">
        <w:t xml:space="preserve"> 080590397</w:t>
      </w:r>
      <w:r w:rsidR="001C0917">
        <w:t xml:space="preserve">, OIB: </w:t>
      </w:r>
      <w:r w:rsidR="00017E33">
        <w:t>03665674361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C0917">
        <w:t>4</w:t>
      </w:r>
      <w:r w:rsidR="00583987">
        <w:t>47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017E33">
        <w:t>487</w:t>
      </w:r>
      <w:r w:rsidR="00B51D17">
        <w:t>.</w:t>
      </w:r>
      <w:r w:rsidR="00017E33">
        <w:t>044</w:t>
      </w:r>
      <w:r w:rsidR="00B51D17">
        <w:t>,</w:t>
      </w:r>
      <w:r w:rsidR="00017E33">
        <w:t>90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017E33">
        <w:t>Anto Krešo</w:t>
      </w:r>
      <w:r w:rsidR="00B51D17">
        <w:t xml:space="preserve"> iz </w:t>
      </w:r>
      <w:r w:rsidR="00017E33">
        <w:t>Zagreba</w:t>
      </w:r>
      <w:r w:rsidR="00B51D17">
        <w:t xml:space="preserve">, </w:t>
      </w:r>
      <w:r w:rsidR="00017E33">
        <w:t>Sv. Roka 24</w:t>
      </w:r>
      <w:r w:rsidR="00B51D17">
        <w:t xml:space="preserve">, OIB </w:t>
      </w:r>
      <w:r w:rsidR="00017E33">
        <w:t>31793933877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02C" w:rsidR="00AE702C">
      <w:r>
        <w:separator/>
      </w:r>
    </w:p>
  </w:endnote>
  <w:endnote w:id="0" w:type="continuationSeparator">
    <w:p w:rsidRDefault="00AE702C" w:rsidR="00AE7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02C" w:rsidR="00AE702C">
      <w:r>
        <w:separator/>
      </w:r>
    </w:p>
  </w:footnote>
  <w:footnote w:id="0" w:type="continuationSeparator">
    <w:p w:rsidRDefault="00AE702C" w:rsidR="00AE7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A2DE2"/>
    <w:rsid w:val="001C0917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C4BD3"/>
    <w:rsid w:val="003E3990"/>
    <w:rsid w:val="004226FF"/>
    <w:rsid w:val="0042270C"/>
    <w:rsid w:val="00431D22"/>
    <w:rsid w:val="0044005D"/>
    <w:rsid w:val="004B6D41"/>
    <w:rsid w:val="004F282D"/>
    <w:rsid w:val="00583987"/>
    <w:rsid w:val="00593EA3"/>
    <w:rsid w:val="005B7F86"/>
    <w:rsid w:val="00606F08"/>
    <w:rsid w:val="006A661A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9751CA"/>
    <w:rsid w:val="009D697C"/>
    <w:rsid w:val="009F6FD9"/>
    <w:rsid w:val="00A12401"/>
    <w:rsid w:val="00A40BA6"/>
    <w:rsid w:val="00A70C94"/>
    <w:rsid w:val="00AE702C"/>
    <w:rsid w:val="00B0176F"/>
    <w:rsid w:val="00B10B58"/>
    <w:rsid w:val="00B12ACA"/>
    <w:rsid w:val="00B253F8"/>
    <w:rsid w:val="00B51D17"/>
    <w:rsid w:val="00BA56A1"/>
    <w:rsid w:val="00BC2963"/>
    <w:rsid w:val="00C171B8"/>
    <w:rsid w:val="00CE507E"/>
    <w:rsid w:val="00DD01C2"/>
    <w:rsid w:val="00E1588A"/>
    <w:rsid w:val="00E2385C"/>
    <w:rsid w:val="00E2720F"/>
    <w:rsid w:val="00EA51AA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A2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DE2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DE2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DE2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A2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DE2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DE2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DE2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FINPLUS d.o.o. zastupanog po punomoćniku Anto Krešo</izvorni_sadrzaj>
    <derivirana_varijabla naziv="DomainObject.Predmet.ProtustrankaFormated_1">  FINPLUS d.o.o. zastupanog po punomoćniku Anto Krešo</derivirana_varijabla>
  </DomainObject.Predmet.ProtustrankaFormated>
  <DomainObject.Predmet.ProtustrankaFormatedOIB>
    <izvorni_sadrzaj>  FINPLUS d.o.o., OIB 03665674361 zastupanog po punomoćniku Anto Krešo</izvorni_sadrzaj>
    <derivirana_varijabla naziv="DomainObject.Predmet.ProtustrankaFormatedOIB_1">  FINPLUS d.o.o., OIB 03665674361 zastupanog po punomoćniku Anto Krešo</derivirana_varijabla>
  </DomainObject.Predmet.ProtustrankaFormatedOIB>
  <DomainObject.Predmet.ProtustrankaFormatedWithAdress>
    <izvorni_sadrzaj> FINPLUS d.o.o., Ozaljska 102, 10000 Zagreb zastupanog po punomoćniku Anto Krešo</izvorni_sadrzaj>
    <derivirana_varijabla naziv="DomainObject.Predmet.ProtustrankaFormatedWithAdress_1"> FINPLUS d.o.o., Ozaljska 102, 10000 Zagreb zastupanog po punomoćniku Anto Krešo</derivirana_varijabla>
  </DomainObject.Predmet.ProtustrankaFormatedWithAdress>
  <DomainObject.Predmet.ProtustrankaFormatedWithAdressOIB>
    <izvorni_sadrzaj> FINPLUS d.o.o., OIB 03665674361, Ozaljska 102, 10000 Zagreb zastupanog po punomoćniku Anto Krešo</izvorni_sadrzaj>
    <derivirana_varijabla naziv="DomainObject.Predmet.ProtustrankaFormatedWithAdressOIB_1"> FINPLUS d.o.o., OIB 03665674361, Ozaljska 102, 10000 Zagreb zastupanog po punomoćniku Anto Krešo</derivirana_varijabla>
  </DomainObject.Predmet.ProtustrankaFormatedWithAdressOIB>
  <DomainObject.Predmet.ProtustrankaWithAdress>
    <izvorni_sadrzaj>FINPLUS d.o.o. Ozaljska 102, 10000 Zagreb</izvorni_sadrzaj>
    <derivirana_varijabla naziv="DomainObject.Predmet.ProtustrankaWithAdress_1">FINPLUS d.o.o. Ozaljska 102, 10000 Zagreb</derivirana_varijabla>
  </DomainObject.Predmet.ProtustrankaWithAdress>
  <DomainObject.Predmet.ProtustrankaWithAdressOIB>
    <izvorni_sadrzaj>FINPLUS d.o.o., OIB 03665674361, Ozaljska 102, 10000 Zagreb</izvorni_sadrzaj>
    <derivirana_varijabla naziv="DomainObject.Predmet.ProtustrankaWithAdressOIB_1">FINPLUS d.o.o., OIB 03665674361, Ozaljska 102, 10000 Zagreb</derivirana_varijabla>
  </DomainObject.Predmet.ProtustrankaWithAdressOIB>
  <DomainObject.Predmet.ProtustrankaNazivFormated>
    <izvorni_sadrzaj>FINPLUS d.o.o.</izvorni_sadrzaj>
    <derivirana_varijabla naziv="DomainObject.Predmet.ProtustrankaNazivFormated_1">FINPLUS d.o.o.</derivirana_varijabla>
  </DomainObject.Predmet.ProtustrankaNazivFormated>
  <DomainObject.Predmet.ProtustrankaNazivFormatedOIB>
    <izvorni_sadrzaj>FINPLUS d.o.o., OIB 03665674361</izvorni_sadrzaj>
    <derivirana_varijabla naziv="DomainObject.Predmet.ProtustrankaNazivFormatedOIB_1">FINPLUS d.o.o., OIB 03665674361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FINPLUS d.o.o. zastupanog po punomoćniku Anto Krešo</item>
    </izvorni_sadrzaj>
    <derivirana_varijabla naziv="DomainObject.Predmet.ProtuStrankaListFormated_1">
      <item>FINPLUS d.o.o. zastupanog po punomoćniku Anto Krešo</item>
    </derivirana_varijabla>
  </DomainObject.Predmet.ProtuStrankaListFormated>
  <DomainObject.Predmet.ProtuStrankaListFormatedOIB>
    <izvorni_sadrzaj>
      <item>FINPLUS d.o.o., OIB 03665674361 zastupanog po punomoćniku Anto Krešo</item>
    </izvorni_sadrzaj>
    <derivirana_varijabla naziv="DomainObject.Predmet.ProtuStrankaListFormatedOIB_1">
      <item>FINPLUS d.o.o., OIB 03665674361 zastupanog po punomoćniku Anto Krešo</item>
    </derivirana_varijabla>
  </DomainObject.Predmet.ProtuStrankaListFormatedOIB>
  <DomainObject.Predmet.ProtuStrankaListFormatedWithAdress>
    <izvorni_sadrzaj>
      <item>FINPLUS d.o.o., Ozaljska 102, 10000 Zagreb zastupanog po punomoćniku Anto Krešo</item>
    </izvorni_sadrzaj>
    <derivirana_varijabla naziv="DomainObject.Predmet.ProtuStrankaListFormatedWithAdress_1">
      <item>FINPLUS d.o.o., Ozaljska 102, 10000 Zagreb zastupanog po punomoćniku Anto Krešo</item>
    </derivirana_varijabla>
  </DomainObject.Predmet.ProtuStrankaListFormatedWithAdress>
  <DomainObject.Predmet.ProtuStrankaListFormatedWithAdressOIB>
    <izvorni_sadrzaj>
      <item>FINPLUS d.o.o., OIB 03665674361, Ozaljska 102, 10000 Zagreb zastupanog po punomoćniku Anto Krešo</item>
    </izvorni_sadrzaj>
    <derivirana_varijabla naziv="DomainObject.Predmet.ProtuStrankaListFormatedWithAdressOIB_1">
      <item>FINPLUS d.o.o., OIB 03665674361, Ozaljska 102, 10000 Zagreb zastupanog po punomoćniku Anto Krešo</item>
    </derivirana_varijabla>
  </DomainObject.Predmet.ProtuStrankaListFormatedWithAdressOIB>
  <DomainObject.Predmet.ProtuStrankaListNazivFormated>
    <izvorni_sadrzaj>
      <item>FINPLUS d.o.o.</item>
    </izvorni_sadrzaj>
    <derivirana_varijabla naziv="DomainObject.Predmet.ProtuStrankaListNazivFormated_1">
      <item>FINPLUS d.o.o.</item>
    </derivirana_varijabla>
  </DomainObject.Predmet.ProtuStrankaListNazivFormated>
  <DomainObject.Predmet.ProtuStrankaListNazivFormatedOIB>
    <izvorni_sadrzaj>
      <item>FINPLUS d.o.o., OIB 03665674361</item>
    </izvorni_sadrzaj>
    <derivirana_varijabla naziv="DomainObject.Predmet.ProtuStrankaListNazivFormatedOIB_1">
      <item>FINPLUS d.o.o., OIB 03665674361</item>
    </derivirana_varijabla>
  </DomainObject.Predmet.ProtuStrankaListNazivFormatedOIB>
  <DomainObject.Predmet.OstaliListFormated>
    <izvorni_sadrzaj>
      <item>Anto Krešo punomoćnik sudionika u postupku FINPLUS d.o.o.</item>
    </izvorni_sadrzaj>
    <derivirana_varijabla naziv="DomainObject.Predmet.OstaliListFormated_1">
      <item>Anto Krešo punomoćnik sudionika u postupku FINPLUS d.o.o.</item>
    </derivirana_varijabla>
  </DomainObject.Predmet.OstaliListFormated>
  <DomainObject.Predmet.OstaliListFormatedOIB>
    <izvorni_sadrzaj>
      <item>Anto Krešo, OIB 31793933877 punomoćnik sudionika u postupku FINPLUS d.o.o.</item>
    </izvorni_sadrzaj>
    <derivirana_varijabla naziv="DomainObject.Predmet.OstaliListFormatedOIB_1">
      <item>Anto Krešo, OIB 31793933877 punomoćnik sudionika u postupku FINPLUS d.o.o.</item>
    </derivirana_varijabla>
  </DomainObject.Predmet.OstaliListFormatedOIB>
  <DomainObject.Predmet.OstaliListFormatedWithAdress>
    <izvorni_sadrzaj>
      <item>Anto Krešo, Sv. Roka 24, 10000 Zagreb punomoćnik sudionika u postupku FINPLUS d.o.o.</item>
    </izvorni_sadrzaj>
    <derivirana_varijabla naziv="DomainObject.Predmet.OstaliListFormatedWithAdress_1">
      <item>Anto Krešo, Sv. Roka 24, 10000 Zagreb punomoćnik sudionika u postupku FINPLUS d.o.o.</item>
    </derivirana_varijabla>
  </DomainObject.Predmet.OstaliListFormatedWithAdress>
  <DomainObject.Predmet.OstaliListFormatedWithAdressOIB>
    <izvorni_sadrzaj>
      <item>Anto Krešo, OIB 31793933877, Sv. Roka 24, 10000 Zagreb punomoćnik sudionika u postupku FINPLUS d.o.o.</item>
    </izvorni_sadrzaj>
    <derivirana_varijabla naziv="DomainObject.Predmet.OstaliListFormatedWithAdressOIB_1">
      <item>Anto Krešo, OIB 31793933877, Sv. Roka 24, 10000 Zagreb punomoćnik sudionika u postupku FINPLUS d.o.o.</item>
    </derivirana_varijabla>
  </DomainObject.Predmet.OstaliListFormatedWithAdressOIB>
  <DomainObject.Predmet.OstaliListNazivFormated>
    <izvorni_sadrzaj>
      <item>Anto Krešo</item>
    </izvorni_sadrzaj>
    <derivirana_varijabla naziv="DomainObject.Predmet.OstaliListNazivFormated_1">
      <item>Anto Krešo</item>
    </derivirana_varijabla>
  </DomainObject.Predmet.OstaliListNazivFormated>
  <DomainObject.Predmet.OstaliListNazivFormatedOIB>
    <izvorni_sadrzaj>
      <item>Anto Krešo, OIB 31793933877</item>
    </izvorni_sadrzaj>
    <derivirana_varijabla naziv="DomainObject.Predmet.OstaliListNazivFormatedOIB_1">
      <item>Anto Krešo, OIB 31793933877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FINPLUS d.o.o.</izvorni_sadrzaj>
    <derivirana_varijabla naziv="DomainObject.Predmet.ProtustrankaIDrugi_1">FINPLUS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FINPLUS d.o.o., OIB 03665674361, Ozaljska 102, 10000 Zagreb</izvorni_sadrzaj>
    <derivirana_varijabla naziv="DomainObject.Predmet.ProtustrankaIDrugiAdressOIB_1">FINPLUS d.o.o., OIB 03665674361, Ozaljska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FINPLUS d.o.o.</item>
      <item>Anto Krešo</item>
    </izvorni_sadrzaj>
    <derivirana_varijabla naziv="DomainObject.Predmet.SudioniciListNaziv_1">
      <item>FINA Regionalni centar Zagreb</item>
      <item>FINPLUS d.o.o.</item>
      <item>Anto Krešo</item>
    </derivirana_varijabla>
  </DomainObject.Predmet.SudioniciListNaziv>
  <DomainObject.Predmet.SudioniciListAdressOIB>
    <izvorni_sadrzaj>
      <item>FINA Regionalni centar Zagreb, OIB 85821130368, Trg svibanjskih žrtava 1995. 1,10000 Zagreb</item>
      <item>FINPLUS d.o.o., OIB 03665674361, Ozaljska 102,10000 Zagreb</item>
      <item>Anto Krešo, OIB 31793933877, Sv. Roka 24,10000 Zagreb</item>
    </izvorni_sadrzaj>
    <derivirana_varijabla naziv="DomainObject.Predmet.SudioniciListAdressOIB_1">
      <item>FINA Regionalni centar Zagreb, OIB 85821130368, Trg svibanjskih žrtava 1995. 1,10000 Zagreb</item>
      <item>FINPLUS d.o.o., OIB 03665674361, Ozaljska 102,10000 Zagreb</item>
      <item>Anto Krešo, OIB 31793933877, Sv. Roka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03665674361</item>
      <item>, OIB 31793933877</item>
    </izvorni_sadrzaj>
    <derivirana_varijabla naziv="DomainObject.Predmet.SudioniciListNazivOIB_1">
      <item>, OIB 85821130368</item>
      <item>, OIB 03665674361</item>
      <item>, OIB 31793933877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306</properties:Words>
  <properties:Characters>1719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2016-06-17T08:05:00Z</dcterms:created>
  <dc:creator>TRGOVAČKI SUD</dc:creator>
  <cp:keywords/>
  <cp:lastModifiedBy>Miroslav Lovreković</cp:lastModifiedBy>
  <cp:lastPrinted>2016-06-17T08:05:00Z</cp:lastPrinted>
  <dcterms:modified xmlns:xsi="http://www.w3.org/2001/XMLSchema-instance" xsi:type="dcterms:W3CDTF">2016-06-17T08:06:00Z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