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3d21" w14:paraId="56b3d2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3C6AA3" w:rsidP="00EF78D3" w:rsidR="003C6AA3">
      <w:pPr>
        <w:ind w:left="5040"/>
        <w:jc w:val="right"/>
      </w:pPr>
      <w:r>
        <w:t>TARIK GARIBOVIĆ</w:t>
      </w:r>
    </w:p>
    <w:p w:rsidRDefault="003C6AA3" w:rsidP="00EF78D3" w:rsidR="0078699E">
      <w:pPr>
        <w:ind w:left="5040"/>
        <w:jc w:val="right"/>
      </w:pPr>
      <w:r>
        <w:t>Ante Starčevića 19/B</w:t>
      </w:r>
    </w:p>
    <w:p w:rsidRDefault="003C6AA3" w:rsidP="00EF78D3" w:rsidR="003C6AA3">
      <w:pPr>
        <w:ind w:left="5040"/>
        <w:jc w:val="right"/>
      </w:pPr>
      <w:r>
        <w:t>Zadar</w:t>
      </w:r>
    </w:p>
    <w:p w:rsidRDefault="00D90824" w:rsidP="00EF78D3" w:rsidR="00D90824">
      <w:pPr>
        <w:ind w:left="5040"/>
        <w:jc w:val="right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8699E">
        <w:t>585</w:t>
      </w:r>
      <w:r w:rsidR="00861051">
        <w:t>/16-</w:t>
      </w:r>
      <w:r w:rsidR="008C04AB">
        <w:t>4</w:t>
      </w:r>
      <w:r>
        <w:t xml:space="preserve"> od </w:t>
      </w:r>
      <w:r w:rsidR="0078699E">
        <w:t>26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544300">
        <w:t>KOMPATIBILNO d.o.o.</w:t>
      </w:r>
      <w:r w:rsidR="0078699E">
        <w:t>, Zadar, Luke Botića 25, OIB: 96602313349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78699E">
        <w:t>15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78699E">
        <w:t>24</w:t>
      </w:r>
      <w:r w:rsidR="00861051">
        <w:t>. svibnja</w:t>
      </w:r>
      <w:r>
        <w:t xml:space="preserve"> 2016. u </w:t>
      </w:r>
      <w:r w:rsidR="0078699E">
        <w:t>09</w:t>
      </w:r>
      <w:r>
        <w:t>,</w:t>
      </w:r>
      <w:r w:rsidR="0078699E">
        <w:t>17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8699E">
        <w:t>26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FB77A7">
        <w:t xml:space="preserve"> S</w:t>
      </w:r>
      <w:r w:rsidR="00120463" w:rsidRPr="008B1A21">
        <w:t>u</w:t>
      </w:r>
      <w:r w:rsidR="00FB77A7">
        <w:t>tkinja</w:t>
      </w:r>
    </w:p>
    <w:p w:rsidRDefault="00514E69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3181049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78699E">
      <w:rPr>
        <w:b/>
        <w:bCs/>
      </w:rPr>
      <w:t>585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C04AB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A7F6B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A3F77"/>
    <w:rsid w:val="003B6C57"/>
    <w:rsid w:val="003C14A3"/>
    <w:rsid w:val="003C6A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14E69"/>
    <w:rsid w:val="00521825"/>
    <w:rsid w:val="00532DEC"/>
    <w:rsid w:val="00537A1B"/>
    <w:rsid w:val="00544300"/>
    <w:rsid w:val="005530B3"/>
    <w:rsid w:val="005728BF"/>
    <w:rsid w:val="00581899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2240C"/>
    <w:rsid w:val="0063095A"/>
    <w:rsid w:val="0063370C"/>
    <w:rsid w:val="0063552E"/>
    <w:rsid w:val="006523A4"/>
    <w:rsid w:val="00657B18"/>
    <w:rsid w:val="00666CD8"/>
    <w:rsid w:val="00696DCD"/>
    <w:rsid w:val="006A0F4B"/>
    <w:rsid w:val="006B4E71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8699E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04AB"/>
    <w:rsid w:val="008C6A8E"/>
    <w:rsid w:val="008D6721"/>
    <w:rsid w:val="008E0DA0"/>
    <w:rsid w:val="008F635D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9E46C8"/>
    <w:rsid w:val="00A11A31"/>
    <w:rsid w:val="00A12246"/>
    <w:rsid w:val="00A137B4"/>
    <w:rsid w:val="00A16554"/>
    <w:rsid w:val="00A52F25"/>
    <w:rsid w:val="00A54771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0824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78D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77A7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3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3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35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35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35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F6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3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35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35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35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St-585/2016</izvorni_sadrzaj>
    <derivirana_varijabla naziv="DomainObject.Predmet.OznakaBroj_1">St-585/2016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KOMPATIBILNO d.o.o. za poslovno savjetovanje, trgovinu i usluge</izvorni_sadrzaj>
    <derivirana_varijabla naziv="DomainObject.Predmet.ProtustrankaFormated_1">  KOMPATIBILNO d.o.o. za poslovno savjetovanje, trgovinu i usluge</derivirana_varijabla>
  </DomainObject.Predmet.ProtustrankaFormated>
  <DomainObject.Predmet.ProtustrankaFormatedOIB>
    <izvorni_sadrzaj>  KOMPATIBILNO d.o.o. za poslovno savjetovanje, trgovinu i usluge, OIB 96602313349</izvorni_sadrzaj>
    <derivirana_varijabla naziv="DomainObject.Predmet.ProtustrankaFormatedOIB_1">  KOMPATIBILNO d.o.o. za poslovno savjetovanje, trgovinu i usluge, OIB 96602313349</derivirana_varijabla>
  </DomainObject.Predmet.ProtustrankaFormatedOIB>
  <DomainObject.Predmet.ProtustrankaFormatedWithAdress>
    <izvorni_sadrzaj> KOMPATIBILNO d.o.o. za poslovno savjetovanje, trgovinu i usluge, Luke Botića 25, 23000 Zadar</izvorni_sadrzaj>
    <derivirana_varijabla naziv="DomainObject.Predmet.ProtustrankaFormatedWithAdress_1"> KOMPATIBILNO d.o.o. za poslovno savjetovanje, trgovinu i usluge, Luke Botića 25, 23000 Zadar</derivirana_varijabla>
  </DomainObject.Predmet.ProtustrankaFormatedWithAdress>
  <DomainObject.Predmet.ProtustrankaFormatedWithAdressOIB>
    <izvorni_sadrzaj> KOMPATIBILNO d.o.o. za poslovno savjetovanje, trgovinu i usluge, OIB 96602313349, Luke Botića 25, 23000 Zadar</izvorni_sadrzaj>
    <derivirana_varijabla naziv="DomainObject.Predmet.ProtustrankaFormatedWithAdressOIB_1"> KOMPATIBILNO d.o.o. za poslovno savjetovanje, trgovinu i usluge, OIB 96602313349, Luke Botića 25, 23000 Zadar</derivirana_varijabla>
  </DomainObject.Predmet.ProtustrankaFormatedWithAdressOIB>
  <DomainObject.Predmet.ProtustrankaWithAdress>
    <izvorni_sadrzaj>KOMPATIBILNO d.o.o. za poslovno savjetovanje, trgovinu i usluge Luke Botića 25, 23000 Zadar</izvorni_sadrzaj>
    <derivirana_varijabla naziv="DomainObject.Predmet.ProtustrankaWithAdress_1">KOMPATIBILNO d.o.o. za poslovno savjetovanje, trgovinu i usluge Luke Botića 25, 23000 Zadar</derivirana_varijabla>
  </DomainObject.Predmet.ProtustrankaWithAdress>
  <DomainObject.Predmet.ProtustrankaWithAdressOIB>
    <izvorni_sadrzaj>KOMPATIBILNO d.o.o. za poslovno savjetovanje, trgovinu i usluge, OIB 96602313349, Luke Botića 25, 23000 Zadar</izvorni_sadrzaj>
    <derivirana_varijabla naziv="DomainObject.Predmet.ProtustrankaWithAdressOIB_1">KOMPATIBILNO d.o.o. za poslovno savjetovanje, trgovinu i usluge, OIB 96602313349, Luke Botića 25, 23000 Zadar</derivirana_varijabla>
  </DomainObject.Predmet.ProtustrankaWithAdressOIB>
  <DomainObject.Predmet.ProtustrankaNazivFormated>
    <izvorni_sadrzaj>KOMPATIBILNO d.o.o. za poslovno savjetovanje, trgovinu i usluge</izvorni_sadrzaj>
    <derivirana_varijabla naziv="DomainObject.Predmet.ProtustrankaNazivFormated_1">KOMPATIBILNO d.o.o. za poslovno savjetovanje, trgovinu i usluge</derivirana_varijabla>
  </DomainObject.Predmet.ProtustrankaNazivFormated>
  <DomainObject.Predmet.ProtustrankaNazivFormatedOIB>
    <izvorni_sadrzaj>KOMPATIBILNO d.o.o. za poslovno savjetovanje, trgovinu i usluge, OIB 96602313349</izvorni_sadrzaj>
    <derivirana_varijabla naziv="DomainObject.Predmet.ProtustrankaNazivFormatedOIB_1">KOMPATIBILNO d.o.o. za poslovno savjetovanje, trgovinu i usluge, OIB 96602313349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47469.56</izvorni_sadrzaj>
    <derivirana_varijabla naziv="DomainObject.Predmet.TrenutnaVrijednost_1">47469.56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KOMPATIBILNO d.o.o. za poslovno savjetovanje, trgovinu i usluge</item>
    </izvorni_sadrzaj>
    <derivirana_varijabla naziv="DomainObject.Predmet.ProtuStrankaListFormated_1">
      <item>KOMPATIBILNO d.o.o. za poslovno savjetovanje, trgovinu i usluge</item>
    </derivirana_varijabla>
  </DomainObject.Predmet.ProtuStrankaListFormated>
  <DomainObject.Predmet.ProtuStrankaListFormatedOIB>
    <izvorni_sadrzaj>
      <item>KOMPATIBILNO d.o.o. za poslovno savjetovanje, trgovinu i usluge, OIB 96602313349</item>
    </izvorni_sadrzaj>
    <derivirana_varijabla naziv="DomainObject.Predmet.ProtuStrankaListFormatedOIB_1">
      <item>KOMPATIBILNO d.o.o. za poslovno savjetovanje, trgovinu i usluge, OIB 96602313349</item>
    </derivirana_varijabla>
  </DomainObject.Predmet.ProtuStrankaListFormatedOIB>
  <DomainObject.Predmet.ProtuStrankaListFormatedWithAdress>
    <izvorni_sadrzaj>
      <item>KOMPATIBILNO d.o.o. za poslovno savjetovanje, trgovinu i usluge, Luke Botića 25, 23000 Zadar</item>
    </izvorni_sadrzaj>
    <derivirana_varijabla naziv="DomainObject.Predmet.ProtuStrankaListFormatedWithAdress_1">
      <item>KOMPATIBILNO d.o.o. za poslovno savjetovanje, trgovinu i usluge, Luke Botića 25, 23000 Zadar</item>
    </derivirana_varijabla>
  </DomainObject.Predmet.ProtuStrankaListFormatedWithAdress>
  <DomainObject.Predmet.ProtuStrankaListFormatedWithAdressOIB>
    <izvorni_sadrzaj>
      <item>KOMPATIBILNO d.o.o. za poslovno savjetovanje, trgovinu i usluge, OIB 96602313349, Luke Botića 25, 23000 Zadar</item>
    </izvorni_sadrzaj>
    <derivirana_varijabla naziv="DomainObject.Predmet.ProtuStrankaListFormatedWithAdressOIB_1">
      <item>KOMPATIBILNO d.o.o. za poslovno savjetovanje, trgovinu i usluge, OIB 96602313349, Luke Botića 25, 23000 Zadar</item>
    </derivirana_varijabla>
  </DomainObject.Predmet.ProtuStrankaListFormatedWithAdressOIB>
  <DomainObject.Predmet.ProtuStrankaListNazivFormated>
    <izvorni_sadrzaj>
      <item>KOMPATIBILNO d.o.o. za poslovno savjetovanje, trgovinu i usluge</item>
    </izvorni_sadrzaj>
    <derivirana_varijabla naziv="DomainObject.Predmet.ProtuStrankaListNazivFormated_1">
      <item>KOMPATIBILNO d.o.o. za poslovno savjetovanje, trgovinu i usluge</item>
    </derivirana_varijabla>
  </DomainObject.Predmet.ProtuStrankaListNazivFormated>
  <DomainObject.Predmet.ProtuStrankaListNazivFormatedOIB>
    <izvorni_sadrzaj>
      <item>KOMPATIBILNO d.o.o. za poslovno savjetovanje, trgovinu i usluge, OIB 96602313349</item>
    </izvorni_sadrzaj>
    <derivirana_varijabla naziv="DomainObject.Predmet.ProtuStrankaListNazivFormatedOIB_1">
      <item>KOMPATIBILNO d.o.o. za poslovno savjetovanje, trgovinu i usluge, OIB 96602313349</item>
    </derivirana_varijabla>
  </DomainObject.Predmet.ProtuStrankaListNazivFormatedOIB>
  <DomainObject.Predmet.OstaliListFormated>
    <izvorni_sadrzaj>
      <item>Arta Beriša</item>
      <item>Tarik Garibović</item>
    </izvorni_sadrzaj>
    <derivirana_varijabla naziv="DomainObject.Predmet.OstaliListFormated_1">
      <item>Arta Beriša</item>
      <item>Tarik Garibović</item>
    </derivirana_varijabla>
  </DomainObject.Predmet.OstaliListFormated>
  <DomainObject.Predmet.OstaliListFormatedOIB>
    <izvorni_sadrzaj>
      <item>Arta Beriša, OIB 87434779860</item>
      <item>Tarik Garibović, OIB 61746119146</item>
    </izvorni_sadrzaj>
    <derivirana_varijabla naziv="DomainObject.Predmet.OstaliListFormatedOIB_1">
      <item>Arta Beriša, OIB 87434779860</item>
      <item>Tarik Garibović, OIB 61746119146</item>
    </derivirana_varijabla>
  </DomainObject.Predmet.OstaliListFormatedOIB>
  <DomainObject.Predmet.OstaliListFormatedWithAdress>
    <izvorni_sadrzaj>
      <item>Arta Beriša, Paška 14, 10000 Zagreb</item>
      <item>Tarik Garibović, Ante Starčevića 19b, 23000 Zadar</item>
    </izvorni_sadrzaj>
    <derivirana_varijabla naziv="DomainObject.Predmet.OstaliListFormatedWithAdress_1">
      <item>Arta Beriša, Paška 14, 10000 Zagreb</item>
      <item>Tarik Garibović, Ante Starčevića 19b, 23000 Zadar</item>
    </derivirana_varijabla>
  </DomainObject.Predmet.OstaliListFormatedWithAdress>
  <DomainObject.Predmet.OstaliListFormatedWithAdressOIB>
    <izvorni_sadrzaj>
      <item>Arta Beriša, OIB 87434779860, Paška 14, 10000 Zagreb</item>
      <item>Tarik Garibović, OIB 61746119146, Ante Starčevića 19b, 23000 Zadar</item>
    </izvorni_sadrzaj>
    <derivirana_varijabla naziv="DomainObject.Predmet.OstaliListFormatedWithAdressOIB_1">
      <item>Arta Beriša, OIB 87434779860, Paška 14, 10000 Zagreb</item>
      <item>Tarik Garibović, OIB 61746119146, Ante Starčevića 19b, 23000 Zadar</item>
    </derivirana_varijabla>
  </DomainObject.Predmet.OstaliListFormatedWithAdressOIB>
  <DomainObject.Predmet.OstaliListNazivFormated>
    <izvorni_sadrzaj>
      <item>Arta Beriša</item>
      <item>Tarik Garibović</item>
    </izvorni_sadrzaj>
    <derivirana_varijabla naziv="DomainObject.Predmet.OstaliListNazivFormated_1">
      <item>Arta Beriša</item>
      <item>Tarik Garibović</item>
    </derivirana_varijabla>
  </DomainObject.Predmet.OstaliListNazivFormated>
  <DomainObject.Predmet.OstaliListNazivFormatedOIB>
    <izvorni_sadrzaj>
      <item>Arta Beriša, OIB 87434779860</item>
      <item>Tarik Garibović, OIB 61746119146</item>
    </izvorni_sadrzaj>
    <derivirana_varijabla naziv="DomainObject.Predmet.OstaliListNazivFormatedOIB_1">
      <item>Arta Beriša, OIB 87434779860</item>
      <item>Tarik Garibović, OIB 61746119146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KOMPATIBILNO d.o.o. za poslovno savjetovanje, trgovinu i usluge</izvorni_sadrzaj>
    <derivirana_varijabla naziv="DomainObject.Predmet.ProtustrankaIDrugi_1">KOMPATIBILNO d.o.o. za poslovno savjetovanje,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KOMPATIBILNO d.o.o. za poslovno savjetovanje, trgovinu i usluge, OIB 96602313349, Luke Botića 25, 23000 Zadar</izvorni_sadrzaj>
    <derivirana_varijabla naziv="DomainObject.Predmet.ProtustrankaIDrugiAdressOIB_1">KOMPATIBILNO d.o.o. za poslovno savjetovanje, trgovinu i usluge, OIB 96602313349, Luke Botića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KOMPATIBILNO d.o.o. za poslovno savjetovanje, trgovinu i usluge</item>
      <item>Arta Beriša</item>
      <item>Tarik Garibović</item>
    </izvorni_sadrzaj>
    <derivirana_varijabla naziv="DomainObject.Predmet.SudioniciListNaziv_1">
      <item>Financijska agencija</item>
      <item>KOMPATIBILNO d.o.o. za poslovno savjetovanje, trgovinu i usluge</item>
      <item>Arta Beriša</item>
      <item>Tarik Garibović</item>
    </derivirana_varijabla>
  </DomainObject.Predmet.SudioniciListNaziv>
  <DomainObject.Predmet.SudioniciListAdressOIB>
    <izvorni_sadrzaj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izvorni_sadrzaj>
    <derivirana_varijabla naziv="DomainObject.Predmet.SudioniciListAdressOIB_1">
      <item>Financijska agencija, OIB 85821130368, Ivana Danila 4,23000 Zadar</item>
      <item>KOMPATIBILNO d.o.o. za poslovno savjetovanje, trgovinu i usluge, OIB 96602313349, Luke Botića 25,23000 Zadar</item>
      <item>Arta Beriša, OIB 87434779860, Paška 14,10000 Zagreb</item>
      <item>Tarik Garibović, OIB 61746119146, Ante Starčevića 19b,23000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96602313349</item>
      <item>, OIB 87434779860</item>
      <item>, OIB 61746119146</item>
    </izvorni_sadrzaj>
    <derivirana_varijabla naziv="DomainObject.Predmet.SudioniciListNazivOIB_1">
      <item>, OIB 85821130368</item>
      <item>, OIB 96602313349</item>
      <item>, OIB 87434779860</item>
      <item>, OIB 61746119146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E7180F-285E-4D99-A7BF-147432C4F2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868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2016-04-26T06:24:00Z</dcterms:created>
  <dc:creator>Ardena Bajlo</dc:creator>
  <cp:lastModifiedBy>Martina Kalmeta</cp:lastModifiedBy>
  <cp:lastPrinted>2016-04-26T10:44:00Z</cp:lastPrinted>
  <dcterms:modified xmlns:xsi="http://www.w3.org/2001/XMLSchema-instance" xsi:type="dcterms:W3CDTF">2016-04-26T11:04:00Z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