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cd2a" w14:paraId="ecdcd2a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006C35">
        <w:t>109/18-18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006C35">
        <w:rPr>
          <w:b/>
        </w:rPr>
        <w:t>WEST, d.o.o. za trgovinu i usluge, Zagreb, Kneza Mislava 6, MBS: 080184541, OIB: 54233397322</w:t>
      </w:r>
      <w:r w:rsidR="006139EC">
        <w:t xml:space="preserve">, </w:t>
      </w:r>
      <w:r w:rsidR="003B4C28">
        <w:t xml:space="preserve">dana </w:t>
      </w:r>
      <w:r w:rsidR="00006C35">
        <w:t>11. travnja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006C35">
        <w:rPr>
          <w:b/>
        </w:rPr>
        <w:t xml:space="preserve">WEST, d.o.o. za trgovinu i usluge, Zagreb, Kneza Mislava 6, MBS: 080184541, OIB: 54233397322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006C35">
        <w:rPr>
          <w:b/>
        </w:rPr>
        <w:t>109-18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06C35" w:rsidRPr="00006C35">
        <w:rPr>
          <w:b/>
        </w:rPr>
        <w:t>35</w:t>
      </w:r>
      <w:r w:rsidR="00FB2AB4" w:rsidRPr="00006C35">
        <w:rPr>
          <w:b/>
        </w:rPr>
        <w:t>.</w:t>
      </w:r>
      <w:r w:rsidR="00FB2AB4">
        <w:rPr>
          <w:b/>
        </w:rPr>
        <w:t>000</w:t>
      </w:r>
      <w:r w:rsidR="000C543C" w:rsidRPr="000C543C">
        <w:rPr>
          <w:b/>
        </w:rPr>
        <w:t>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9B61F0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  <w:r>
        <w:t xml:space="preserve"> </w:t>
      </w:r>
    </w:p>
    <w:p w:rsidRDefault="00006C35" w:rsidP="00006C35" w:rsidR="00006C35">
      <w:pPr>
        <w:rPr>
          <w:b/>
        </w:rPr>
      </w:pPr>
      <w:r>
        <w:rPr>
          <w:b/>
        </w:rPr>
        <w:t xml:space="preserve">TROŠKOVI OTVARANJA I VOĐENJA STEČAJNOG POSTUPKA =25.000,00 kn   </w:t>
      </w:r>
    </w:p>
    <w:p w:rsidRDefault="00006C35" w:rsidP="00006C35" w:rsidR="00006C35">
      <w:pPr>
        <w:rPr>
          <w:u w:val="single"/>
        </w:rPr>
      </w:pPr>
      <w:r>
        <w:rPr>
          <w:b/>
        </w:rPr>
        <w:t xml:space="preserve">     </w:t>
      </w:r>
      <w:r>
        <w:rPr>
          <w:u w:val="single"/>
        </w:rPr>
        <w:t>- Izrada pečata                                                                120,00 kuna</w:t>
      </w:r>
    </w:p>
    <w:p w:rsidRDefault="00006C35" w:rsidP="00006C35" w:rsidR="00006C35">
      <w:pPr>
        <w:rPr>
          <w:u w:val="single"/>
        </w:rPr>
      </w:pPr>
      <w:r>
        <w:t xml:space="preserve">     </w:t>
      </w:r>
      <w:r>
        <w:rPr>
          <w:u w:val="single"/>
        </w:rPr>
        <w:t>- Troškovi sudskog postupka                                    23.000,00 kuna</w:t>
      </w:r>
    </w:p>
    <w:p w:rsidRDefault="00006C35" w:rsidP="00006C35" w:rsidR="00006C35">
      <w:pPr>
        <w:rPr>
          <w:u w:val="single"/>
        </w:rPr>
      </w:pPr>
      <w:r>
        <w:t xml:space="preserve">        </w:t>
      </w:r>
      <w:r>
        <w:rPr>
          <w:u w:val="single"/>
        </w:rPr>
        <w:t xml:space="preserve">za naplatu potraživanja  </w:t>
      </w:r>
    </w:p>
    <w:p w:rsidRDefault="00006C35" w:rsidP="00006C35" w:rsidR="00006C35">
      <w:r>
        <w:t xml:space="preserve">        a) sudska pristojba na tužbu                2.000,00 kn   </w:t>
      </w:r>
    </w:p>
    <w:p w:rsidRDefault="00006C35" w:rsidP="00006C35" w:rsidR="00006C35">
      <w:r>
        <w:t xml:space="preserve">        b) sudska pristojba na presudu            2.000,00 kn</w:t>
      </w:r>
    </w:p>
    <w:p w:rsidRDefault="00006C35" w:rsidP="00006C35" w:rsidR="00006C35">
      <w:r>
        <w:t xml:space="preserve">        c) trošak vještačenja                            1.500,00 kn</w:t>
      </w:r>
    </w:p>
    <w:p w:rsidRDefault="00006C35" w:rsidP="00006C35" w:rsidR="00006C35">
      <w:r>
        <w:t xml:space="preserve">        d) troškovi odvjetnika (sastavljanje  13.500,00 kn </w:t>
      </w:r>
    </w:p>
    <w:p w:rsidRDefault="00006C35" w:rsidP="00006C35" w:rsidR="00006C35">
      <w:r>
        <w:t xml:space="preserve">            tužbe, sudjelovanje u raspravi,</w:t>
      </w:r>
    </w:p>
    <w:p w:rsidRDefault="00006C35" w:rsidP="00006C35" w:rsidR="00006C35">
      <w:r>
        <w:t xml:space="preserve">            podnesci – Tbr.7., 500 bodova</w:t>
      </w:r>
    </w:p>
    <w:p w:rsidRDefault="00006C35" w:rsidP="00006C35" w:rsidR="00006C35">
      <w:r>
        <w:t xml:space="preserve">            po radnji, uvećano za PDV) </w:t>
      </w:r>
    </w:p>
    <w:p w:rsidRDefault="00006C35" w:rsidP="00006C35" w:rsidR="00006C35">
      <w:r>
        <w:t xml:space="preserve">        e) troškovi ovršnog postupka            4.000,00 kn</w:t>
      </w:r>
    </w:p>
    <w:p w:rsidRDefault="00006C35" w:rsidP="00006C35" w:rsidR="00006C35">
      <w:r>
        <w:t xml:space="preserve">            (sastavljanje prijedloga, ovršne </w:t>
      </w:r>
    </w:p>
    <w:p w:rsidRDefault="00006C35" w:rsidP="00006C35" w:rsidR="00006C35">
      <w:r>
        <w:t xml:space="preserve">             pristojbe)   </w:t>
      </w:r>
    </w:p>
    <w:p w:rsidRDefault="00006C35" w:rsidP="00006C35" w:rsidR="00006C35">
      <w:pPr>
        <w:rPr>
          <w:u w:val="single"/>
        </w:rPr>
      </w:pPr>
      <w:r>
        <w:t xml:space="preserve">     </w:t>
      </w:r>
      <w:r>
        <w:rPr>
          <w:u w:val="single"/>
        </w:rPr>
        <w:t>- Troškovi vođenja knjigovodstva                             1.500,00 kuna</w:t>
      </w:r>
    </w:p>
    <w:p w:rsidRDefault="00006C35" w:rsidP="00006C35" w:rsidR="00006C35">
      <w:r>
        <w:t xml:space="preserve">        (6 mjeseci x 250,00 kuna)</w:t>
      </w:r>
    </w:p>
    <w:p w:rsidRDefault="00006C35" w:rsidP="00006C35" w:rsidR="00006C35">
      <w:pPr>
        <w:rPr>
          <w:u w:val="single"/>
        </w:rPr>
      </w:pPr>
      <w:r>
        <w:t xml:space="preserve">     </w:t>
      </w:r>
      <w:r>
        <w:rPr>
          <w:u w:val="single"/>
        </w:rPr>
        <w:t>- Troškovi platnog prometa                                          100,00 kuna</w:t>
      </w:r>
    </w:p>
    <w:p w:rsidRDefault="00006C35" w:rsidP="00006C35" w:rsidR="00006C35">
      <w:pPr>
        <w:rPr>
          <w:u w:val="single"/>
        </w:rPr>
      </w:pPr>
      <w:r>
        <w:t xml:space="preserve">     </w:t>
      </w:r>
      <w:r>
        <w:rPr>
          <w:u w:val="single"/>
        </w:rPr>
        <w:t xml:space="preserve">- Troškovi uredskog materijala                                       50,00 kuna </w:t>
      </w:r>
    </w:p>
    <w:p w:rsidRDefault="00006C35" w:rsidP="00006C35" w:rsidR="00006C35">
      <w:pPr>
        <w:rPr>
          <w:u w:val="single"/>
        </w:rPr>
      </w:pPr>
      <w:r>
        <w:t xml:space="preserve">     </w:t>
      </w:r>
      <w:r>
        <w:rPr>
          <w:u w:val="single"/>
        </w:rPr>
        <w:t>- Troškovi javne objave GFI u FINI                             230,00 kuna</w:t>
      </w:r>
    </w:p>
    <w:p w:rsidRDefault="00006C35" w:rsidP="00006C35" w:rsidR="00006C35">
      <w:pPr>
        <w:jc w:val="right"/>
      </w:pPr>
      <w:r>
        <w:lastRenderedPageBreak/>
        <w:t>Broj: 6 St-109/18-18</w:t>
      </w:r>
    </w:p>
    <w:p w:rsidRDefault="00006C35" w:rsidP="00006C35" w:rsidR="00006C35"/>
    <w:p w:rsidRDefault="00006C35" w:rsidP="00006C35" w:rsidR="00006C35">
      <w:pPr>
        <w:rPr>
          <w:b/>
        </w:rPr>
      </w:pPr>
      <w:r>
        <w:rPr>
          <w:b/>
        </w:rPr>
        <w:t>NAGRADA STEČAJNOM UPRAVITELJU U PRETHODNOM        =10.000,00 kuna</w:t>
      </w:r>
    </w:p>
    <w:p w:rsidRDefault="00006C35" w:rsidP="00006C35" w:rsidR="00006C35">
      <w:pPr>
        <w:rPr>
          <w:b/>
        </w:rPr>
      </w:pPr>
      <w:r>
        <w:rPr>
          <w:b/>
        </w:rPr>
        <w:t xml:space="preserve">     I STEČAJNOM POSTUPKU</w:t>
      </w:r>
    </w:p>
    <w:p w:rsidRDefault="00006C35" w:rsidP="00006C35" w:rsidR="00006C35">
      <w:r>
        <w:t xml:space="preserve">     - Nagrada stečajnom upravitelju u prethodnom           3.500,00 kuna</w:t>
      </w:r>
    </w:p>
    <w:p w:rsidRDefault="00006C35" w:rsidP="00006C35" w:rsidR="00006C35">
      <w:r>
        <w:t xml:space="preserve">        postupku u bruto iznosu</w:t>
      </w:r>
    </w:p>
    <w:p w:rsidRDefault="00006C35" w:rsidP="00006C35" w:rsidR="00006C35">
      <w:r>
        <w:t xml:space="preserve">     - Nagrada stečajnom upravitelju u stečajnom              6.500,00 kuna</w:t>
      </w:r>
    </w:p>
    <w:p w:rsidRDefault="00006C35" w:rsidP="00006C35" w:rsidR="00006C35">
      <w:r>
        <w:t xml:space="preserve">        postupku (predvidivo u bruto iznosu)</w:t>
      </w: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0C543C" w:rsidP="00FB2AB4" w:rsidR="000C543C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006C35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06C35">
        <w:t>19. rujna</w:t>
      </w:r>
      <w:r w:rsidR="004F4BD5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006C35">
        <w:rPr>
          <w:b/>
        </w:rPr>
        <w:t>WEST, d.o.o. za trgovinu i usluge, Zagreb, Kneza Mislava 6, MBS: 080184541, OIB: 54233397322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006C35">
        <w:t xml:space="preserve">109/18-11 </w:t>
      </w:r>
      <w:r w:rsidR="004F4BD5">
        <w:t xml:space="preserve">od </w:t>
      </w:r>
      <w:r w:rsidR="00006C35">
        <w:t>16. veljače 2018</w:t>
      </w:r>
      <w:r>
        <w:t xml:space="preserve">. g., koje je usmeno iznio na ročištu održanom dana </w:t>
      </w:r>
      <w:r w:rsidR="00006C35">
        <w:t>11. travnja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06C35">
        <w:rPr>
          <w:b/>
        </w:rPr>
        <w:t>35</w:t>
      </w:r>
      <w:r w:rsidR="00FB2AB4">
        <w:rPr>
          <w:b/>
        </w:rPr>
        <w:t>.000,00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006C35">
        <w:t>11. travnja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06C35">
        <w:t>11.5.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4F6" w:rsidR="00DF34F6">
      <w:r>
        <w:separator/>
      </w:r>
    </w:p>
  </w:endnote>
  <w:endnote w:id="0" w:type="continuationSeparator">
    <w:p w:rsidRDefault="00DF34F6" w:rsidR="00DF3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4F6" w:rsidR="00DF34F6">
      <w:r>
        <w:separator/>
      </w:r>
    </w:p>
  </w:footnote>
  <w:footnote w:id="0" w:type="continuationSeparator">
    <w:p w:rsidRDefault="00DF34F6" w:rsidR="00DF34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23C6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3853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523C6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DF34F6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3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23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3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3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3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3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23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3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3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3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WEST, d.o.o.</izvorni_sadrzaj>
    <derivirana_varijabla naziv="DomainObject.Predmet.ProtustrankaFormated_1">  WEST, d.o.o.</derivirana_varijabla>
  </DomainObject.Predmet.ProtustrankaFormated>
  <DomainObject.Predmet.ProtustrankaFormatedOIB>
    <izvorni_sadrzaj>  WEST, d.o.o., OIB 54233397322</izvorni_sadrzaj>
    <derivirana_varijabla naziv="DomainObject.Predmet.ProtustrankaFormatedOIB_1">  WEST, d.o.o., OIB 54233397322</derivirana_varijabla>
  </DomainObject.Predmet.ProtustrankaFormatedOIB>
  <DomainObject.Predmet.ProtustrankaFormatedWithAdress>
    <izvorni_sadrzaj> WEST, d.o.o., Kneza Mislava 6, 10000 Zagreb</izvorni_sadrzaj>
    <derivirana_varijabla naziv="DomainObject.Predmet.ProtustrankaFormatedWithAdress_1"> WEST, d.o.o., Kneza Mislava 6, 10000 Zagreb</derivirana_varijabla>
  </DomainObject.Predmet.ProtustrankaFormatedWithAdress>
  <DomainObject.Predmet.ProtustrankaFormatedWithAdressOIB>
    <izvorni_sadrzaj> WEST, d.o.o., OIB 54233397322, Kneza Mislava 6, 10000 Zagreb</izvorni_sadrzaj>
    <derivirana_varijabla naziv="DomainObject.Predmet.ProtustrankaFormatedWithAdressOIB_1"> WEST, d.o.o., OIB 54233397322, Kneza Mislava 6, 10000 Zagreb</derivirana_varijabla>
  </DomainObject.Predmet.ProtustrankaFormatedWithAdressOIB>
  <DomainObject.Predmet.ProtustrankaWithAdress>
    <izvorni_sadrzaj>WEST, d.o.o. Kneza Mislava 6, 10000 Zagreb</izvorni_sadrzaj>
    <derivirana_varijabla naziv="DomainObject.Predmet.ProtustrankaWithAdress_1">WEST, d.o.o. Kneza Mislava 6, 10000 Zagreb</derivirana_varijabla>
  </DomainObject.Predmet.ProtustrankaWithAdress>
  <DomainObject.Predmet.ProtustrankaWithAdressOIB>
    <izvorni_sadrzaj>WEST, d.o.o., OIB 54233397322, Kneza Mislava 6, 10000 Zagreb</izvorni_sadrzaj>
    <derivirana_varijabla naziv="DomainObject.Predmet.ProtustrankaWithAdressOIB_1">WEST, d.o.o., OIB 54233397322, Kneza Mislava 6, 10000 Zagreb</derivirana_varijabla>
  </DomainObject.Predmet.ProtustrankaWithAdressOIB>
  <DomainObject.Predmet.ProtustrankaNazivFormated>
    <izvorni_sadrzaj>WEST, d.o.o.</izvorni_sadrzaj>
    <derivirana_varijabla naziv="DomainObject.Predmet.ProtustrankaNazivFormated_1">WEST, d.o.o.</derivirana_varijabla>
  </DomainObject.Predmet.ProtustrankaNazivFormated>
  <DomainObject.Predmet.ProtustrankaNazivFormatedOIB>
    <izvorni_sadrzaj>WEST, d.o.o., OIB 54233397322</izvorni_sadrzaj>
    <derivirana_varijabla naziv="DomainObject.Predmet.ProtustrankaNazivFormatedOIB_1">WEST, d.o.o., OIB 54233397322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 PODRUČNI UREXD ZAGREB</izvorni_sadrzaj>
    <derivirana_varijabla naziv="DomainObject.Predmet.StrankaFormated_1">  RHA MF PU PODRUČNI UREXD ZAGREB</derivirana_varijabla>
  </DomainObject.Predmet.StrankaFormated>
  <DomainObject.Predmet.StrankaFormatedOIB>
    <izvorni_sadrzaj>  RHA MF PU PODRUČNI UREXD ZAGREB, OIB 18683136487</izvorni_sadrzaj>
    <derivirana_varijabla naziv="DomainObject.Predmet.StrankaFormatedOIB_1">  RHA MF PU PODRUČNI UREXD ZAGREB, OIB 18683136487</derivirana_varijabla>
  </DomainObject.Predmet.StrankaFormatedOIB>
  <DomainObject.Predmet.StrankaFormatedWithAdress>
    <izvorni_sadrzaj> RHA MF PU PODRUČNI UREXD ZAGREB</izvorni_sadrzaj>
    <derivirana_varijabla naziv="DomainObject.Predmet.StrankaFormatedWithAdress_1"> RHA MF PU PODRUČNI UREXD ZAGREB</derivirana_varijabla>
  </DomainObject.Predmet.StrankaFormatedWithAdress>
  <DomainObject.Predmet.StrankaFormatedWithAdressOIB>
    <izvorni_sadrzaj> RHA MF PU PODRUČNI UREXD ZAGREB, OIB 18683136487</izvorni_sadrzaj>
    <derivirana_varijabla naziv="DomainObject.Predmet.StrankaFormatedWithAdressOIB_1"> RHA MF PU PODRUČNI UREXD ZAGREB, OIB 18683136487</derivirana_varijabla>
  </DomainObject.Predmet.StrankaFormatedWithAdressOIB>
  <DomainObject.Predmet.StrankaWithAdress>
    <izvorni_sadrzaj>RHA MF PU PODRUČNI UREXD ZAGREB </izvorni_sadrzaj>
    <derivirana_varijabla naziv="DomainObject.Predmet.StrankaWithAdress_1">RHA MF PU PODRUČNI UREXD ZAGREB </derivirana_varijabla>
  </DomainObject.Predmet.StrankaWithAdress>
  <DomainObject.Predmet.StrankaWithAdressOIB>
    <izvorni_sadrzaj>RHA MF PU PODRUČNI UREXD ZAGREB, OIB 18683136487</izvorni_sadrzaj>
    <derivirana_varijabla naziv="DomainObject.Predmet.StrankaWithAdressOIB_1">RHA MF PU PODRUČNI UREXD ZAGREB, OIB 18683136487</derivirana_varijabla>
  </DomainObject.Predmet.StrankaWithAdressOIB>
  <DomainObject.Predmet.StrankaNazivFormated>
    <izvorni_sadrzaj>RHA MF PU PODRUČNI UREXD ZAGREB</izvorni_sadrzaj>
    <derivirana_varijabla naziv="DomainObject.Predmet.StrankaNazivFormated_1">RHA MF PU PODRUČNI UREXD ZAGREB</derivirana_varijabla>
  </DomainObject.Predmet.StrankaNazivFormated>
  <DomainObject.Predmet.StrankaNazivFormatedOIB>
    <izvorni_sadrzaj>RHA MF PU PODRUČNI UREXD ZAGREB, OIB 18683136487</izvorni_sadrzaj>
    <derivirana_varijabla naziv="DomainObject.Predmet.StrankaNazivFormatedOIB_1">RHA MF PU PODRUČNI UREXD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 PODRUČNI UREXD ZAGREB</item>
    </izvorni_sadrzaj>
    <derivirana_varijabla naziv="DomainObject.Predmet.StrankaListFormated_1">
      <item>RHA MF PU PODRUČNI UREXD ZAGREB</item>
    </derivirana_varijabla>
  </DomainObject.Predmet.StrankaListFormated>
  <DomainObject.Predmet.StrankaListFormatedOIB>
    <izvorni_sadrzaj>
      <item>RHA MF PU PODRUČNI UREXD ZAGREB, OIB 18683136487</item>
    </izvorni_sadrzaj>
    <derivirana_varijabla naziv="DomainObject.Predmet.StrankaListFormatedOIB_1">
      <item>RHA MF PU PODRUČNI UREXD ZAGREB, OIB 18683136487</item>
    </derivirana_varijabla>
  </DomainObject.Predmet.StrankaListFormatedOIB>
  <DomainObject.Predmet.StrankaListFormatedWithAdress>
    <izvorni_sadrzaj>
      <item>RHA MF PU PODRUČNI UREXD ZAGREB</item>
    </izvorni_sadrzaj>
    <derivirana_varijabla naziv="DomainObject.Predmet.StrankaListFormatedWithAdress_1">
      <item>RHA MF PU PODRUČNI UREXD ZAGREB</item>
    </derivirana_varijabla>
  </DomainObject.Predmet.StrankaListFormatedWithAdress>
  <DomainObject.Predmet.StrankaListFormatedWithAdressOIB>
    <izvorni_sadrzaj>
      <item>RHA MF PU PODRUČNI UREXD ZAGREB, OIB 18683136487</item>
    </izvorni_sadrzaj>
    <derivirana_varijabla naziv="DomainObject.Predmet.StrankaListFormatedWithAdressOIB_1">
      <item>RHA MF PU PODRUČNI UREXD ZAGREB, OIB 18683136487</item>
    </derivirana_varijabla>
  </DomainObject.Predmet.StrankaListFormatedWithAdressOIB>
  <DomainObject.Predmet.StrankaListNazivFormated>
    <izvorni_sadrzaj>
      <item>RHA MF PU PODRUČNI UREXD ZAGREB</item>
    </izvorni_sadrzaj>
    <derivirana_varijabla naziv="DomainObject.Predmet.StrankaListNazivFormated_1">
      <item>RHA MF PU PODRUČNI UREXD ZAGREB</item>
    </derivirana_varijabla>
  </DomainObject.Predmet.StrankaListNazivFormated>
  <DomainObject.Predmet.StrankaListNazivFormatedOIB>
    <izvorni_sadrzaj>
      <item>RHA MF PU PODRUČNI UREXD ZAGREB, OIB 18683136487</item>
    </izvorni_sadrzaj>
    <derivirana_varijabla naziv="DomainObject.Predmet.StrankaListNazivFormatedOIB_1">
      <item>RHA MF PU PODRUČNI UREXD ZAGREB, OIB 18683136487</item>
    </derivirana_varijabla>
  </DomainObject.Predmet.StrankaListNazivFormatedOIB>
  <DomainObject.Predmet.ProtuStrankaListFormated>
    <izvorni_sadrzaj>
      <item>WEST, d.o.o.</item>
    </izvorni_sadrzaj>
    <derivirana_varijabla naziv="DomainObject.Predmet.ProtuStrankaListFormated_1">
      <item>WEST, d.o.o.</item>
    </derivirana_varijabla>
  </DomainObject.Predmet.ProtuStrankaListFormated>
  <DomainObject.Predmet.ProtuStrankaListFormatedOIB>
    <izvorni_sadrzaj>
      <item>WEST, d.o.o., OIB 54233397322</item>
    </izvorni_sadrzaj>
    <derivirana_varijabla naziv="DomainObject.Predmet.ProtuStrankaListFormatedOIB_1">
      <item>WEST, d.o.o., OIB 54233397322</item>
    </derivirana_varijabla>
  </DomainObject.Predmet.ProtuStrankaListFormatedOIB>
  <DomainObject.Predmet.ProtuStrankaListFormatedWithAdress>
    <izvorni_sadrzaj>
      <item>WEST, d.o.o., Kneza Mislava 6, 10000 Zagreb</item>
    </izvorni_sadrzaj>
    <derivirana_varijabla naziv="DomainObject.Predmet.ProtuStrankaListFormatedWithAdress_1">
      <item>WEST, d.o.o., Kneza Mislava 6, 10000 Zagreb</item>
    </derivirana_varijabla>
  </DomainObject.Predmet.ProtuStrankaListFormatedWithAdress>
  <DomainObject.Predmet.ProtuStrankaListFormatedWithAdressOIB>
    <izvorni_sadrzaj>
      <item>WEST, d.o.o., OIB 54233397322, Kneza Mislava 6, 10000 Zagreb</item>
    </izvorni_sadrzaj>
    <derivirana_varijabla naziv="DomainObject.Predmet.ProtuStrankaListFormatedWithAdressOIB_1">
      <item>WEST, d.o.o., OIB 54233397322, Kneza Mislava 6, 10000 Zagreb</item>
    </derivirana_varijabla>
  </DomainObject.Predmet.ProtuStrankaListFormatedWithAdressOIB>
  <DomainObject.Predmet.ProtuStrankaListNazivFormated>
    <izvorni_sadrzaj>
      <item>WEST, d.o.o.</item>
    </izvorni_sadrzaj>
    <derivirana_varijabla naziv="DomainObject.Predmet.ProtuStrankaListNazivFormated_1">
      <item>WEST, d.o.o.</item>
    </derivirana_varijabla>
  </DomainObject.Predmet.ProtuStrankaListNazivFormated>
  <DomainObject.Predmet.ProtuStrankaListNazivFormatedOIB>
    <izvorni_sadrzaj>
      <item>WEST, d.o.o., OIB 54233397322</item>
    </izvorni_sadrzaj>
    <derivirana_varijabla naziv="DomainObject.Predmet.ProtuStrankaListNazivFormatedOIB_1">
      <item>WEST, d.o.o., OIB 54233397322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 PODRUČNI UREXD ZAGREB</izvorni_sadrzaj>
    <derivirana_varijabla naziv="DomainObject.Predmet.StrankaIDrugi_1">RHA MF PU PODRUČNI UREXD ZAGREB</derivirana_varijabla>
  </DomainObject.Predmet.StrankaIDrugi>
  <DomainObject.Predmet.ProtustrankaIDrugi>
    <izvorni_sadrzaj>WEST, d.o.o.</izvorni_sadrzaj>
    <derivirana_varijabla naziv="DomainObject.Predmet.ProtustrankaIDrugi_1">WEST, d.o.o.</derivirana_varijabla>
  </DomainObject.Predmet.ProtustrankaIDrugi>
  <DomainObject.Predmet.StrankaIDrugiAdressOIB>
    <izvorni_sadrzaj>RHA MF PU PODRUČNI UREXD ZAGREB, OIB 18683136487</izvorni_sadrzaj>
    <derivirana_varijabla naziv="DomainObject.Predmet.StrankaIDrugiAdressOIB_1">RHA MF PU PODRUČNI UREXD ZAGREB, OIB 18683136487</derivirana_varijabla>
  </DomainObject.Predmet.StrankaIDrugiAdressOIB>
  <DomainObject.Predmet.ProtustrankaIDrugiAdressOIB>
    <izvorni_sadrzaj>WEST, d.o.o., OIB 54233397322, Kneza Mislava 6, 10000 Zagreb</izvorni_sadrzaj>
    <derivirana_varijabla naziv="DomainObject.Predmet.ProtustrankaIDrugiAdressOIB_1">WEST, d.o.o., OIB 54233397322,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WEST, d.o.o.</item>
      <item>RHA MF PU PODRUČNI UREXD ZAGREB</item>
    </izvorni_sadrzaj>
    <derivirana_varijabla naziv="DomainObject.Predmet.SudioniciListNaziv_1">
      <item>WEST, d.o.o.</item>
      <item>RHA MF PU PODRUČNI UREXD ZAGREB</item>
    </derivirana_varijabla>
  </DomainObject.Predmet.SudioniciListNaziv>
  <DomainObject.Predmet.SudioniciListAdressOIB>
    <izvorni_sadrzaj>
      <item>WEST, d.o.o., OIB 54233397322, Kneza Mislava 6,10000 Zagreb</item>
      <item>RHA MF PU PODRUČNI UREXD ZAGREB, OIB 18683136487</item>
    </izvorni_sadrzaj>
    <derivirana_varijabla naziv="DomainObject.Predmet.SudioniciListAdressOIB_1">
      <item>WEST, d.o.o., OIB 54233397322, Kneza Mislava 6,10000 Zagreb</item>
      <item>RHA MF PU PODRUČNI UREXD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54233397322</item>
      <item>, OIB 18683136487</item>
    </izvorni_sadrzaj>
    <derivirana_varijabla naziv="DomainObject.Predmet.SudioniciListNazivOIB_1">
      <item>, OIB 54233397322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0D5B9-B9BA-4CE6-AE20-D53195C58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578</properties:Words>
  <properties:Characters>3075</properties:Characters>
  <properties:Lines>117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2018-01-18T11:20:00Z</dcterms:created>
  <dc:creator>hermanj</dc:creator>
  <cp:lastModifiedBy>Danijela Sekulić</cp:lastModifiedBy>
  <cp:lastPrinted>2018-04-11T11:54:00Z</cp:lastPrinted>
  <dcterms:modified xmlns:xsi="http://www.w3.org/2001/XMLSchema-instance" xsi:type="dcterms:W3CDTF">2018-04-11T11:55:00Z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(DEMIROVIĆ.docx)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