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bd766" w14:paraId="38bd766" w:rsidRDefault="00350E93" w:rsidP="00350E93" w:rsidR="00350E93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926738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384B9C" w:rsidRPr="00384B9C">
        <w:rPr>
          <w:sz w:val="24"/>
        </w:rPr>
        <w:t>FINA RC Osijek Podružnica Osijek za otvaranje stečajnog postupka nad dužnikom</w:t>
      </w:r>
      <w:r w:rsidRPr="009C396C">
        <w:rPr>
          <w:sz w:val="24"/>
        </w:rPr>
        <w:t xml:space="preserve"> </w:t>
      </w:r>
      <w:r w:rsidR="00B02F2F" w:rsidRPr="00B02F2F">
        <w:rPr>
          <w:b/>
          <w:sz w:val="24"/>
        </w:rPr>
        <w:t>ZIR d.o.o.</w:t>
      </w:r>
      <w:r w:rsidR="00842007">
        <w:rPr>
          <w:b/>
          <w:sz w:val="24"/>
        </w:rPr>
        <w:t xml:space="preserve">, </w:t>
      </w:r>
      <w:r w:rsidR="00695BFD" w:rsidRPr="00695BFD">
        <w:rPr>
          <w:b/>
          <w:sz w:val="24"/>
        </w:rPr>
        <w:t>Osijek</w:t>
      </w:r>
      <w:r w:rsidR="0027788F" w:rsidRPr="0027788F">
        <w:rPr>
          <w:b/>
          <w:sz w:val="24"/>
        </w:rPr>
        <w:t xml:space="preserve">, </w:t>
      </w:r>
      <w:r w:rsidR="00B02F2F" w:rsidRPr="00B02F2F">
        <w:rPr>
          <w:b/>
          <w:sz w:val="24"/>
        </w:rPr>
        <w:t>Vukovarska Cesta 199</w:t>
      </w:r>
      <w:r w:rsidRPr="009C396C">
        <w:rPr>
          <w:b/>
          <w:sz w:val="24"/>
        </w:rPr>
        <w:t xml:space="preserve">, OIB: </w:t>
      </w:r>
      <w:r w:rsidR="00B02F2F" w:rsidRPr="00B02F2F">
        <w:rPr>
          <w:b/>
          <w:sz w:val="24"/>
        </w:rPr>
        <w:t>16947800911</w:t>
      </w:r>
      <w:r w:rsidRPr="009C396C">
        <w:rPr>
          <w:b/>
          <w:sz w:val="24"/>
        </w:rPr>
        <w:t xml:space="preserve">, MBS: </w:t>
      </w:r>
      <w:r w:rsidR="00B02F2F" w:rsidRPr="00B02F2F">
        <w:rPr>
          <w:b/>
          <w:sz w:val="24"/>
        </w:rPr>
        <w:t>030085302</w:t>
      </w:r>
      <w:r w:rsidRPr="009C396C">
        <w:rPr>
          <w:sz w:val="24"/>
        </w:rPr>
        <w:t xml:space="preserve">, dana </w:t>
      </w:r>
      <w:r w:rsidR="00C4596C">
        <w:rPr>
          <w:sz w:val="24"/>
        </w:rPr>
        <w:t>2</w:t>
      </w:r>
      <w:r w:rsidR="004B2E66">
        <w:rPr>
          <w:sz w:val="24"/>
        </w:rPr>
        <w:t>6</w:t>
      </w:r>
      <w:r w:rsidR="005F638F">
        <w:rPr>
          <w:sz w:val="24"/>
        </w:rPr>
        <w:t>. rujna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zakonski zastupnik dužnika </w:t>
      </w:r>
      <w:r w:rsidR="00B02F2F" w:rsidRPr="00B02F2F">
        <w:t xml:space="preserve">Vedrana </w:t>
      </w:r>
      <w:proofErr w:type="spellStart"/>
      <w:r w:rsidR="00B02F2F" w:rsidRPr="00B02F2F">
        <w:t>Mićan</w:t>
      </w:r>
      <w:proofErr w:type="spellEnd"/>
      <w:r w:rsidR="00B02F2F" w:rsidRPr="00B02F2F">
        <w:t>, OIB: 04178237847</w:t>
      </w:r>
      <w:r w:rsidR="00926738" w:rsidRPr="009C396C">
        <w:t xml:space="preserve">, </w:t>
      </w:r>
      <w:r w:rsidR="00B02F2F" w:rsidRPr="00B02F2F">
        <w:t>Osijek, Vukovarska 199</w:t>
      </w:r>
      <w:r w:rsidR="00926738" w:rsidRPr="00F143EA">
        <w:t>, da u roku od 8 dana od dana primitka ovog zaključka</w:t>
      </w:r>
      <w:r w:rsidR="00926738" w:rsidRPr="009C396C">
        <w:t xml:space="preserve">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B02F2F">
        <w:rPr>
          <w:b/>
        </w:rPr>
        <w:t>ZIR d.o.o., Osijek, Vukovarska Cesta 199, OIB: 16947800911, MBS: 030085302</w:t>
      </w:r>
      <w:r w:rsidR="00437522" w:rsidRPr="009C396C">
        <w:t xml:space="preserve">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  <w:r w:rsidR="00D84C2B">
        <w:t xml:space="preserve"> </w:t>
      </w:r>
      <w:r w:rsidR="00B02F2F">
        <w:t xml:space="preserve"> </w:t>
      </w:r>
    </w:p>
    <w:p w:rsidRDefault="00926738" w:rsidP="00926738" w:rsidR="00926738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B02F2F" w:rsidRPr="00B02F2F">
        <w:t xml:space="preserve">Vedrana </w:t>
      </w:r>
      <w:proofErr w:type="spellStart"/>
      <w:r w:rsidR="00B02F2F" w:rsidRPr="00B02F2F">
        <w:t>Mićan</w:t>
      </w:r>
      <w:proofErr w:type="spellEnd"/>
      <w:r w:rsidR="00B02F2F" w:rsidRPr="00B02F2F">
        <w:t>, Osijek, Vukovarska 199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zakonski zastupnik dužnika </w:t>
      </w:r>
      <w:r w:rsidR="00B02F2F" w:rsidRPr="00B02F2F">
        <w:t xml:space="preserve">Vedrana </w:t>
      </w:r>
      <w:proofErr w:type="spellStart"/>
      <w:r w:rsidR="00B02F2F" w:rsidRPr="00B02F2F">
        <w:t>Mićan</w:t>
      </w:r>
      <w:proofErr w:type="spellEnd"/>
      <w:r w:rsidR="00B02F2F" w:rsidRPr="00B02F2F">
        <w:t>, Osijek, Vukovarska 199</w:t>
      </w:r>
      <w:r w:rsidR="001503BB">
        <w:t xml:space="preserve">, </w:t>
      </w:r>
      <w:r w:rsidRPr="009C396C">
        <w:t xml:space="preserve"> da u roku od 8 dana od dana primitka ovog zaključka preda sudu, pozivom na gornji broj predmeta, pisano izvješće o financijsko-gospodarskom stanju dužnika</w:t>
      </w:r>
      <w:r w:rsidR="005F638F" w:rsidRPr="00D84C2B">
        <w:t>,</w:t>
      </w:r>
      <w:r w:rsidR="005F638F">
        <w:rPr>
          <w:b/>
        </w:rPr>
        <w:t xml:space="preserve">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B02F2F" w:rsidRPr="00B02F2F">
        <w:t xml:space="preserve">Vedrana </w:t>
      </w:r>
      <w:proofErr w:type="spellStart"/>
      <w:r w:rsidR="00B02F2F" w:rsidRPr="00B02F2F">
        <w:t>Mićan</w:t>
      </w:r>
      <w:proofErr w:type="spellEnd"/>
      <w:r w:rsidR="00B02F2F" w:rsidRPr="00B02F2F">
        <w:t>, Osijek, Vukovarska 199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 w:rsidR="00D84C2B">
        <w:t>.</w:t>
      </w:r>
      <w:r w:rsidRPr="009C396C">
        <w:t xml:space="preserve"> st. 3</w:t>
      </w:r>
      <w:r w:rsidR="00D84C2B">
        <w:t>.</w:t>
      </w:r>
      <w:r w:rsidRPr="009C396C">
        <w:t xml:space="preserve">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C4596C">
        <w:rPr>
          <w:sz w:val="24"/>
        </w:rPr>
        <w:t>2</w:t>
      </w:r>
      <w:r w:rsidR="004B2E66">
        <w:rPr>
          <w:sz w:val="24"/>
        </w:rPr>
        <w:t>6</w:t>
      </w:r>
      <w:r w:rsidR="005F638F">
        <w:rPr>
          <w:sz w:val="24"/>
        </w:rPr>
        <w:t>. rujna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26738" w:rsidP="00065EB1" w:rsidR="004E569A">
      <w:pPr>
        <w:numPr>
          <w:ilvl w:val="0"/>
          <w:numId w:val="10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B02F2F" w:rsidRPr="00B02F2F">
        <w:t xml:space="preserve">Vedrana </w:t>
      </w:r>
      <w:proofErr w:type="spellStart"/>
      <w:r w:rsidR="00B02F2F" w:rsidRPr="00B02F2F">
        <w:t>Mićan</w:t>
      </w:r>
      <w:proofErr w:type="spellEnd"/>
      <w:r w:rsidR="00B02F2F" w:rsidRPr="00B02F2F">
        <w:t>, Osijek, Vukovarska 199</w:t>
      </w:r>
      <w:r w:rsidR="004E569A">
        <w:t xml:space="preserve">, 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e-oglasna ploča uz prijedlog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C4596C">
        <w:t>2</w:t>
      </w:r>
      <w:r w:rsidR="00B950F9">
        <w:t>6</w:t>
      </w:r>
      <w:r w:rsidR="00C4596C">
        <w:t>.10.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296A" w:rsidR="002A296A">
      <w:r>
        <w:separator/>
      </w:r>
    </w:p>
  </w:endnote>
  <w:endnote w:id="0" w:type="continuationSeparator">
    <w:p w:rsidRDefault="002A296A" w:rsidR="002A29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296A" w:rsidR="002A296A">
      <w:r>
        <w:separator/>
      </w:r>
    </w:p>
  </w:footnote>
  <w:footnote w:id="0" w:type="continuationSeparator">
    <w:p w:rsidRDefault="002A296A" w:rsidR="002A29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5C3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391517" w:rsidR="0039151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391517">
      <w:t>6 St-</w:t>
    </w:r>
    <w:r w:rsidR="00983604">
      <w:t>535</w:t>
    </w:r>
    <w:r w:rsidR="00391517">
      <w:t>/16-3</w:t>
    </w:r>
  </w:p>
  <w:p w:rsidRDefault="00BF3E59" w:rsidP="00032DC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983604">
      <w:t>535</w:t>
    </w:r>
    <w:r w:rsidR="00B74FDD">
      <w:t>/</w:t>
    </w:r>
    <w:r w:rsidR="00294A49">
      <w:t>1</w:t>
    </w:r>
    <w:r w:rsidR="00057C3F">
      <w:t>6</w:t>
    </w:r>
    <w:r w:rsidR="00294A49">
      <w:t>-</w:t>
    </w:r>
    <w:r w:rsidR="002C010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2DC0"/>
    <w:rsid w:val="00033093"/>
    <w:rsid w:val="00034891"/>
    <w:rsid w:val="000350A4"/>
    <w:rsid w:val="00036E20"/>
    <w:rsid w:val="00045B24"/>
    <w:rsid w:val="00047817"/>
    <w:rsid w:val="00052F17"/>
    <w:rsid w:val="00054EB8"/>
    <w:rsid w:val="000561D9"/>
    <w:rsid w:val="00057C3F"/>
    <w:rsid w:val="000657B0"/>
    <w:rsid w:val="00065D96"/>
    <w:rsid w:val="00065EB1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03BB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1F5C30"/>
    <w:rsid w:val="001F760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7788F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96A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D7511"/>
    <w:rsid w:val="002E2327"/>
    <w:rsid w:val="002E32F1"/>
    <w:rsid w:val="002E4945"/>
    <w:rsid w:val="002E67D0"/>
    <w:rsid w:val="002E741D"/>
    <w:rsid w:val="002F2EA0"/>
    <w:rsid w:val="002F48B0"/>
    <w:rsid w:val="002F6466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1517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522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2E66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69A"/>
    <w:rsid w:val="004E5C2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3B10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BFD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549C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47D2F"/>
    <w:rsid w:val="007500E9"/>
    <w:rsid w:val="00752020"/>
    <w:rsid w:val="00752067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0910"/>
    <w:rsid w:val="00810FAE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64C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024C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2709F"/>
    <w:rsid w:val="009316B1"/>
    <w:rsid w:val="00931F93"/>
    <w:rsid w:val="00932769"/>
    <w:rsid w:val="009336C2"/>
    <w:rsid w:val="0093535A"/>
    <w:rsid w:val="009372AE"/>
    <w:rsid w:val="009400EC"/>
    <w:rsid w:val="0094131F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604"/>
    <w:rsid w:val="00983EE2"/>
    <w:rsid w:val="0098486F"/>
    <w:rsid w:val="00984C9F"/>
    <w:rsid w:val="0098551F"/>
    <w:rsid w:val="00987B17"/>
    <w:rsid w:val="00993B46"/>
    <w:rsid w:val="00995222"/>
    <w:rsid w:val="009968B0"/>
    <w:rsid w:val="00996999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68D3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2"/>
    <w:rsid w:val="00A02273"/>
    <w:rsid w:val="00A02523"/>
    <w:rsid w:val="00A030DB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4EA4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371"/>
    <w:rsid w:val="00AA40A5"/>
    <w:rsid w:val="00AA6663"/>
    <w:rsid w:val="00AA6A71"/>
    <w:rsid w:val="00AB018A"/>
    <w:rsid w:val="00AB038C"/>
    <w:rsid w:val="00AB23AF"/>
    <w:rsid w:val="00AB23BA"/>
    <w:rsid w:val="00AB4CAA"/>
    <w:rsid w:val="00AB562A"/>
    <w:rsid w:val="00AB5B9C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2F2F"/>
    <w:rsid w:val="00B0554D"/>
    <w:rsid w:val="00B15F6D"/>
    <w:rsid w:val="00B162DF"/>
    <w:rsid w:val="00B20B46"/>
    <w:rsid w:val="00B20ED1"/>
    <w:rsid w:val="00B2408D"/>
    <w:rsid w:val="00B24D8D"/>
    <w:rsid w:val="00B26F71"/>
    <w:rsid w:val="00B27118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0F9"/>
    <w:rsid w:val="00B95747"/>
    <w:rsid w:val="00B961BF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062"/>
    <w:rsid w:val="00BE018E"/>
    <w:rsid w:val="00BE0835"/>
    <w:rsid w:val="00BE232B"/>
    <w:rsid w:val="00BE267B"/>
    <w:rsid w:val="00BE550E"/>
    <w:rsid w:val="00BE559E"/>
    <w:rsid w:val="00BE55B5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3DC3"/>
    <w:rsid w:val="00C4596C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0C7F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454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81C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EA3"/>
    <w:rsid w:val="00DD1593"/>
    <w:rsid w:val="00DD159B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A0E"/>
    <w:rsid w:val="00E16D6C"/>
    <w:rsid w:val="00E16DAD"/>
    <w:rsid w:val="00E222E3"/>
    <w:rsid w:val="00E2233B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783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022A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1F22"/>
    <w:rsid w:val="00F92006"/>
    <w:rsid w:val="00F9354C"/>
    <w:rsid w:val="00F94499"/>
    <w:rsid w:val="00FA0930"/>
    <w:rsid w:val="00FA0A3C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15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5C3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F5C3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F5C3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5C3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5C3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151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5C3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F5C3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F5C3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5C3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5C3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St-535/2016</izvorni_sadrzaj>
    <derivirana_varijabla naziv="DomainObject.Predmet.OznakaBroj_1">St-535/2016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ZIR d.o.o. za proizvodnju, usluge i trgovinu</izvorni_sadrzaj>
    <derivirana_varijabla naziv="DomainObject.Predmet.ProtustrankaFormated_1">  ZIR d.o.o. za proizvodnju, usluge i trgovinu</derivirana_varijabla>
  </DomainObject.Predmet.ProtustrankaFormated>
  <DomainObject.Predmet.ProtustrankaFormatedOIB>
    <izvorni_sadrzaj>  ZIR d.o.o. za proizvodnju, usluge i trgovinu, OIB 16947800911</izvorni_sadrzaj>
    <derivirana_varijabla naziv="DomainObject.Predmet.ProtustrankaFormatedOIB_1">  ZIR d.o.o. za proizvodnju, usluge i trgovinu, OIB 16947800911</derivirana_varijabla>
  </DomainObject.Predmet.ProtustrankaFormatedOIB>
  <DomainObject.Predmet.ProtustrankaFormatedWithAdress>
    <izvorni_sadrzaj> ZIR d.o.o. za proizvodnju, usluge i trgovinu, Vukovarska Cesta 199, 31000 Osijek</izvorni_sadrzaj>
    <derivirana_varijabla naziv="DomainObject.Predmet.ProtustrankaFormatedWithAdress_1"> ZIR d.o.o. za proizvodnju, usluge i trgovinu, Vukovarska Cesta 199, 31000 Osijek</derivirana_varijabla>
  </DomainObject.Predmet.ProtustrankaFormatedWithAdress>
  <DomainObject.Predmet.ProtustrankaFormatedWithAdressOIB>
    <izvorni_sadrzaj> ZIR d.o.o. za proizvodnju, usluge i trgovinu, OIB 16947800911, Vukovarska Cesta 199, 31000 Osijek</izvorni_sadrzaj>
    <derivirana_varijabla naziv="DomainObject.Predmet.ProtustrankaFormatedWithAdressOIB_1"> ZIR d.o.o. za proizvodnju, usluge i trgovinu, OIB 16947800911, Vukovarska Cesta 199, 31000 Osijek</derivirana_varijabla>
  </DomainObject.Predmet.ProtustrankaFormatedWithAdressOIB>
  <DomainObject.Predmet.ProtustrankaWithAdress>
    <izvorni_sadrzaj>ZIR d.o.o. za proizvodnju, usluge i trgovinu Vukovarska Cesta 199, 31000 Osijek</izvorni_sadrzaj>
    <derivirana_varijabla naziv="DomainObject.Predmet.ProtustrankaWithAdress_1">ZIR d.o.o. za proizvodnju, usluge i trgovinu Vukovarska Cesta 199, 31000 Osijek</derivirana_varijabla>
  </DomainObject.Predmet.ProtustrankaWithAdress>
  <DomainObject.Predmet.ProtustrankaWithAdressOIB>
    <izvorni_sadrzaj>ZIR d.o.o. za proizvodnju, usluge i trgovinu, OIB 16947800911, Vukovarska Cesta 199, 31000 Osijek</izvorni_sadrzaj>
    <derivirana_varijabla naziv="DomainObject.Predmet.ProtustrankaWithAdressOIB_1">ZIR d.o.o. za proizvodnju, usluge i trgovinu, OIB 16947800911, Vukovarska Cesta 199, 31000 Osijek</derivirana_varijabla>
  </DomainObject.Predmet.ProtustrankaWithAdressOIB>
  <DomainObject.Predmet.ProtustrankaNazivFormated>
    <izvorni_sadrzaj>ZIR d.o.o. za proizvodnju, usluge i trgovinu</izvorni_sadrzaj>
    <derivirana_varijabla naziv="DomainObject.Predmet.ProtustrankaNazivFormated_1">ZIR d.o.o. za proizvodnju, usluge i trgovinu</derivirana_varijabla>
  </DomainObject.Predmet.ProtustrankaNazivFormated>
  <DomainObject.Predmet.ProtustrankaNazivFormatedOIB>
    <izvorni_sadrzaj>ZIR d.o.o. za proizvodnju, usluge i trgovinu, OIB 16947800911</izvorni_sadrzaj>
    <derivirana_varijabla naziv="DomainObject.Predmet.ProtustrankaNazivFormatedOIB_1">ZIR d.o.o. za proizvodnju, usluge i trgovinu, OIB 16947800911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ZIR d.o.o. za proizvodnju, usluge i trgovinu</item>
    </izvorni_sadrzaj>
    <derivirana_varijabla naziv="DomainObject.Predmet.ProtuStrankaListFormated_1">
      <item>ZIR d.o.o. za proizvodnju, usluge i trgovinu</item>
    </derivirana_varijabla>
  </DomainObject.Predmet.ProtuStrankaListFormated>
  <DomainObject.Predmet.ProtuStrankaListFormatedOIB>
    <izvorni_sadrzaj>
      <item>ZIR d.o.o. za proizvodnju, usluge i trgovinu, OIB 16947800911</item>
    </izvorni_sadrzaj>
    <derivirana_varijabla naziv="DomainObject.Predmet.ProtuStrankaListFormatedOIB_1">
      <item>ZIR d.o.o. za proizvodnju, usluge i trgovinu, OIB 16947800911</item>
    </derivirana_varijabla>
  </DomainObject.Predmet.ProtuStrankaListFormatedOIB>
  <DomainObject.Predmet.ProtuStrankaListFormatedWithAdress>
    <izvorni_sadrzaj>
      <item>ZIR d.o.o. za proizvodnju, usluge i trgovinu, Vukovarska Cesta 199, 31000 Osijek</item>
    </izvorni_sadrzaj>
    <derivirana_varijabla naziv="DomainObject.Predmet.ProtuStrankaListFormatedWithAdress_1">
      <item>ZIR d.o.o. za proizvodnju, usluge i trgovinu, Vukovarska Cesta 199, 31000 Osijek</item>
    </derivirana_varijabla>
  </DomainObject.Predmet.ProtuStrankaListFormatedWithAdress>
  <DomainObject.Predmet.ProtuStrankaListFormatedWithAdressOIB>
    <izvorni_sadrzaj>
      <item>ZIR d.o.o. za proizvodnju, usluge i trgovinu, OIB 16947800911, Vukovarska Cesta 199, 31000 Osijek</item>
    </izvorni_sadrzaj>
    <derivirana_varijabla naziv="DomainObject.Predmet.ProtuStrankaListFormatedWithAdressOIB_1">
      <item>ZIR d.o.o. za proizvodnju, usluge i trgovinu, OIB 16947800911, Vukovarska Cesta 199, 31000 Osijek</item>
    </derivirana_varijabla>
  </DomainObject.Predmet.ProtuStrankaListFormatedWithAdressOIB>
  <DomainObject.Predmet.ProtuStrankaListNazivFormated>
    <izvorni_sadrzaj>
      <item>ZIR d.o.o. za proizvodnju, usluge i trgovinu</item>
    </izvorni_sadrzaj>
    <derivirana_varijabla naziv="DomainObject.Predmet.ProtuStrankaListNazivFormated_1">
      <item>ZIR d.o.o. za proizvodnju, usluge i trgovinu</item>
    </derivirana_varijabla>
  </DomainObject.Predmet.ProtuStrankaListNazivFormated>
  <DomainObject.Predmet.ProtuStrankaListNazivFormatedOIB>
    <izvorni_sadrzaj>
      <item>ZIR d.o.o. za proizvodnju, usluge i trgovinu, OIB 16947800911</item>
    </izvorni_sadrzaj>
    <derivirana_varijabla naziv="DomainObject.Predmet.ProtuStrankaListNazivFormatedOIB_1">
      <item>ZIR d.o.o. za proizvodnju, usluge i trgovinu, OIB 16947800911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ZIR d.o.o. za proizvodnju, usluge i trgovinu</izvorni_sadrzaj>
    <derivirana_varijabla naziv="DomainObject.Predmet.ProtustrankaIDrugi_1">ZIR d.o.o. za proizvodnju, usluge i trgovinu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ZIR d.o.o. za proizvodnju, usluge i trgovinu, OIB 16947800911, Vukovarska Cesta 199, 31000 Osijek</izvorni_sadrzaj>
    <derivirana_varijabla naziv="DomainObject.Predmet.ProtustrankaIDrugiAdressOIB_1">ZIR d.o.o. za proizvodnju, usluge i trgovinu, OIB 16947800911, Vukovarska Cesta 199,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ZIR d.o.o. za proizvodnju, usluge i trgovinu</item>
    </izvorni_sadrzaj>
    <derivirana_varijabla naziv="DomainObject.Predmet.SudioniciListNaziv_1">
      <item>FINA RC OSIJEK</item>
      <item>ZIR d.o.o. za proizvodnju, usluge i trgovinu</item>
    </derivirana_varijabla>
  </DomainObject.Predmet.SudioniciListNaziv>
  <DomainObject.Predmet.SudioniciListAdressOIB>
    <izvorni_sadrzaj>
      <item>FINA RC OSIJEK, OIB 85821130368, L. JEGERA 3,31000 Osijek</item>
      <item>ZIR d.o.o. za proizvodnju, usluge i trgovinu, OIB 16947800911, Vukovarska Cesta 199,31000 Osijek</item>
    </izvorni_sadrzaj>
    <derivirana_varijabla naziv="DomainObject.Predmet.SudioniciListAdressOIB_1">
      <item>FINA RC OSIJEK, OIB 85821130368, L. JEGERA 3,31000 Osijek</item>
      <item>ZIR d.o.o. za proizvodnju, usluge i trgovinu, OIB 16947800911, Vukovarska Cesta 199,31000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16947800911</item>
    </izvorni_sadrzaj>
    <derivirana_varijabla naziv="DomainObject.Predmet.SudioniciListNazivOIB_1">
      <item>, OIB 85821130368</item>
      <item>, OIB 16947800911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931B0A-E91D-4E67-8A41-A4ABE92143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428</properties:Words>
  <properties:Characters>2131</properties:Characters>
  <properties:Lines>102</properties:Lines>
  <properties:Paragraphs>23</properties:Paragraphs>
  <properties:TotalTime>220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2016-09-22T12:05:00Z</cp:lastPrinted>
  <dcterms:modified xmlns:xsi="http://www.w3.org/2001/XMLSchema-instance" xsi:type="dcterms:W3CDTF">2016-09-26T11:58:00Z</dcterms:modified>
  <cp:revision>162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