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ff103" w14:paraId="a3ff103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3B2442">
        <w:t>846/16-3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BD2BDD">
        <w:t xml:space="preserve"> </w:t>
      </w:r>
      <w:r w:rsidR="003B2442">
        <w:t xml:space="preserve">AQUACITY d.o.o., OIB: 08191654354, Varaždin, </w:t>
      </w:r>
      <w:proofErr w:type="spellStart"/>
      <w:r w:rsidR="003B2442">
        <w:t>Hallerova</w:t>
      </w:r>
      <w:proofErr w:type="spellEnd"/>
      <w:r w:rsidR="003B2442">
        <w:t xml:space="preserve"> aleja 8, </w:t>
      </w:r>
      <w:r w:rsidR="00637444">
        <w:t xml:space="preserve">dana </w:t>
      </w:r>
      <w:r w:rsidR="00BD2BDD">
        <w:t>15. lipnja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3B2442">
        <w:t xml:space="preserve"> AQUACITY d.o.o., OIB: 08191654354, Varaždin, </w:t>
      </w:r>
      <w:proofErr w:type="spellStart"/>
      <w:r w:rsidR="003B2442">
        <w:t>Hallerova</w:t>
      </w:r>
      <w:proofErr w:type="spellEnd"/>
      <w:r w:rsidR="003B2442">
        <w:t xml:space="preserve"> aleja 8</w:t>
      </w:r>
      <w:r w:rsidR="00740000">
        <w:t xml:space="preserve">, </w:t>
      </w:r>
      <w:r w:rsidR="00CB6C18">
        <w:t xml:space="preserve">iznosi </w:t>
      </w:r>
      <w:r w:rsidR="003B2442">
        <w:t>213.110,64</w:t>
      </w:r>
      <w:r w:rsidR="0010211E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402957">
        <w:t>direktor dužnika</w:t>
      </w:r>
      <w:r w:rsidR="003B2442">
        <w:t xml:space="preserve"> Dražen </w:t>
      </w:r>
      <w:proofErr w:type="spellStart"/>
      <w:r w:rsidR="003B2442">
        <w:t>Hrain</w:t>
      </w:r>
      <w:proofErr w:type="spellEnd"/>
      <w:r w:rsidR="003B2442">
        <w:t>, Varaždin, Ruđera Boškovića 2, OIB: 89565977006</w:t>
      </w:r>
      <w:r w:rsidR="00462410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</w:t>
      </w:r>
      <w:proofErr w:type="spellStart"/>
      <w:r>
        <w:t>prokazni</w:t>
      </w:r>
      <w:proofErr w:type="spellEnd"/>
      <w:r>
        <w:t xml:space="preserve">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BD2BDD">
        <w:t>15. lipnja</w:t>
      </w:r>
      <w:r w:rsidR="00740000">
        <w:t xml:space="preserve">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2528" w:rsidR="004E2528">
      <w:r>
        <w:separator/>
      </w:r>
    </w:p>
  </w:endnote>
  <w:endnote w:id="0" w:type="continuationSeparator">
    <w:p w:rsidRDefault="004E2528" w:rsidR="004E2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2528" w:rsidR="004E2528">
      <w:r>
        <w:separator/>
      </w:r>
    </w:p>
  </w:footnote>
  <w:footnote w:id="0" w:type="continuationSeparator">
    <w:p w:rsidRDefault="004E2528" w:rsidR="004E2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0211E"/>
    <w:rsid w:val="0011336F"/>
    <w:rsid w:val="001159F0"/>
    <w:rsid w:val="00121DEA"/>
    <w:rsid w:val="00125406"/>
    <w:rsid w:val="00173FC2"/>
    <w:rsid w:val="001A3EA5"/>
    <w:rsid w:val="001B72D6"/>
    <w:rsid w:val="001C18C0"/>
    <w:rsid w:val="001E3957"/>
    <w:rsid w:val="001E6833"/>
    <w:rsid w:val="001F3B69"/>
    <w:rsid w:val="001F549C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750B"/>
    <w:rsid w:val="002B49A1"/>
    <w:rsid w:val="002B541F"/>
    <w:rsid w:val="002F1F37"/>
    <w:rsid w:val="003074E6"/>
    <w:rsid w:val="00324220"/>
    <w:rsid w:val="00327690"/>
    <w:rsid w:val="00352165"/>
    <w:rsid w:val="003A46E1"/>
    <w:rsid w:val="003A7C72"/>
    <w:rsid w:val="003B244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97129"/>
    <w:rsid w:val="004C1E71"/>
    <w:rsid w:val="004D30E2"/>
    <w:rsid w:val="004E2528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16A5"/>
    <w:rsid w:val="005E39EB"/>
    <w:rsid w:val="00602682"/>
    <w:rsid w:val="006036AB"/>
    <w:rsid w:val="006129FF"/>
    <w:rsid w:val="006141B6"/>
    <w:rsid w:val="00622E8C"/>
    <w:rsid w:val="0063224D"/>
    <w:rsid w:val="00637444"/>
    <w:rsid w:val="006377A6"/>
    <w:rsid w:val="00637E71"/>
    <w:rsid w:val="006412A2"/>
    <w:rsid w:val="00665A9B"/>
    <w:rsid w:val="00686AFC"/>
    <w:rsid w:val="00693CD2"/>
    <w:rsid w:val="006B6987"/>
    <w:rsid w:val="006C1AAA"/>
    <w:rsid w:val="006C4747"/>
    <w:rsid w:val="006F25A8"/>
    <w:rsid w:val="007177D2"/>
    <w:rsid w:val="00723ABC"/>
    <w:rsid w:val="00727355"/>
    <w:rsid w:val="00733A5A"/>
    <w:rsid w:val="00735822"/>
    <w:rsid w:val="00740000"/>
    <w:rsid w:val="00741660"/>
    <w:rsid w:val="007459ED"/>
    <w:rsid w:val="00766804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902D81"/>
    <w:rsid w:val="00906B85"/>
    <w:rsid w:val="009137D4"/>
    <w:rsid w:val="00933038"/>
    <w:rsid w:val="00940790"/>
    <w:rsid w:val="00941627"/>
    <w:rsid w:val="00943931"/>
    <w:rsid w:val="009463BE"/>
    <w:rsid w:val="00982CC9"/>
    <w:rsid w:val="009941B0"/>
    <w:rsid w:val="009A1525"/>
    <w:rsid w:val="009D0C5B"/>
    <w:rsid w:val="009E2798"/>
    <w:rsid w:val="009E3C97"/>
    <w:rsid w:val="00A00D9B"/>
    <w:rsid w:val="00A05A32"/>
    <w:rsid w:val="00A27869"/>
    <w:rsid w:val="00A632A3"/>
    <w:rsid w:val="00A71FB9"/>
    <w:rsid w:val="00A779EF"/>
    <w:rsid w:val="00A86085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D2BDD"/>
    <w:rsid w:val="00BF5CAE"/>
    <w:rsid w:val="00C07FA4"/>
    <w:rsid w:val="00C14471"/>
    <w:rsid w:val="00C15721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97524"/>
    <w:rsid w:val="00DA3691"/>
    <w:rsid w:val="00DA54DB"/>
    <w:rsid w:val="00DE5384"/>
    <w:rsid w:val="00DF7643"/>
    <w:rsid w:val="00E024D4"/>
    <w:rsid w:val="00E041CD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10C2B"/>
    <w:rsid w:val="00F644E6"/>
    <w:rsid w:val="00F8229D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7E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7E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7E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7E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7E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7E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7E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7E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7E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7E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</izvorni_sadrzaj>
    <derivirana_varijabla naziv="DomainObject.Predmet.Broj_1">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St-846/2016</izvorni_sadrzaj>
    <derivirana_varijabla naziv="DomainObject.Predmet.OznakaBroj_1">St-846/2016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AQUACITY društvo s ograničenom odgovornošću za ugostiteljstvo, turizam i sportsku rekreaciju</izvorni_sadrzaj>
    <derivirana_varijabla naziv="DomainObject.Predmet.ProtustrankaFormated_1">  AQUACITY društvo s ograničenom odgovornošću za ugostiteljstvo, turizam i sportsku rekreaciju</derivirana_varijabla>
  </DomainObject.Predmet.ProtustrankaFormated>
  <DomainObject.Predmet.ProtustrankaFormatedOIB>
    <izvorni_sadrzaj>  AQUACITY društvo s ograničenom odgovornošću za ugostiteljstvo, turizam i sportsku rekreaciju, OIB 08191654354</izvorni_sadrzaj>
    <derivirana_varijabla naziv="DomainObject.Predmet.ProtustrankaFormatedOIB_1">  AQUACITY društvo s ograničenom odgovornošću za ugostiteljstvo, turizam i sportsku rekreaciju, OIB 08191654354</derivirana_varijabla>
  </DomainObject.Predmet.ProtustrankaFormatedOIB>
  <DomainObject.Predmet.ProtustrankaFormatedWithAdress>
    <izvorni_sadrzaj> AQUACITY društvo s ograničenom odgovornošću za ugostiteljstvo, turizam i sportsku rekreaciju, Hallerova aleja 8, 42000 Varaždin</izvorni_sadrzaj>
    <derivirana_varijabla naziv="DomainObject.Predmet.ProtustrankaFormatedWithAdress_1"> AQUACITY društvo s ograničenom odgovornošću za ugostiteljstvo, turizam i sportsku rekreaciju, Hallerova aleja 8, 42000 Varaždin</derivirana_varijabla>
  </DomainObject.Predmet.ProtustrankaFormatedWithAdress>
  <DomainObject.Predmet.ProtustrankaFormatedWithAdressOIB>
    <izvorni_sadrzaj> AQUACITY društvo s ograničenom odgovornošću za ugostiteljstvo, turizam i sportsku rekreaciju, OIB 08191654354, Hallerova aleja 8, 42000 Varaždin</izvorni_sadrzaj>
    <derivirana_varijabla naziv="DomainObject.Predmet.ProtustrankaFormatedWithAdressOIB_1"> AQUACITY društvo s ograničenom odgovornošću za ugostiteljstvo, turizam i sportsku rekreaciju, OIB 08191654354, Hallerova aleja 8, 42000 Varaždin</derivirana_varijabla>
  </DomainObject.Predmet.ProtustrankaFormatedWithAdressOIB>
  <DomainObject.Predmet.ProtustrankaWithAdress>
    <izvorni_sadrzaj>AQUACITY društvo s ograničenom odgovornošću za ugostiteljstvo, turizam i sportsku rekreaciju Hallerova aleja 8, 42000 Varaždin</izvorni_sadrzaj>
    <derivirana_varijabla naziv="DomainObject.Predmet.ProtustrankaWithAdress_1">AQUACITY društvo s ograničenom odgovornošću za ugostiteljstvo, turizam i sportsku rekreaciju Hallerova aleja 8, 42000 Varaždin</derivirana_varijabla>
  </DomainObject.Predmet.ProtustrankaWithAdress>
  <DomainObject.Predmet.ProtustrankaWithAdressOIB>
    <izvorni_sadrzaj>AQUACITY društvo s ograničenom odgovornošću za ugostiteljstvo, turizam i sportsku rekreaciju, OIB 08191654354, Hallerova aleja 8, 42000 Varaždin</izvorni_sadrzaj>
    <derivirana_varijabla naziv="DomainObject.Predmet.ProtustrankaWithAdressOIB_1">AQUACITY društvo s ograničenom odgovornošću za ugostiteljstvo, turizam i sportsku rekreaciju, OIB 08191654354, Hallerova aleja 8, 42000 Varaždin</derivirana_varijabla>
  </DomainObject.Predmet.ProtustrankaWithAdressOIB>
  <DomainObject.Predmet.ProtustrankaNazivFormated>
    <izvorni_sadrzaj>AQUACITY društvo s ograničenom odgovornošću za ugostiteljstvo, turizam i sportsku rekreaciju</izvorni_sadrzaj>
    <derivirana_varijabla naziv="DomainObject.Predmet.ProtustrankaNazivFormated_1">AQUACITY društvo s ograničenom odgovornošću za ugostiteljstvo, turizam i sportsku rekreaciju</derivirana_varijabla>
  </DomainObject.Predmet.ProtustrankaNazivFormated>
  <DomainObject.Predmet.ProtustrankaNazivFormatedOIB>
    <izvorni_sadrzaj>AQUACITY društvo s ograničenom odgovornošću za ugostiteljstvo, turizam i sportsku rekreaciju, OIB 08191654354</izvorni_sadrzaj>
    <derivirana_varijabla naziv="DomainObject.Predmet.ProtustrankaNazivFormatedOIB_1">AQUACITY društvo s ograničenom odgovornošću za ugostiteljstvo, turizam i sportsku rekreaciju, OIB 08191654354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21310.64</izvorni_sadrzaj>
    <derivirana_varijabla naziv="DomainObject.Predmet.TrenutnaVrijednost_1">21310.64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AQUACITY društvo s ograničenom odgovornošću za ugostiteljstvo, turizam i sportsku rekreaciju</item>
    </izvorni_sadrzaj>
    <derivirana_varijabla naziv="DomainObject.Predmet.ProtuStrankaListFormated_1">
      <item>AQUACITY društvo s ograničenom odgovornošću za ugostiteljstvo, turizam i sportsku rekreaciju</item>
    </derivirana_varijabla>
  </DomainObject.Predmet.ProtuStrankaListFormated>
  <DomainObject.Predmet.ProtuStrankaListFormatedOIB>
    <izvorni_sadrzaj>
      <item>AQUACITY društvo s ograničenom odgovornošću za ugostiteljstvo, turizam i sportsku rekreaciju, OIB 08191654354</item>
    </izvorni_sadrzaj>
    <derivirana_varijabla naziv="DomainObject.Predmet.ProtuStrankaListFormatedOIB_1">
      <item>AQUACITY društvo s ograničenom odgovornošću za ugostiteljstvo, turizam i sportsku rekreaciju, OIB 08191654354</item>
    </derivirana_varijabla>
  </DomainObject.Predmet.ProtuStrankaListFormatedOIB>
  <DomainObject.Predmet.ProtuStrankaListFormatedWithAdress>
    <izvorni_sadrzaj>
      <item>AQUACITY društvo s ograničenom odgovornošću za ugostiteljstvo, turizam i sportsku rekreaciju, Hallerova aleja 8, 42000 Varaždin</item>
    </izvorni_sadrzaj>
    <derivirana_varijabla naziv="DomainObject.Predmet.ProtuStrankaListFormatedWithAdress_1">
      <item>AQUACITY društvo s ograničenom odgovornošću za ugostiteljstvo, turizam i sportsku rekreaciju, Hallerova aleja 8, 42000 Varaždin</item>
    </derivirana_varijabla>
  </DomainObject.Predmet.ProtuStrankaListFormatedWithAdress>
  <DomainObject.Predmet.ProtuStrankaListFormatedWithAdressOIB>
    <izvorni_sadrzaj>
      <item>AQUACITY društvo s ograničenom odgovornošću za ugostiteljstvo, turizam i sportsku rekreaciju, OIB 08191654354, Hallerova aleja 8, 42000 Varaždin</item>
    </izvorni_sadrzaj>
    <derivirana_varijabla naziv="DomainObject.Predmet.ProtuStrankaListFormatedWithAdressOIB_1">
      <item>AQUACITY društvo s ograničenom odgovornošću za ugostiteljstvo, turizam i sportsku rekreaciju, OIB 08191654354, Hallerova aleja 8, 42000 Varaždin</item>
    </derivirana_varijabla>
  </DomainObject.Predmet.ProtuStrankaListFormatedWithAdressOIB>
  <DomainObject.Predmet.ProtuStrankaListNazivFormated>
    <izvorni_sadrzaj>
      <item>AQUACITY društvo s ograničenom odgovornošću za ugostiteljstvo, turizam i sportsku rekreaciju</item>
    </izvorni_sadrzaj>
    <derivirana_varijabla naziv="DomainObject.Predmet.ProtuStrankaListNazivFormated_1">
      <item>AQUACITY društvo s ograničenom odgovornošću za ugostiteljstvo, turizam i sportsku rekreaciju</item>
    </derivirana_varijabla>
  </DomainObject.Predmet.ProtuStrankaListNazivFormated>
  <DomainObject.Predmet.ProtuStrankaListNazivFormatedOIB>
    <izvorni_sadrzaj>
      <item>AQUACITY društvo s ograničenom odgovornošću za ugostiteljstvo, turizam i sportsku rekreaciju, OIB 08191654354</item>
    </izvorni_sadrzaj>
    <derivirana_varijabla naziv="DomainObject.Predmet.ProtuStrankaListNazivFormatedOIB_1">
      <item>AQUACITY društvo s ograničenom odgovornošću za ugostiteljstvo, turizam i sportsku rekreaciju, OIB 08191654354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AQUACITY društvo s ograničenom odgovornošću za ugostiteljstvo, turizam i sportsku rekreaciju</izvorni_sadrzaj>
    <derivirana_varijabla naziv="DomainObject.Predmet.ProtustrankaIDrugi_1">AQUACITY društvo s ograničenom odgovornošću za ugostiteljstvo, turizam i sportsku rekreaciju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AQUACITY društvo s ograničenom odgovornošću za ugostiteljstvo, turizam i sportsku rekreaciju, OIB 08191654354, Hallerova aleja 8, 42000 Varaždin</izvorni_sadrzaj>
    <derivirana_varijabla naziv="DomainObject.Predmet.ProtustrankaIDrugiAdressOIB_1">AQUACITY društvo s ograničenom odgovornošću za ugostiteljstvo, turizam i sportsku rekreaciju, OIB 08191654354, Hallerova aleja 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AQUACITY društvo s ograničenom odgovornošću za ugostiteljstvo, turizam i sportsku rekreaciju</item>
      <item>sudski registar</item>
    </izvorni_sadrzaj>
    <derivirana_varijabla naziv="DomainObject.Predmet.SudioniciListNaziv_1">
      <item>Financijska agencija</item>
      <item>AQUACITY društvo s ograničenom odgovornošću za ugostiteljstvo, turizam i sportsku rekreaciju</item>
      <item>sudski registar</item>
    </derivirana_varijabla>
  </DomainObject.Predmet.SudioniciListNaziv>
  <DomainObject.Predmet.SudioniciListAdressOIB>
    <izvorni_sadrzaj>
      <item>Financijska agencija, OIB 85821130368</item>
      <item>AQUACITY društvo s ograničenom odgovornošću za ugostiteljstvo, turizam i sportsku rekreaciju, OIB 08191654354, Hallerova aleja 8,42000 Varaždin</item>
      <item>sudski registar</item>
    </izvorni_sadrzaj>
    <derivirana_varijabla naziv="DomainObject.Predmet.SudioniciListAdressOIB_1">
      <item>Financijska agencija, OIB 85821130368</item>
      <item>AQUACITY društvo s ograničenom odgovornošću za ugostiteljstvo, turizam i sportsku rekreaciju, OIB 08191654354, Hallerova aleja 8,42000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08191654354</item>
      <item>, OIB null</item>
    </izvorni_sadrzaj>
    <derivirana_varijabla naziv="DomainObject.Predmet.SudioniciListNazivOIB_1">
      <item>, OIB 85821130368</item>
      <item>, OIB 08191654354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14A5AC-FB3C-4264-9565-D81222736A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343</properties:Words>
  <properties:Characters>1858</properties:Characters>
  <properties:Lines>46</properties:Lines>
  <properties:Paragraphs>14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2016-06-15T10:20:00Z</cp:lastPrinted>
  <dcterms:modified xmlns:xsi="http://www.w3.org/2001/XMLSchema-instance" xsi:type="dcterms:W3CDTF">2016-06-15T10:21:00Z</dcterms:modified>
  <cp:revision>113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