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1ae0" w14:paraId="9701ae0" w:rsidRDefault="00572798" w:rsidP="00B96785" w:rsidR="00325398" w:rsidRPr="009C5689">
      <w:pPr>
        <w:tabs>
          <w:tab w:pos="6150" w:val="left"/>
          <w:tab w:pos="8256" w:val="left"/>
        </w:tabs>
        <w15:collapsed w:val="false"/>
      </w:pPr>
      <w:bookmarkStart w:name="_GoBack" w:id="0"/>
      <w:bookmarkEnd w:id="0"/>
      <w:r w:rsidRPr="009C5689">
        <w:tab/>
      </w:r>
      <w:r w:rsidR="00B96785">
        <w:t>St-2107/2015</w:t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55AE5">
        <w:t>2107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50705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B96785" w:rsidP="00325398" w:rsidR="00B96785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55AE5">
        <w:t>POLJOPRIVREDNA ZADRUGA BRANITELJA-NAPREDAK</w:t>
      </w:r>
      <w:r w:rsidR="00620FBF">
        <w:t>, Glina, Vukovarska 13, OIB:</w:t>
      </w:r>
      <w:r w:rsidR="00620FBF" w:rsidRPr="00483F9B">
        <w:t xml:space="preserve"> 93924850791</w:t>
      </w:r>
      <w:r w:rsidR="00620FBF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20FBF">
        <w:t>127.581,04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50705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722BD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0FBF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55AE5"/>
    <w:rsid w:val="00A71431"/>
    <w:rsid w:val="00A72573"/>
    <w:rsid w:val="00AC2E3E"/>
    <w:rsid w:val="00AC4528"/>
    <w:rsid w:val="00AD027A"/>
    <w:rsid w:val="00B82F18"/>
    <w:rsid w:val="00B96785"/>
    <w:rsid w:val="00C836B9"/>
    <w:rsid w:val="00C958E9"/>
    <w:rsid w:val="00CB7712"/>
    <w:rsid w:val="00CE7362"/>
    <w:rsid w:val="00D01B78"/>
    <w:rsid w:val="00D50705"/>
    <w:rsid w:val="00D66226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7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7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St-2107/2015</izvorni_sadrzaj>
    <derivirana_varijabla naziv="DomainObject.Predmet.OznakaBroj_1">St-2107/2015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BRANITELJA-NAPREDAK</izvorni_sadrzaj>
    <derivirana_varijabla naziv="DomainObject.Predmet.ProtustrankaFormated_1">  POLJOPRIVREDNA ZADRUGA BRANITELJA-NAPREDAK</derivirana_varijabla>
  </DomainObject.Predmet.ProtustrankaFormated>
  <DomainObject.Predmet.ProtustrankaFormatedOIB>
    <izvorni_sadrzaj>  POLJOPRIVREDNA ZADRUGA BRANITELJA-NAPREDAK, OIB 93924850791</izvorni_sadrzaj>
    <derivirana_varijabla naziv="DomainObject.Predmet.ProtustrankaFormatedOIB_1">  POLJOPRIVREDNA ZADRUGA BRANITELJA-NAPREDAK, OIB 93924850791</derivirana_varijabla>
  </DomainObject.Predmet.ProtustrankaFormatedOIB>
  <DomainObject.Predmet.ProtustrankaFormatedWithAdress>
    <izvorni_sadrzaj> POLJOPRIVREDNA ZADRUGA BRANITELJA-NAPREDAK, Vukovarska 13, 44400 Glina</izvorni_sadrzaj>
    <derivirana_varijabla naziv="DomainObject.Predmet.ProtustrankaFormatedWithAdress_1"> POLJOPRIVREDNA ZADRUGA BRANITELJA-NAPREDAK, Vukovarska 13, 44400 Glina</derivirana_varijabla>
  </DomainObject.Predmet.ProtustrankaFormatedWithAdress>
  <DomainObject.Predmet.ProtustrankaFormatedWithAdressOIB>
    <izvorni_sadrzaj> POLJOPRIVREDNA ZADRUGA BRANITELJA-NAPREDAK, OIB 93924850791, Vukovarska 13, 44400 Glina</izvorni_sadrzaj>
    <derivirana_varijabla naziv="DomainObject.Predmet.ProtustrankaFormatedWithAdressOIB_1"> POLJOPRIVREDNA ZADRUGA BRANITELJA-NAPREDAK, OIB 93924850791, Vukovarska 13, 44400 Glina</derivirana_varijabla>
  </DomainObject.Predmet.ProtustrankaFormatedWithAdressOIB>
  <DomainObject.Predmet.ProtustrankaWithAdress>
    <izvorni_sadrzaj>POLJOPRIVREDNA ZADRUGA BRANITELJA-NAPREDAK Vukovarska 13, 44400 Glina</izvorni_sadrzaj>
    <derivirana_varijabla naziv="DomainObject.Predmet.ProtustrankaWithAdress_1">POLJOPRIVREDNA ZADRUGA BRANITELJA-NAPREDAK Vukovarska 13, 44400 Glina</derivirana_varijabla>
  </DomainObject.Predmet.ProtustrankaWithAdress>
  <DomainObject.Predmet.ProtustrankaWithAdressOIB>
    <izvorni_sadrzaj>POLJOPRIVREDNA ZADRUGA BRANITELJA-NAPREDAK, OIB 93924850791, Vukovarska 13, 44400 Glina</izvorni_sadrzaj>
    <derivirana_varijabla naziv="DomainObject.Predmet.ProtustrankaWithAdressOIB_1">POLJOPRIVREDNA ZADRUGA BRANITELJA-NAPREDAK, OIB 93924850791, Vukovarska 13, 44400 Glina</derivirana_varijabla>
  </DomainObject.Predmet.ProtustrankaWithAdressOIB>
  <DomainObject.Predmet.ProtustrankaNazivFormated>
    <izvorni_sadrzaj>POLJOPRIVREDNA ZADRUGA BRANITELJA-NAPREDAK</izvorni_sadrzaj>
    <derivirana_varijabla naziv="DomainObject.Predmet.ProtustrankaNazivFormated_1">POLJOPRIVREDNA ZADRUGA BRANITELJA-NAPREDAK</derivirana_varijabla>
  </DomainObject.Predmet.ProtustrankaNazivFormated>
  <DomainObject.Predmet.ProtustrankaNazivFormatedOIB>
    <izvorni_sadrzaj>POLJOPRIVREDNA ZADRUGA BRANITELJA-NAPREDAK, OIB 93924850791</izvorni_sadrzaj>
    <derivirana_varijabla naziv="DomainObject.Predmet.ProtustrankaNazivFormatedOIB_1">POLJOPRIVREDNA ZADRUGA BRANITELJA-NAPREDAK, OIB 93924850791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BRANITELJA-NAPREDAK</item>
    </izvorni_sadrzaj>
    <derivirana_varijabla naziv="DomainObject.Predmet.ProtuStrankaListFormated_1">
      <item>POLJOPRIVREDNA ZADRUGA BRANITELJA-NAPREDAK</item>
    </derivirana_varijabla>
  </DomainObject.Predmet.ProtuStrankaListFormated>
  <DomainObject.Predmet.ProtuStrankaListFormatedOIB>
    <izvorni_sadrzaj>
      <item>POLJOPRIVREDNA ZADRUGA BRANITELJA-NAPREDAK, OIB 93924850791</item>
    </izvorni_sadrzaj>
    <derivirana_varijabla naziv="DomainObject.Predmet.ProtuStrankaListFormatedOIB_1">
      <item>POLJOPRIVREDNA ZADRUGA BRANITELJA-NAPREDAK, OIB 93924850791</item>
    </derivirana_varijabla>
  </DomainObject.Predmet.ProtuStrankaListFormatedOIB>
  <DomainObject.Predmet.ProtuStrankaListFormatedWithAdress>
    <izvorni_sadrzaj>
      <item>POLJOPRIVREDNA ZADRUGA BRANITELJA-NAPREDAK, Vukovarska 13, 44400 Glina</item>
    </izvorni_sadrzaj>
    <derivirana_varijabla naziv="DomainObject.Predmet.ProtuStrankaListFormatedWithAdress_1">
      <item>POLJOPRIVREDNA ZADRUGA BRANITELJA-NAPREDAK, Vukovarska 13, 44400 Glina</item>
    </derivirana_varijabla>
  </DomainObject.Predmet.ProtuStrankaListFormatedWithAdress>
  <DomainObject.Predmet.ProtuStrankaListFormatedWithAdressOIB>
    <izvorni_sadrzaj>
      <item>POLJOPRIVREDNA ZADRUGA BRANITELJA-NAPREDAK, OIB 93924850791, Vukovarska 13, 44400 Glina</item>
    </izvorni_sadrzaj>
    <derivirana_varijabla naziv="DomainObject.Predmet.ProtuStrankaListFormatedWithAdressOIB_1">
      <item>POLJOPRIVREDNA ZADRUGA BRANITELJA-NAPREDAK, OIB 93924850791, Vukovarska 13, 44400 Glina</item>
    </derivirana_varijabla>
  </DomainObject.Predmet.ProtuStrankaListFormatedWithAdressOIB>
  <DomainObject.Predmet.ProtuStrankaListNazivFormated>
    <izvorni_sadrzaj>
      <item>POLJOPRIVREDNA ZADRUGA BRANITELJA-NAPREDAK</item>
    </izvorni_sadrzaj>
    <derivirana_varijabla naziv="DomainObject.Predmet.ProtuStrankaListNazivFormated_1">
      <item>POLJOPRIVREDNA ZADRUGA BRANITELJA-NAPREDAK</item>
    </derivirana_varijabla>
  </DomainObject.Predmet.ProtuStrankaListNazivFormated>
  <DomainObject.Predmet.ProtuStrankaListNazivFormatedOIB>
    <izvorni_sadrzaj>
      <item>POLJOPRIVREDNA ZADRUGA BRANITELJA-NAPREDAK, OIB 93924850791</item>
    </izvorni_sadrzaj>
    <derivirana_varijabla naziv="DomainObject.Predmet.ProtuStrankaListNazivFormatedOIB_1">
      <item>POLJOPRIVREDNA ZADRUGA BRANITELJA-NAPREDAK, OIB 93924850791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BRANITELJA-NAPREDAK</izvorni_sadrzaj>
    <derivirana_varijabla naziv="DomainObject.Predmet.ProtustrankaIDrugi_1">POLJOPRIVREDNA ZADRUGA BRANITELJA-NAPREDAK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BRANITELJA-NAPREDAK, OIB 93924850791, Vukovarska 13, 44400 Glina</izvorni_sadrzaj>
    <derivirana_varijabla naziv="DomainObject.Predmet.ProtustrankaIDrugiAdressOIB_1">POLJOPRIVREDNA ZADRUGA BRANITELJA-NAPREDAK, OIB 93924850791, Vukovarska 13,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BRANITELJA-NAPREDAK</item>
    </izvorni_sadrzaj>
    <derivirana_varijabla naziv="DomainObject.Predmet.SudioniciListNaziv_1">
      <item>FINA Regionalni centar Zagreb</item>
      <item>POLJOPRIVREDNA ZADRUGA BRANITELJA-NAPREDAK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BRANITELJA-NAPREDAK, OIB 93924850791, Vukovarska 13,44400 Glina</item>
    </izvorni_sadrzaj>
    <derivirana_varijabla naziv="DomainObject.Predmet.SudioniciListAdressOIB_1">
      <item>FINA Regionalni centar Zagreb, OIB 85821130368, Trg svibanjskih žrtava 1995. 1,10000 Zagreb</item>
      <item>POLJOPRIVREDNA ZADRUGA BRANITELJA-NAPREDAK, OIB 93924850791, Vukovarska 13,44400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93924850791</item>
    </izvorni_sadrzaj>
    <derivirana_varijabla naziv="DomainObject.Predmet.SudioniciListNazivOIB_1">
      <item>, OIB 85821130368</item>
      <item>, OIB 93924850791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70E3BB-2448-4A40-B72F-C0BD2B04B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1337</properties:Characters>
  <properties:Lines>44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2015-11-06T13:04:00Z</dcterms:created>
  <dc:creator>ilukac</dc:creator>
  <cp:lastModifiedBy>Ljubica Radošević</cp:lastModifiedBy>
  <cp:lastPrinted>2015-11-06T13:13:00Z</cp:lastPrinted>
  <dcterms:modified xmlns:xsi="http://www.w3.org/2001/XMLSchema-instance" xsi:type="dcterms:W3CDTF">2015-11-09T09:25:00Z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