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f8cc" w14:paraId="f29f8cc" w:rsidRDefault="00806E52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124FD6">
        <w:t xml:space="preserve"> St-</w:t>
      </w:r>
      <w:r w:rsidR="00B70AC4">
        <w:t>549</w:t>
      </w:r>
      <w:r w:rsidR="00124FD6">
        <w:t>/17-</w:t>
      </w:r>
      <w:r w:rsidR="00B70AC4">
        <w:t>7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</w:t>
      </w:r>
      <w:r w:rsidR="004C1BF0">
        <w:t>sudskoj savjetnici Marini Ljubičić Knežević</w:t>
      </w:r>
      <w:r>
        <w:t xml:space="preserve">, u stečajnom predmetu povodom zahtjeva Financijske agencije Regionalni centar Osijek Podružnica Osijek, L. Jagera 3, za pokretanje skraćenog stečajnog postupka nad dužnikom </w:t>
      </w:r>
      <w:r w:rsidR="00B70AC4">
        <w:t>PREVENTIVE j.d.o.o. za trgovinu i usluge, Vinkovci, Ohridska 14/a, MBS: 030159076, OIB: 41825660093</w:t>
      </w:r>
      <w:r>
        <w:t xml:space="preserve">, dana </w:t>
      </w:r>
      <w:r w:rsidR="00B70AC4">
        <w:t>17</w:t>
      </w:r>
      <w:r>
        <w:t xml:space="preserve">. srpnja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B70AC4">
        <w:t>PREVENTIVE j.d.o.o. za trgovinu i usluge, Vinkovci, Ohridska 14/a, MBS: 030159076, OIB: 41825660093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3896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B70AC4">
        <w:t>Mirjana Viduka Varenina</w:t>
      </w:r>
      <w:r w:rsidRPr="00433896">
        <w:t xml:space="preserve">, Osijek, </w:t>
      </w:r>
      <w:r w:rsidR="00B70AC4">
        <w:t>Dubrovačka 107</w:t>
      </w:r>
      <w:r w:rsidRPr="00433896">
        <w:t xml:space="preserve">,  OIB: </w:t>
      </w:r>
      <w:r w:rsidR="00B70AC4">
        <w:t>98866841784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B70AC4">
        <w:t>PREVENTIVE j.d.o.o. za trgovinu i usluge, Vinkovci, Ohridska 14/a, MBS: 030159076, OIB: 41825660093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B70AC4">
        <w:rPr>
          <w:bCs/>
        </w:rPr>
        <w:t>10</w:t>
      </w:r>
      <w:r>
        <w:rPr>
          <w:bCs/>
        </w:rPr>
        <w:t xml:space="preserve">. </w:t>
      </w:r>
      <w:r w:rsidR="00B70AC4">
        <w:rPr>
          <w:bCs/>
        </w:rPr>
        <w:t>svibnja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B70AC4">
        <w:t>PREVENTIVE j.d.o.o. za trgovinu i usluge, Vinkovci, Ohridska 14/a, MBS: 030159076, OIB: 41825660093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806E52" w:rsidP="00102927" w:rsidR="00124FD6">
      <w:pPr>
        <w:pStyle w:val="Tijeloteksta"/>
        <w:ind w:left="708"/>
        <w:jc w:val="right"/>
      </w:pPr>
      <w:r>
        <w:t>19</w:t>
      </w:r>
      <w:r w:rsidR="00124FD6">
        <w:t xml:space="preserve"> St-</w:t>
      </w:r>
      <w:r w:rsidR="00B70AC4">
        <w:t>549</w:t>
      </w:r>
      <w:r w:rsidR="00124FD6">
        <w:t>/17-</w:t>
      </w:r>
      <w:r w:rsidR="00B70AC4">
        <w:t>7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B70AC4">
        <w:t>11</w:t>
      </w:r>
      <w:r>
        <w:t xml:space="preserve">. </w:t>
      </w:r>
      <w:r w:rsidR="00B70AC4">
        <w:t>svibnja</w:t>
      </w:r>
      <w:r>
        <w:t xml:space="preserve"> 2017., objavio oglas na mrežnoj stranici e-oglasna ploča sudova pod poslovnim brojem  St-</w:t>
      </w:r>
      <w:r w:rsidR="00B70AC4">
        <w:t>549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B70AC4">
        <w:t>17</w:t>
      </w:r>
      <w:r>
        <w:t>. srpnja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4C1BF0" w:rsidP="000412A0" w:rsidR="004C1BF0">
      <w:pPr>
        <w:pStyle w:val="Tijeloteksta"/>
        <w:ind w:left="360"/>
        <w:jc w:val="center"/>
      </w:pPr>
    </w:p>
    <w:p w:rsidRDefault="004C1BF0" w:rsidP="000412A0" w:rsidR="004C1BF0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  <w:r w:rsidR="004C1BF0" w:rsidRPr="004C1BF0">
        <w:rPr>
          <w:bCs/>
        </w:rPr>
        <w:t xml:space="preserve"> </w:t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  <w:t>Sudska savjetnica</w:t>
      </w:r>
    </w:p>
    <w:p w:rsidRDefault="00124FD6" w:rsidP="004C1BF0" w:rsidR="004C1BF0" w:rsidRPr="00F2165F">
      <w:pPr>
        <w:jc w:val="both"/>
        <w:rPr>
          <w:bCs/>
        </w:rPr>
      </w:pPr>
      <w:r>
        <w:t>Snježana Markotić Jurić</w:t>
      </w:r>
      <w:r w:rsidR="004C1BF0" w:rsidRPr="004C1BF0">
        <w:t xml:space="preserve"> </w:t>
      </w:r>
      <w:r w:rsidR="004C1BF0">
        <w:tab/>
      </w:r>
      <w:r w:rsidR="004C1BF0">
        <w:tab/>
      </w:r>
      <w:r w:rsidR="004C1BF0">
        <w:tab/>
      </w:r>
      <w:r w:rsidR="004C1BF0">
        <w:tab/>
      </w:r>
      <w:r w:rsidR="004C1BF0">
        <w:tab/>
        <w:t xml:space="preserve">      Marina Ljubičić Knežević</w:t>
      </w:r>
    </w:p>
    <w:p w:rsidRDefault="00124FD6" w:rsidP="000412A0" w:rsidR="00124FD6">
      <w:pPr>
        <w:pStyle w:val="Tijeloteksta"/>
        <w:jc w:val="left"/>
      </w:pPr>
    </w:p>
    <w:p w:rsidRDefault="00124FD6" w:rsidP="004C1BF0" w:rsidR="004C1BF0">
      <w:pPr>
        <w:tabs>
          <w:tab w:pos="5812" w:val="left"/>
        </w:tabs>
        <w:ind w:firstLine="560" w:left="5812"/>
        <w:jc w:val="both"/>
        <w:rPr>
          <w:bCs/>
        </w:rPr>
      </w:pPr>
      <w:r>
        <w:tab/>
      </w:r>
      <w:r>
        <w:tab/>
      </w:r>
      <w:r w:rsidR="004C1BF0">
        <w:rPr>
          <w:bCs/>
        </w:rPr>
        <w:t xml:space="preserve">      </w:t>
      </w:r>
    </w:p>
    <w:p w:rsidRDefault="00124FD6" w:rsidP="004C1BF0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70AC4">
        <w:t>4</w:t>
      </w:r>
      <w:r>
        <w:t>/</w:t>
      </w:r>
      <w:r w:rsidR="00B70AC4">
        <w:t>9</w:t>
      </w: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1BF0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06E52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AF2676"/>
    <w:rsid w:val="00B24B41"/>
    <w:rsid w:val="00B3448E"/>
    <w:rsid w:val="00B706CB"/>
    <w:rsid w:val="00B70AC4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73A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7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1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7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7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1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7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PREVENTIVE j.d.o.o. za trgovinu i usluge</izvorni_sadrzaj>
    <derivirana_varijabla naziv="DomainObject.Predmet.ProtustrankaFormated_1">  PREVENTIVE j.d.o.o. za trgovinu i usluge</derivirana_varijabla>
  </DomainObject.Predmet.ProtustrankaFormated>
  <DomainObject.Predmet.ProtustrankaFormatedOIB>
    <izvorni_sadrzaj>  PREVENTIVE j.d.o.o. za trgovinu i usluge, OIB 41825660093</izvorni_sadrzaj>
    <derivirana_varijabla naziv="DomainObject.Predmet.ProtustrankaFormatedOIB_1">  PREVENTIVE j.d.o.o. za trgovinu i usluge, OIB 41825660093</derivirana_varijabla>
  </DomainObject.Predmet.ProtustrankaFormatedOIB>
  <DomainObject.Predmet.ProtustrankaFormatedWithAdress>
    <izvorni_sadrzaj> PREVENTIVE j.d.o.o. za trgovinu i usluge, Ohridska 14a, 32100 Vinkovci</izvorni_sadrzaj>
    <derivirana_varijabla naziv="DomainObject.Predmet.ProtustrankaFormatedWithAdress_1"> PREVENTIVE j.d.o.o. za trgovinu i usluge, Ohridska 14a, 32100 Vinkovci</derivirana_varijabla>
  </DomainObject.Predmet.ProtustrankaFormatedWithAdress>
  <DomainObject.Predmet.ProtustrankaFormatedWithAdressOIB>
    <izvorni_sadrzaj> PREVENTIVE j.d.o.o. za trgovinu i usluge, OIB 41825660093, Ohridska 14a, 32100 Vinkovci</izvorni_sadrzaj>
    <derivirana_varijabla naziv="DomainObject.Predmet.ProtustrankaFormatedWithAdressOIB_1"> PREVENTIVE j.d.o.o. za trgovinu i usluge, OIB 41825660093, Ohridska 14a, 32100 Vinkovci</derivirana_varijabla>
  </DomainObject.Predmet.ProtustrankaFormatedWithAdressOIB>
  <DomainObject.Predmet.ProtustrankaWithAdress>
    <izvorni_sadrzaj>PREVENTIVE j.d.o.o. za trgovinu i usluge Ohridska 14a, 32100 Vinkovci</izvorni_sadrzaj>
    <derivirana_varijabla naziv="DomainObject.Predmet.ProtustrankaWithAdress_1">PREVENTIVE j.d.o.o. za trgovinu i usluge Ohridska 14a, 32100 Vinkovci</derivirana_varijabla>
  </DomainObject.Predmet.ProtustrankaWithAdress>
  <DomainObject.Predmet.ProtustrankaWithAdressOIB>
    <izvorni_sadrzaj>PREVENTIVE j.d.o.o. za trgovinu i usluge, OIB 41825660093, Ohridska 14a, 32100 Vinkovci</izvorni_sadrzaj>
    <derivirana_varijabla naziv="DomainObject.Predmet.ProtustrankaWithAdressOIB_1">PREVENTIVE j.d.o.o. za trgovinu i usluge, OIB 41825660093, Ohridska 14a, 32100 Vinkovci</derivirana_varijabla>
  </DomainObject.Predmet.ProtustrankaWithAdressOIB>
  <DomainObject.Predmet.ProtustrankaNazivFormated>
    <izvorni_sadrzaj>PREVENTIVE j.d.o.o. za trgovinu i usluge</izvorni_sadrzaj>
    <derivirana_varijabla naziv="DomainObject.Predmet.ProtustrankaNazivFormated_1">PREVENTIVE j.d.o.o. za trgovinu i usluge</derivirana_varijabla>
  </DomainObject.Predmet.ProtustrankaNazivFormated>
  <DomainObject.Predmet.ProtustrankaNazivFormatedOIB>
    <izvorni_sadrzaj>PREVENTIVE j.d.o.o. za trgovinu i usluge, OIB 41825660093</izvorni_sadrzaj>
    <derivirana_varijabla naziv="DomainObject.Predmet.ProtustrankaNazivFormatedOIB_1">PREVENTIVE j.d.o.o. za trgovinu i usluge, OIB 41825660093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PREVENTIVE j.d.o.o. za trgovinu i usluge</item>
    </izvorni_sadrzaj>
    <derivirana_varijabla naziv="DomainObject.Predmet.ProtuStrankaListFormated_1">
      <item>PREVENTIVE j.d.o.o. za trgovinu i usluge</item>
    </derivirana_varijabla>
  </DomainObject.Predmet.ProtuStrankaListFormated>
  <DomainObject.Predmet.ProtuStrankaListFormatedOIB>
    <izvorni_sadrzaj>
      <item>PREVENTIVE j.d.o.o. za trgovinu i usluge, OIB 41825660093</item>
    </izvorni_sadrzaj>
    <derivirana_varijabla naziv="DomainObject.Predmet.ProtuStrankaListFormatedOIB_1">
      <item>PREVENTIVE j.d.o.o. za trgovinu i usluge, OIB 41825660093</item>
    </derivirana_varijabla>
  </DomainObject.Predmet.ProtuStrankaListFormatedOIB>
  <DomainObject.Predmet.ProtuStrankaListFormatedWithAdress>
    <izvorni_sadrzaj>
      <item>PREVENTIVE j.d.o.o. za trgovinu i usluge, Ohridska 14a, 32100 Vinkovci</item>
    </izvorni_sadrzaj>
    <derivirana_varijabla naziv="DomainObject.Predmet.ProtuStrankaListFormatedWithAdress_1">
      <item>PREVENTIVE j.d.o.o. za trgovinu i usluge, Ohridska 14a, 32100 Vinkovci</item>
    </derivirana_varijabla>
  </DomainObject.Predmet.ProtuStrankaListFormatedWithAdress>
  <DomainObject.Predmet.ProtuStrankaListFormatedWithAdressOIB>
    <izvorni_sadrzaj>
      <item>PREVENTIVE j.d.o.o. za trgovinu i usluge, OIB 41825660093, Ohridska 14a, 32100 Vinkovci</item>
    </izvorni_sadrzaj>
    <derivirana_varijabla naziv="DomainObject.Predmet.ProtuStrankaListFormatedWithAdressOIB_1">
      <item>PREVENTIVE j.d.o.o. za trgovinu i usluge, OIB 41825660093, Ohridska 14a, 32100 Vinkovci</item>
    </derivirana_varijabla>
  </DomainObject.Predmet.ProtuStrankaListFormatedWithAdressOIB>
  <DomainObject.Predmet.ProtuStrankaListNazivFormated>
    <izvorni_sadrzaj>
      <item>PREVENTIVE j.d.o.o. za trgovinu i usluge</item>
    </izvorni_sadrzaj>
    <derivirana_varijabla naziv="DomainObject.Predmet.ProtuStrankaListNazivFormated_1">
      <item>PREVENTIVE j.d.o.o. za trgovinu i usluge</item>
    </derivirana_varijabla>
  </DomainObject.Predmet.ProtuStrankaListNazivFormated>
  <DomainObject.Predmet.ProtuStrankaListNazivFormatedOIB>
    <izvorni_sadrzaj>
      <item>PREVENTIVE j.d.o.o. za trgovinu i usluge, OIB 41825660093</item>
    </izvorni_sadrzaj>
    <derivirana_varijabla naziv="DomainObject.Predmet.ProtuStrankaListNazivFormatedOIB_1">
      <item>PREVENTIVE j.d.o.o. za trgovinu i usluge, OIB 41825660093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PREVENTIVE j.d.o.o. za trgovinu i usluge</izvorni_sadrzaj>
    <derivirana_varijabla naziv="DomainObject.Predmet.ProtustrankaIDrugi_1">PREVENTIVE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PREVENTIVE j.d.o.o. za trgovinu i usluge, OIB 41825660093, Ohridska 14a, 32100 Vinkovci</izvorni_sadrzaj>
    <derivirana_varijabla naziv="DomainObject.Predmet.ProtustrankaIDrugiAdressOIB_1">PREVENTIVE j.d.o.o. za trgovinu i usluge, OIB 41825660093, Ohridska 14a,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PREVENTIVE j.d.o.o. za trgovinu i usluge</item>
    </izvorni_sadrzaj>
    <derivirana_varijabla naziv="DomainObject.Predmet.SudioniciListNaziv_1">
      <item>FINA RC OSIJEK</item>
      <item>PREVENTIVE j.d.o.o. za trgovinu i usluge</item>
    </derivirana_varijabla>
  </DomainObject.Predmet.SudioniciListNaziv>
  <DomainObject.Predmet.SudioniciListAdressOIB>
    <izvorni_sadrzaj>
      <item>FINA RC OSIJEK, OIB 85821130368</item>
      <item>PREVENTIVE j.d.o.o. za trgovinu i usluge, OIB 41825660093, Ohridska 14a,32100 Vinkovci</item>
    </izvorni_sadrzaj>
    <derivirana_varijabla naziv="DomainObject.Predmet.SudioniciListAdressOIB_1">
      <item>FINA RC OSIJEK, OIB 85821130368</item>
      <item>PREVENTIVE j.d.o.o. za trgovinu i usluge, OIB 41825660093, Ohridska 14a,32100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41825660093</item>
    </izvorni_sadrzaj>
    <derivirana_varijabla naziv="DomainObject.Predmet.SudioniciListNazivOIB_1">
      <item>, OIB 85821130368</item>
      <item>, OIB 41825660093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2778</properties:Characters>
  <properties:Lines>97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2017-07-17T09:24:00Z</dcterms:created>
  <dc:creator>Korisnik</dc:creator>
  <cp:lastModifiedBy>Snježana Markotić Jurić</cp:lastModifiedBy>
  <cp:lastPrinted>2017-07-17T09:23:00Z</cp:lastPrinted>
  <dcterms:modified xmlns:xsi="http://www.w3.org/2001/XMLSchema-instance" xsi:type="dcterms:W3CDTF">2017-07-17T11:20:00Z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