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f667" w14:paraId="065f66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</w:t>
      </w:r>
      <w:r w:rsidR="0055461E">
        <w:t>ZOVAK &amp; SINOVI d.o.o. za završne radove u građevinarstvu, projektiranje i opremanje interijera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55461E">
        <w:t>ZOVAK &amp; SINOVI d.o.o.</w:t>
      </w:r>
      <w:r w:rsidR="00992B96">
        <w:t>,</w:t>
      </w:r>
      <w:r w:rsidR="0055461E">
        <w:t xml:space="preserve"> Donji </w:t>
      </w:r>
      <w:proofErr w:type="spellStart"/>
      <w:r w:rsidR="0055461E">
        <w:t>Andrijevci</w:t>
      </w:r>
      <w:proofErr w:type="spellEnd"/>
      <w:r w:rsidR="0055461E">
        <w:t>, Posavska 10,</w:t>
      </w:r>
      <w:r w:rsidR="00F908EF">
        <w:t xml:space="preserve"> OIB </w:t>
      </w:r>
      <w:r w:rsidR="0055461E">
        <w:t>99986564121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CB0733">
        <w:t>05</w:t>
      </w:r>
      <w:r w:rsidR="0055461E">
        <w:t>. srpnja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55461E" w:rsidRPr="0055461E">
        <w:t xml:space="preserve">ZOVAK &amp; SINOVI d.o.o. za završne radove u građevinarstvu, projektiranje i opremanje interijera, skraćena tvrtka: ZOVAK &amp; SINOVI d.o.o., Donji </w:t>
      </w:r>
      <w:proofErr w:type="spellStart"/>
      <w:r w:rsidR="0055461E" w:rsidRPr="0055461E">
        <w:t>Andrijevci</w:t>
      </w:r>
      <w:proofErr w:type="spellEnd"/>
      <w:r w:rsidR="0055461E" w:rsidRPr="0055461E">
        <w:t>, Posavska 10, OIB 99986564121</w:t>
      </w:r>
      <w:r w:rsidR="00A178DD">
        <w:t xml:space="preserve"> </w:t>
      </w:r>
      <w:r w:rsidR="009222BE">
        <w:t xml:space="preserve">iznosi </w:t>
      </w:r>
      <w:r w:rsidR="0055461E">
        <w:t>1.502.120,76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0F0106">
        <w:t>i</w:t>
      </w:r>
      <w:r w:rsidR="001F1957">
        <w:t xml:space="preserve"> zastupn</w:t>
      </w:r>
      <w:r w:rsidR="009D19F4">
        <w:t>i</w:t>
      </w:r>
      <w:r w:rsidR="000F0106">
        <w:t>k</w:t>
      </w:r>
      <w:r w:rsidR="001F1957">
        <w:t xml:space="preserve"> dužnika </w:t>
      </w:r>
      <w:r w:rsidR="000F0106">
        <w:t>Jerko Zovak</w:t>
      </w:r>
      <w:r w:rsidR="00FA6A35">
        <w:t xml:space="preserve"> iz </w:t>
      </w:r>
      <w:r w:rsidR="000F0106">
        <w:t xml:space="preserve">Donjih </w:t>
      </w:r>
      <w:proofErr w:type="spellStart"/>
      <w:r w:rsidR="000F0106">
        <w:t>Andrijevaca</w:t>
      </w:r>
      <w:proofErr w:type="spellEnd"/>
      <w:r w:rsidR="00DC5C4E">
        <w:t xml:space="preserve">, </w:t>
      </w:r>
      <w:r w:rsidR="000F0106">
        <w:t>Posavska 10,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0F0106">
        <w:rPr>
          <w:b/>
        </w:rPr>
        <w:t>960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36BA7">
        <w:t>0</w:t>
      </w:r>
      <w:r w:rsidR="00CB0733">
        <w:t>5</w:t>
      </w:r>
      <w:r w:rsidR="00936BA7">
        <w:t>.</w:t>
      </w:r>
      <w:r w:rsidR="009B7EEF">
        <w:t xml:space="preserve"> </w:t>
      </w:r>
      <w:r w:rsidR="00936BA7">
        <w:t>srpnja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184" w:rsidR="00EC0184">
      <w:r>
        <w:separator/>
      </w:r>
    </w:p>
  </w:endnote>
  <w:endnote w:id="0" w:type="continuationSeparator">
    <w:p w:rsidRDefault="00EC0184" w:rsidR="00EC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184" w:rsidR="00EC0184">
      <w:r>
        <w:separator/>
      </w:r>
    </w:p>
  </w:footnote>
  <w:footnote w:id="0" w:type="continuationSeparator">
    <w:p w:rsidRDefault="00EC0184" w:rsidR="00EC0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A178DD">
      <w:rPr>
        <w:b/>
      </w:rPr>
      <w:t>9</w:t>
    </w:r>
    <w:r w:rsidR="0055461E">
      <w:rPr>
        <w:b/>
      </w:rPr>
      <w:t>60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0106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61E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6BA7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D1817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590C"/>
    <w:rsid w:val="00C96146"/>
    <w:rsid w:val="00CA01EF"/>
    <w:rsid w:val="00CB0733"/>
    <w:rsid w:val="00CC289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5115C"/>
    <w:rsid w:val="00E60C19"/>
    <w:rsid w:val="00E631C3"/>
    <w:rsid w:val="00E7432A"/>
    <w:rsid w:val="00E86A00"/>
    <w:rsid w:val="00E96356"/>
    <w:rsid w:val="00EA028A"/>
    <w:rsid w:val="00EB10A2"/>
    <w:rsid w:val="00EC0019"/>
    <w:rsid w:val="00EC0184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1502120.76</izvorni_sadrzaj>
    <derivirana_varijabla naziv="DomainObject.Predmet.InicijalnaVrijednost_1">1502120.76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St-960/2018</izvorni_sadrzaj>
    <derivirana_varijabla naziv="DomainObject.Predmet.OznakaBroj_1">St-960/2018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ZOVAK &amp; SINOVI d. o. o. za završne radove u građevinarstvu, projektiranje i opremanje interijera</izvorni_sadrzaj>
    <derivirana_varijabla naziv="DomainObject.Predmet.ProtustrankaFormated_1">  ZOVAK &amp; SINOVI d. o. o. za završne radove u građevinarstvu, projektiranje i opremanje interijera</derivirana_varijabla>
  </DomainObject.Predmet.ProtustrankaFormated>
  <DomainObject.Predmet.ProtustrankaFormatedOIB>
    <izvorni_sadrzaj>  ZOVAK &amp; SINOVI d. o. o. za završne radove u građevinarstvu, projektiranje i opremanje interijera, OIB 99986564121</izvorni_sadrzaj>
    <derivirana_varijabla naziv="DomainObject.Predmet.ProtustrankaFormatedOIB_1">  ZOVAK &amp; SINOVI d. o. o. za završne radove u građevinarstvu, projektiranje i opremanje interijera, OIB 99986564121</derivirana_varijabla>
  </DomainObject.Predmet.ProtustrankaFormatedOIB>
  <DomainObject.Predmet.ProtustrankaFormatedWithAdress>
    <izvorni_sadrzaj> ZOVAK &amp; SINOVI d. o. o. za završne radove u građevinarstvu, projektiranje i opremanje interijera, Posavska 10, 35214 Donji Andrijevci</izvorni_sadrzaj>
    <derivirana_varijabla naziv="DomainObject.Predmet.ProtustrankaFormatedWithAdress_1"> ZOVAK &amp; SINOVI d. o. o. za završne radove u građevinarstvu, projektiranje i opremanje interijera, Posavska 10, 35214 Donji Andrijevci</derivirana_varijabla>
  </DomainObject.Predmet.ProtustrankaFormatedWithAdress>
  <DomainObject.Predmet.ProtustrankaFormatedWithAdressOIB>
    <izvorni_sadrzaj> ZOVAK &amp; SINOVI d. o. o. za završne radove u građevinarstvu, projektiranje i opremanje interijera, OIB 99986564121, Posavska 10, 35214 Donji Andrijevci</izvorni_sadrzaj>
    <derivirana_varijabla naziv="DomainObject.Predmet.ProtustrankaFormatedWithAdressOIB_1"> ZOVAK &amp; SINOVI d. o. o. za završne radove u građevinarstvu, projektiranje i opremanje interijera, OIB 99986564121, Posavska 10, 35214 Donji Andrijevci</derivirana_varijabla>
  </DomainObject.Predmet.ProtustrankaFormatedWithAdressOIB>
  <DomainObject.Predmet.ProtustrankaWithAdress>
    <izvorni_sadrzaj>ZOVAK &amp; SINOVI d. o. o. za završne radove u građevinarstvu, projektiranje i opremanje interijera Posavska 10, 35214 Donji Andrijevci</izvorni_sadrzaj>
    <derivirana_varijabla naziv="DomainObject.Predmet.ProtustrankaWithAdress_1">ZOVAK &amp; SINOVI d. o. o. za završne radove u građevinarstvu, projektiranje i opremanje interijera Posavska 10, 35214 Donji Andrijevci</derivirana_varijabla>
  </DomainObject.Predmet.ProtustrankaWithAdress>
  <DomainObject.Predmet.ProtustrankaWithAdressOIB>
    <izvorni_sadrzaj>ZOVAK &amp; SINOVI d. o. o. za završne radove u građevinarstvu, projektiranje i opremanje interijera, OIB 99986564121, Posavska 10, 35214 Donji Andrijevci</izvorni_sadrzaj>
    <derivirana_varijabla naziv="DomainObject.Predmet.ProtustrankaWithAdressOIB_1">ZOVAK &amp; SINOVI d. o. o. za završne radove u građevinarstvu, projektiranje i opremanje interijera, OIB 99986564121, Posavska 10, 35214 Donji Andrijevci</derivirana_varijabla>
  </DomainObject.Predmet.ProtustrankaWithAdressOIB>
  <DomainObject.Predmet.ProtustrankaNazivFormated>
    <izvorni_sadrzaj>ZOVAK &amp; SINOVI d. o. o. za završne radove u građevinarstvu, projektiranje i opremanje interijera</izvorni_sadrzaj>
    <derivirana_varijabla naziv="DomainObject.Predmet.ProtustrankaNazivFormated_1">ZOVAK &amp; SINOVI d. o. o. za završne radove u građevinarstvu, projektiranje i opremanje interijera</derivirana_varijabla>
  </DomainObject.Predmet.ProtustrankaNazivFormated>
  <DomainObject.Predmet.ProtustrankaNazivFormatedOIB>
    <izvorni_sadrzaj>ZOVAK &amp; SINOVI d. o. o. za završne radove u građevinarstvu, projektiranje i opremanje interijera, OIB 99986564121</izvorni_sadrzaj>
    <derivirana_varijabla naziv="DomainObject.Predmet.ProtustrankaNazivFormatedOIB_1">ZOVAK &amp; SINOVI d. o. o. za završne radove u građevinarstvu, projektiranje i opremanje interijera, OIB 99986564121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ZOVAK &amp; SINOVI d. o. o. za završne radove u građevinarstvu, projektiranje i opremanje interijera</item>
    </izvorni_sadrzaj>
    <derivirana_varijabla naziv="DomainObject.Predmet.ProtuStrankaListFormated_1">
      <item>ZOVAK &amp; SINOVI d. o. o. za završne radove u građevinarstvu, projektiranje i opremanje interijera</item>
    </derivirana_varijabla>
  </DomainObject.Predmet.ProtuStrankaListFormated>
  <DomainObject.Predmet.ProtuStrankaListFormatedOIB>
    <izvorni_sadrzaj>
      <item>ZOVAK &amp; SINOVI d. o. o. za završne radove u građevinarstvu, projektiranje i opremanje interijera, OIB 99986564121</item>
    </izvorni_sadrzaj>
    <derivirana_varijabla naziv="DomainObject.Predmet.ProtuStrankaListFormatedOIB_1">
      <item>ZOVAK &amp; SINOVI d. o. o. za završne radove u građevinarstvu, projektiranje i opremanje interijera, OIB 99986564121</item>
    </derivirana_varijabla>
  </DomainObject.Predmet.ProtuStrankaListFormatedOIB>
  <DomainObject.Predmet.ProtuStrankaListFormatedWithAdress>
    <izvorni_sadrzaj>
      <item>ZOVAK &amp; SINOVI d. o. o. za završne radove u građevinarstvu, projektiranje i opremanje interijera, Posavska 10, 35214 Donji Andrijevci</item>
    </izvorni_sadrzaj>
    <derivirana_varijabla naziv="DomainObject.Predmet.ProtuStrankaListFormatedWithAdress_1">
      <item>ZOVAK &amp; SINOVI d. o. o. za završne radove u građevinarstvu, projektiranje i opremanje interijera, Posavska 10, 35214 Donji Andrijevci</item>
    </derivirana_varijabla>
  </DomainObject.Predmet.ProtuStrankaListFormatedWithAdress>
  <DomainObject.Predmet.ProtuStrankaListFormatedWithAdressOIB>
    <izvorni_sadrzaj>
      <item>ZOVAK &amp; SINOVI d. o. o. za završne radove u građevinarstvu, projektiranje i opremanje interijera, OIB 99986564121, Posavska 10, 35214 Donji Andrijevci</item>
    </izvorni_sadrzaj>
    <derivirana_varijabla naziv="DomainObject.Predmet.ProtuStrankaListFormatedWithAdressOIB_1">
      <item>ZOVAK &amp; SINOVI d. o. o. za završne radove u građevinarstvu, projektiranje i opremanje interijera, OIB 99986564121, Posavska 10, 35214 Donji Andrijevci</item>
    </derivirana_varijabla>
  </DomainObject.Predmet.ProtuStrankaListFormatedWithAdressOIB>
  <DomainObject.Predmet.ProtuStrankaListNazivFormated>
    <izvorni_sadrzaj>
      <item>ZOVAK &amp; SINOVI d. o. o. za završne radove u građevinarstvu, projektiranje i opremanje interijera</item>
    </izvorni_sadrzaj>
    <derivirana_varijabla naziv="DomainObject.Predmet.ProtuStrankaListNazivFormated_1">
      <item>ZOVAK &amp; SINOVI d. o. o. za završne radove u građevinarstvu, projektiranje i opremanje interijera</item>
    </derivirana_varijabla>
  </DomainObject.Predmet.ProtuStrankaListNazivFormated>
  <DomainObject.Predmet.ProtuStrankaListNazivFormatedOIB>
    <izvorni_sadrzaj>
      <item>ZOVAK &amp; SINOVI d. o. o. za završne radove u građevinarstvu, projektiranje i opremanje interijera, OIB 99986564121</item>
    </izvorni_sadrzaj>
    <derivirana_varijabla naziv="DomainObject.Predmet.ProtuStrankaListNazivFormatedOIB_1">
      <item>ZOVAK &amp; SINOVI d. o. o. za završne radove u građevinarstvu, projektiranje i opremanje interijera, OIB 99986564121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ZOVAK &amp; SINOVI d. o. o. za završne radove u građevinarstvu, projektiranje i opremanje interijera</izvorni_sadrzaj>
    <derivirana_varijabla naziv="DomainObject.Predmet.ProtustrankaIDrugi_1">ZOVAK &amp; SINOVI d. o. o. za završne radove u građevinarstvu, projektiranje i opremanje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ZOVAK &amp; SINOVI d. o. o. za završne radove u građevinarstvu, projektiranje i opremanje interijera, OIB 99986564121, Posavska 10, 35214 Donji Andrijevci</izvorni_sadrzaj>
    <derivirana_varijabla naziv="DomainObject.Predmet.ProtustrankaIDrugiAdressOIB_1">ZOVAK &amp; SINOVI d. o. o. za završne radove u građevinarstvu, projektiranje i opremanje interijera, OIB 99986564121, Posavska 10,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ZOVAK &amp; SINOVI d. o. o. za završne radove u građevinarstvu, projektiranje i opremanje interijera</item>
    </izvorni_sadrzaj>
    <derivirana_varijabla naziv="DomainObject.Predmet.SudioniciListNaziv_1">
      <item>Financijska agencija</item>
      <item>ZOVAK &amp; SINOVI d. o. o. za završne radove u građevinarstvu, projektiranje i opremanje interijera</item>
    </derivirana_varijabla>
  </DomainObject.Predmet.SudioniciListNaziv>
  <DomainObject.Predmet.SudioniciListAdressOIB>
    <izvorni_sadrzaj>
      <item>Financijska agencija, OIB 85821130368, Ulica grada Vukovara 70,10000 Zagreb</item>
      <item>ZOVAK &amp; SINOVI d. o. o. za završne radove u građevinarstvu, projektiranje i opremanje interijera, OIB 99986564121, Posavska 10,35214 Donji Andrijevci</item>
    </izvorni_sadrzaj>
    <derivirana_varijabla naziv="DomainObject.Predmet.SudioniciListAdressOIB_1">
      <item>Financijska agencija, OIB 85821130368, Ulica grada Vukovara 70,10000 Zagreb</item>
      <item>ZOVAK &amp; SINOVI d. o. o. za završne radove u građevinarstvu, projektiranje i opremanje interijera, OIB 99986564121, Posavska 10,35214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99986564121</item>
    </izvorni_sadrzaj>
    <derivirana_varijabla naziv="DomainObject.Predmet.SudioniciListNazivOIB_1">
      <item>, OIB 85821130368</item>
      <item>, OIB 99986564121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411</properties:Words>
  <properties:Characters>2256</properties:Characters>
  <properties:Lines>58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2018-07-03T12:13:00Z</dcterms:created>
  <dc:creator>Korisnik</dc:creator>
  <cp:lastModifiedBy>wsadmin</cp:lastModifiedBy>
  <cp:lastPrinted>2018-06-12T09:09:00Z</cp:lastPrinted>
  <dcterms:modified xmlns:xsi="http://www.w3.org/2001/XMLSchema-instance" xsi:type="dcterms:W3CDTF">2018-07-05T07:17:00Z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(St-960-2018 od 05.07.2018.docx)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