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d4291" w14:paraId="3ad4291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BE0D12">
        <w:t>756</w:t>
      </w:r>
      <w:r w:rsidR="00D94EAF">
        <w:t>/2015</w:t>
      </w:r>
      <w:r w:rsidR="00D832D7">
        <w:t>-</w:t>
      </w:r>
      <w:r w:rsidR="00727A6F">
        <w:t>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C96C74" w:rsidR="00A54C72">
      <w:pPr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F2052F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C10BAB" w:rsidR="00EC61EE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BE0D12">
        <w:t>ADURO d.o.o. Zadar, Put Dikla 78, Zadar,</w:t>
      </w:r>
      <w:r w:rsidR="00DD64AF">
        <w:t xml:space="preserve"> OIB: </w:t>
      </w:r>
      <w:r w:rsidR="00BE0D12">
        <w:t>47168732089</w:t>
      </w:r>
      <w:r w:rsidR="00DD64AF"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97661D">
        <w:t>2</w:t>
      </w:r>
      <w:r w:rsidR="00727A6F">
        <w:t>6</w:t>
      </w:r>
      <w:r w:rsidR="006807DE">
        <w:t xml:space="preserve">.  studenog </w:t>
      </w:r>
      <w:r>
        <w:t>2015</w:t>
      </w:r>
      <w:r w:rsidRPr="00FC1537">
        <w:t>.</w:t>
      </w:r>
      <w:r w:rsidR="00D94EAF">
        <w:t xml:space="preserve">, </w:t>
      </w:r>
      <w:r w:rsidR="003A7028">
        <w:t>28</w:t>
      </w:r>
      <w:r>
        <w:t xml:space="preserve">. siječnja 2016. objavio je </w:t>
      </w:r>
    </w:p>
    <w:p w:rsidRDefault="00C10BAB" w:rsidP="00C10BAB" w:rsidR="00C10BAB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BE0D12">
        <w:t>ADURO d.o.o. Zadar, Put Dikla 78, Zadar, OIB: 47168732089</w:t>
      </w:r>
      <w:r w:rsidR="003A7028">
        <w:t>,</w:t>
      </w:r>
      <w:r w:rsidR="001D5ECE">
        <w:t xml:space="preserve"> </w:t>
      </w:r>
      <w:r>
        <w:t xml:space="preserve">na temelju neizvršenih osnova za plaćanje iznosi </w:t>
      </w:r>
      <w:r w:rsidR="00BE0D12">
        <w:t>33.592,52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412C90">
        <w:t>a</w:t>
      </w:r>
      <w:r>
        <w:t xml:space="preserve"> ovlašten</w:t>
      </w:r>
      <w:r w:rsidR="00412C90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BE0D12">
        <w:t>Ana Gazić, Zadar, Put Dikla 78,</w:t>
      </w:r>
      <w:r w:rsidRPr="00FC1537">
        <w:t xml:space="preserve"> da u roku od 15 (petnaest) dana </w:t>
      </w:r>
      <w:r>
        <w:t>od dana objave ovog oglasa na e-o</w:t>
      </w:r>
      <w:r w:rsidR="00707B19">
        <w:t>glasnoj ploči ovog suda, podnese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BE0D12">
        <w:t>756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BB5455">
        <w:t>2</w:t>
      </w:r>
      <w:r w:rsidR="003A7028">
        <w:t>8</w:t>
      </w:r>
      <w:r>
        <w:t>. siječnja 2016.</w:t>
      </w:r>
    </w:p>
    <w:p w:rsidRDefault="00365E15" w:rsidP="0091410E" w:rsidR="00365E15">
      <w:pPr>
        <w:jc w:val="center"/>
      </w:pPr>
    </w:p>
    <w:p w:rsidRDefault="00C10BAB" w:rsidP="00C10BAB" w:rsidR="00C10BAB">
      <w:pPr>
        <w:jc w:val="right"/>
      </w:pPr>
      <w:r>
        <w:t>Sutkinja</w:t>
      </w:r>
    </w:p>
    <w:p w:rsidRDefault="00C10BAB" w:rsidP="00C10BAB" w:rsidR="00C10BAB" w:rsidRPr="00F41C5D">
      <w:pPr>
        <w:jc w:val="right"/>
      </w:pPr>
      <w:r>
        <w:t>Tina Grgas</w:t>
      </w:r>
    </w:p>
    <w:p w:rsidRDefault="006977CD" w:rsidP="00D832D7" w:rsidR="006977CD" w:rsidRPr="003C4AD9">
      <w:pPr>
        <w:tabs>
          <w:tab w:pos="0" w:val="left"/>
        </w:tabs>
        <w:jc w:val="right"/>
      </w:pPr>
    </w:p>
    <w:p w:rsidRDefault="00F2052F" w:rsidP="006977CD" w:rsidR="007465D2">
      <w:pPr>
        <w:jc w:val="right"/>
      </w:pPr>
      <w:r>
        <w:tab/>
      </w:r>
    </w:p>
    <w:p w:rsidRDefault="007465D2" w:rsidP="009B7A6B" w:rsidR="00F2052F">
      <w:pPr>
        <w:ind w:firstLine="708"/>
        <w:jc w:val="both"/>
      </w:pPr>
      <w:r w:rsidRPr="00FC1537">
        <w:lastRenderedPageBreak/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C10BAB" w:rsidR="00934D02">
      <w:headerReference w:type="default" r:id="rId9"/>
      <w:foot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70E10">
      <w:rPr>
        <w:noProof/>
      </w:rPr>
      <w:t>2</w:t>
    </w:r>
    <w:r>
      <w:fldChar w:fldCharType="end"/>
    </w:r>
  </w:p>
  <w:p w:rsidRDefault="00170E10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170E10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BE0D12">
      <w:t>756</w:t>
    </w:r>
    <w:r w:rsidR="006807DE">
      <w:t>/</w:t>
    </w:r>
    <w:r w:rsidR="006977CD">
      <w:t>2015-</w:t>
    </w:r>
    <w:r w:rsidR="00727A6F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96499"/>
    <w:rsid w:val="000E0D53"/>
    <w:rsid w:val="00134CFF"/>
    <w:rsid w:val="00170E10"/>
    <w:rsid w:val="00194E11"/>
    <w:rsid w:val="001D5ECE"/>
    <w:rsid w:val="001F7949"/>
    <w:rsid w:val="003144A2"/>
    <w:rsid w:val="00365E15"/>
    <w:rsid w:val="003A7028"/>
    <w:rsid w:val="00412C90"/>
    <w:rsid w:val="00413077"/>
    <w:rsid w:val="00482F9D"/>
    <w:rsid w:val="00524A91"/>
    <w:rsid w:val="0053677C"/>
    <w:rsid w:val="005E749D"/>
    <w:rsid w:val="00631103"/>
    <w:rsid w:val="0065523A"/>
    <w:rsid w:val="006807DE"/>
    <w:rsid w:val="006977CD"/>
    <w:rsid w:val="006C682C"/>
    <w:rsid w:val="006E0CDA"/>
    <w:rsid w:val="006F6E1E"/>
    <w:rsid w:val="00707B19"/>
    <w:rsid w:val="00727A6F"/>
    <w:rsid w:val="007465D2"/>
    <w:rsid w:val="00755B97"/>
    <w:rsid w:val="007A58AC"/>
    <w:rsid w:val="007A7F80"/>
    <w:rsid w:val="008019F8"/>
    <w:rsid w:val="00824B82"/>
    <w:rsid w:val="00827919"/>
    <w:rsid w:val="00876A8D"/>
    <w:rsid w:val="00885CCF"/>
    <w:rsid w:val="008D2B74"/>
    <w:rsid w:val="0091410E"/>
    <w:rsid w:val="00934D02"/>
    <w:rsid w:val="0097661D"/>
    <w:rsid w:val="00991440"/>
    <w:rsid w:val="009B7A6B"/>
    <w:rsid w:val="00A1147B"/>
    <w:rsid w:val="00A30CC8"/>
    <w:rsid w:val="00A54C72"/>
    <w:rsid w:val="00B3549A"/>
    <w:rsid w:val="00B66155"/>
    <w:rsid w:val="00BB5455"/>
    <w:rsid w:val="00BC01B8"/>
    <w:rsid w:val="00BE0D12"/>
    <w:rsid w:val="00C10BAB"/>
    <w:rsid w:val="00C362FB"/>
    <w:rsid w:val="00C96C74"/>
    <w:rsid w:val="00CE25AB"/>
    <w:rsid w:val="00D832D7"/>
    <w:rsid w:val="00D94EAF"/>
    <w:rsid w:val="00DD64AF"/>
    <w:rsid w:val="00EA7751"/>
    <w:rsid w:val="00EC61EE"/>
    <w:rsid w:val="00EF524A"/>
    <w:rsid w:val="00F2052F"/>
    <w:rsid w:val="00F52328"/>
    <w:rsid w:val="00FB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0E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0E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E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E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E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0E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0E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E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E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E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</izvorni_sadrzaj>
    <derivirana_varijabla naziv="DomainObject.Predmet.Broj_1">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St-756/2015</izvorni_sadrzaj>
    <derivirana_varijabla naziv="DomainObject.Predmet.OznakaBroj_1">St-756/2015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ADURO društvo s ograničenom odgovornošću za specijalizirane građevinske djelatnosti</izvorni_sadrzaj>
    <derivirana_varijabla naziv="DomainObject.Predmet.ProtustrankaFormated_1">  ADURO društvo s ograničenom odgovornošću za specijalizirane građevinske djelatnosti</derivirana_varijabla>
  </DomainObject.Predmet.ProtustrankaFormated>
  <DomainObject.Predmet.ProtustrankaFormatedOIB>
    <izvorni_sadrzaj>  ADURO društvo s ograničenom odgovornošću za specijalizirane građevinske djelatnosti, OIB 47168732089</izvorni_sadrzaj>
    <derivirana_varijabla naziv="DomainObject.Predmet.ProtustrankaFormatedOIB_1">  ADURO društvo s ograničenom odgovornošću za specijalizirane građevinske djelatnosti, OIB 47168732089</derivirana_varijabla>
  </DomainObject.Predmet.ProtustrankaFormatedOIB>
  <DomainObject.Predmet.ProtustrankaFormatedWithAdress>
    <izvorni_sadrzaj> ADURO društvo s ograničenom odgovornošću za specijalizirane građevinske djelatnosti, Put Dikla 78, 23000 Zadar</izvorni_sadrzaj>
    <derivirana_varijabla naziv="DomainObject.Predmet.ProtustrankaFormatedWithAdress_1"> ADURO društvo s ograničenom odgovornošću za specijalizirane građevinske djelatnosti, Put Dikla 78, 23000 Zadar</derivirana_varijabla>
  </DomainObject.Predmet.ProtustrankaFormatedWithAdress>
  <DomainObject.Predmet.ProtustrankaFormatedWithAdressOIB>
    <izvorni_sadrzaj> ADURO društvo s ograničenom odgovornošću za specijalizirane građevinske djelatnosti, OIB 47168732089, Put Dikla 78, 23000 Zadar</izvorni_sadrzaj>
    <derivirana_varijabla naziv="DomainObject.Predmet.ProtustrankaFormatedWithAdressOIB_1"> ADURO društvo s ograničenom odgovornošću za specijalizirane građevinske djelatnosti, OIB 47168732089, Put Dikla 78, 23000 Zadar</derivirana_varijabla>
  </DomainObject.Predmet.ProtustrankaFormatedWithAdressOIB>
  <DomainObject.Predmet.ProtustrankaWithAdress>
    <izvorni_sadrzaj>ADURO društvo s ograničenom odgovornošću za specijalizirane građevinske djelatnosti Put Dikla 78, 23000 Zadar</izvorni_sadrzaj>
    <derivirana_varijabla naziv="DomainObject.Predmet.ProtustrankaWithAdress_1">ADURO društvo s ograničenom odgovornošću za specijalizirane građevinske djelatnosti Put Dikla 78, 23000 Zadar</derivirana_varijabla>
  </DomainObject.Predmet.ProtustrankaWithAdress>
  <DomainObject.Predmet.ProtustrankaWithAdressOIB>
    <izvorni_sadrzaj>ADURO društvo s ograničenom odgovornošću za specijalizirane građevinske djelatnosti, OIB 47168732089, Put Dikla 78, 23000 Zadar</izvorni_sadrzaj>
    <derivirana_varijabla naziv="DomainObject.Predmet.ProtustrankaWithAdressOIB_1">ADURO društvo s ograničenom odgovornošću za specijalizirane građevinske djelatnosti, OIB 47168732089, Put Dikla 78, 23000 Zadar</derivirana_varijabla>
  </DomainObject.Predmet.ProtustrankaWithAdressOIB>
  <DomainObject.Predmet.ProtustrankaNazivFormated>
    <izvorni_sadrzaj>ADURO društvo s ograničenom odgovornošću za specijalizirane građevinske djelatnosti</izvorni_sadrzaj>
    <derivirana_varijabla naziv="DomainObject.Predmet.ProtustrankaNazivFormated_1">ADURO društvo s ograničenom odgovornošću za specijalizirane građevinske djelatnosti</derivirana_varijabla>
  </DomainObject.Predmet.ProtustrankaNazivFormated>
  <DomainObject.Predmet.ProtustrankaNazivFormatedOIB>
    <izvorni_sadrzaj>ADURO društvo s ograničenom odgovornošću za specijalizirane građevinske djelatnosti, OIB 47168732089</izvorni_sadrzaj>
    <derivirana_varijabla naziv="DomainObject.Predmet.ProtustrankaNazivFormatedOIB_1">ADURO društvo s ograničenom odgovornošću za specijalizirane građevinske djelatnosti, OIB 47168732089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33592.52</izvorni_sadrzaj>
    <derivirana_varijabla naziv="DomainObject.Predmet.TrenutnaVrijednost_1">33592.52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ADURO društvo s ograničenom odgovornošću za specijalizirane građevinske djelatnosti</item>
    </izvorni_sadrzaj>
    <derivirana_varijabla naziv="DomainObject.Predmet.ProtuStrankaListFormated_1">
      <item>ADURO društvo s ograničenom odgovornošću za specijalizirane građevinske djelatnosti</item>
    </derivirana_varijabla>
  </DomainObject.Predmet.ProtuStrankaListFormated>
  <DomainObject.Predmet.ProtuStrankaListFormatedOIB>
    <izvorni_sadrzaj>
      <item>ADURO društvo s ograničenom odgovornošću za specijalizirane građevinske djelatnosti, OIB 47168732089</item>
    </izvorni_sadrzaj>
    <derivirana_varijabla naziv="DomainObject.Predmet.ProtuStrankaListFormatedOIB_1">
      <item>ADURO društvo s ograničenom odgovornošću za specijalizirane građevinske djelatnosti, OIB 47168732089</item>
    </derivirana_varijabla>
  </DomainObject.Predmet.ProtuStrankaListFormatedOIB>
  <DomainObject.Predmet.ProtuStrankaListFormatedWithAdress>
    <izvorni_sadrzaj>
      <item>ADURO društvo s ograničenom odgovornošću za specijalizirane građevinske djelatnosti, Put Dikla 78, 23000 Zadar</item>
    </izvorni_sadrzaj>
    <derivirana_varijabla naziv="DomainObject.Predmet.ProtuStrankaListFormatedWithAdress_1">
      <item>ADURO društvo s ograničenom odgovornošću za specijalizirane građevinske djelatnosti, Put Dikla 78, 23000 Zadar</item>
    </derivirana_varijabla>
  </DomainObject.Predmet.ProtuStrankaListFormatedWithAdress>
  <DomainObject.Predmet.ProtuStrankaListFormatedWithAdressOIB>
    <izvorni_sadrzaj>
      <item>ADURO društvo s ograničenom odgovornošću za specijalizirane građevinske djelatnosti, OIB 47168732089, Put Dikla 78, 23000 Zadar</item>
    </izvorni_sadrzaj>
    <derivirana_varijabla naziv="DomainObject.Predmet.ProtuStrankaListFormatedWithAdressOIB_1">
      <item>ADURO društvo s ograničenom odgovornošću za specijalizirane građevinske djelatnosti, OIB 47168732089, Put Dikla 78, 23000 Zadar</item>
    </derivirana_varijabla>
  </DomainObject.Predmet.ProtuStrankaListFormatedWithAdressOIB>
  <DomainObject.Predmet.ProtuStrankaListNazivFormated>
    <izvorni_sadrzaj>
      <item>ADURO društvo s ograničenom odgovornošću za specijalizirane građevinske djelatnosti</item>
    </izvorni_sadrzaj>
    <derivirana_varijabla naziv="DomainObject.Predmet.ProtuStrankaListNazivFormated_1">
      <item>ADURO društvo s ograničenom odgovornošću za specijalizirane građevinske djelatnosti</item>
    </derivirana_varijabla>
  </DomainObject.Predmet.ProtuStrankaListNazivFormated>
  <DomainObject.Predmet.ProtuStrankaListNazivFormatedOIB>
    <izvorni_sadrzaj>
      <item>ADURO društvo s ograničenom odgovornošću za specijalizirane građevinske djelatnosti, OIB 47168732089</item>
    </izvorni_sadrzaj>
    <derivirana_varijabla naziv="DomainObject.Predmet.ProtuStrankaListNazivFormatedOIB_1">
      <item>ADURO društvo s ograničenom odgovornošću za specijalizirane građevinske djelatnosti, OIB 47168732089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ADURO društvo s ograničenom odgovornošću za specijalizirane građevinske djelatnosti</izvorni_sadrzaj>
    <derivirana_varijabla naziv="DomainObject.Predmet.ProtustrankaIDrugi_1">ADURO društvo s ograničenom odgovornošću za specijalizirane građevinske djelatnosti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ADURO društvo s ograničenom odgovornošću za specijalizirane građevinske djelatnosti, OIB 47168732089, Put Dikla 78, 23000 Zadar</izvorni_sadrzaj>
    <derivirana_varijabla naziv="DomainObject.Predmet.ProtustrankaIDrugiAdressOIB_1">ADURO društvo s ograničenom odgovornošću za specijalizirane građevinske djelatnosti, OIB 47168732089, Put Dikla 78,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ADURO društvo s ograničenom odgovornošću za specijalizirane građevinske djelatnosti</item>
    </izvorni_sadrzaj>
    <derivirana_varijabla naziv="DomainObject.Predmet.SudioniciListNaziv_1">
      <item>FINA</item>
      <item>ADURO društvo s ograničenom odgovornošću za specijalizirane građevinske djelatnosti</item>
    </derivirana_varijabla>
  </DomainObject.Predmet.SudioniciListNaziv>
  <DomainObject.Predmet.SudioniciListAdressOIB>
    <izvorni_sadrzaj>
      <item>FINA, OIB 85821130368</item>
      <item>ADURO društvo s ograničenom odgovornošću za specijalizirane građevinske djelatnosti, OIB 47168732089, Put Dikla 78,23000 Zadar</item>
    </izvorni_sadrzaj>
    <derivirana_varijabla naziv="DomainObject.Predmet.SudioniciListAdressOIB_1">
      <item>FINA, OIB 85821130368</item>
      <item>ADURO društvo s ograničenom odgovornošću za specijalizirane građevinske djelatnosti, OIB 47168732089, Put Dikla 78,23000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47168732089</item>
    </izvorni_sadrzaj>
    <derivirana_varijabla naziv="DomainObject.Predmet.SudioniciListNazivOIB_1">
      <item>, OIB 85821130368</item>
      <item>, OIB 47168732089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2012</properties:Characters>
  <properties:Lines>61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2016-01-28T11:42:00Z</dcterms:created>
  <dc:creator>Tina Grgas</dc:creator>
  <cp:lastModifiedBy>Nena Mužanović</cp:lastModifiedBy>
  <cp:lastPrinted>2016-01-28T11:36:00Z</cp:lastPrinted>
  <dcterms:modified xmlns:xsi="http://www.w3.org/2001/XMLSchema-instance" xsi:type="dcterms:W3CDTF">2016-01-28T11:44:00Z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