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a26b" w14:paraId="af3a26b" w:rsidRDefault="000E1F39" w:rsidP="00D44803" w:rsidR="000E1F39">
      <w:pPr>
        <w:pStyle w:val="Bezproreda"/>
        <w15:collapsed w:val="false"/>
      </w:pPr>
      <w:bookmarkStart w:name="_GoBack" w:id="0"/>
      <w:bookmarkEnd w:id="0"/>
      <w:r w:rsidRPr="00E35D2E">
        <w:rPr>
          <w:rFonts w:hAnsi="Times New Roman" w:ascii="Times New Roman"/>
        </w:rPr>
        <w:t>Obrazac</w:t>
      </w:r>
      <w:r w:rsidRPr="00655B39">
        <w:t xml:space="preserve"> 20.</w:t>
      </w:r>
    </w:p>
    <w:p w:rsidRDefault="00D44803" w:rsidP="00D44803" w:rsidR="00D44803" w:rsidRPr="00655B39">
      <w:pPr>
        <w:pStyle w:val="Bezproreda"/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D4480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Nadležni trgovački sud  </w:t>
      </w:r>
      <w:r w:rsidR="00944B26" w:rsidRPr="00D44803">
        <w:rPr>
          <w:rFonts w:hAnsi="Times New Roman" w:ascii="Times New Roman"/>
          <w:b/>
          <w:sz w:val="24"/>
        </w:rPr>
        <w:t>TRGOVAČKI SUD U  ZAGREBU</w:t>
      </w:r>
    </w:p>
    <w:p w:rsidRDefault="000E1F39" w:rsidP="000E1F39" w:rsidR="000E1F39" w:rsidRPr="00D4480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B59A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448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803" w:rsidRPr="00D44803">
        <w:rPr>
          <w:rFonts w:hAnsi="Times New Roman" w:ascii="Times New Roman"/>
          <w:b/>
          <w:sz w:val="24"/>
          <w:szCs w:val="24"/>
          <w:lang w:val="pl-PL"/>
        </w:rPr>
        <w:t xml:space="preserve">posl.br. </w:t>
      </w:r>
      <w:r w:rsidR="0040444A" w:rsidRPr="0040444A">
        <w:rPr>
          <w:rFonts w:hAnsi="Times New Roman" w:ascii="Times New Roman"/>
          <w:b/>
          <w:sz w:val="24"/>
          <w:szCs w:val="24"/>
          <w:lang w:val="pl-PL"/>
        </w:rPr>
        <w:t>3 St-3602/16</w:t>
      </w:r>
    </w:p>
    <w:p w:rsidRDefault="000E1F39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Dužnik </w:t>
      </w:r>
    </w:p>
    <w:p w:rsidRDefault="005A34F7" w:rsidP="007B1AD5" w:rsidR="005A34F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40444A" w:rsidP="0040444A" w:rsidR="0040444A" w:rsidRPr="0040444A">
      <w:pPr>
        <w:rPr>
          <w:rFonts w:hAnsi="Times New Roman" w:ascii="Times New Roman"/>
          <w:b/>
          <w:sz w:val="24"/>
          <w:szCs w:val="24"/>
          <w:lang w:val="pl-PL"/>
        </w:rPr>
      </w:pPr>
      <w:r w:rsidRPr="0040444A">
        <w:rPr>
          <w:rFonts w:hAnsi="Times New Roman" w:ascii="Times New Roman"/>
          <w:b/>
          <w:sz w:val="24"/>
          <w:szCs w:val="24"/>
          <w:lang w:val="pl-PL"/>
        </w:rPr>
        <w:t>OGRIJEVNO DRVO d.o.o. u stečaju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40444A">
        <w:rPr>
          <w:rFonts w:hAnsi="Times New Roman" w:ascii="Times New Roman"/>
          <w:b/>
          <w:sz w:val="24"/>
          <w:szCs w:val="24"/>
          <w:lang w:val="pl-PL"/>
        </w:rPr>
        <w:t>Jakova Gotovca 12, 10000  Zagreb</w:t>
      </w:r>
    </w:p>
    <w:p w:rsidRDefault="0040444A" w:rsidP="0040444A" w:rsidR="000E1F39">
      <w:pPr>
        <w:rPr>
          <w:rFonts w:hAnsi="Times New Roman" w:ascii="Times New Roman"/>
          <w:sz w:val="24"/>
          <w:szCs w:val="24"/>
          <w:lang w:val="pl-PL"/>
        </w:rPr>
      </w:pPr>
      <w:r w:rsidRPr="0040444A">
        <w:rPr>
          <w:rFonts w:hAnsi="Times New Roman" w:ascii="Times New Roman"/>
          <w:b/>
          <w:sz w:val="24"/>
          <w:szCs w:val="24"/>
          <w:lang w:val="pl-PL"/>
        </w:rPr>
        <w:t>OIB: 79785000231</w:t>
      </w:r>
      <w:r w:rsidR="007B59AB" w:rsidRPr="007B59AB">
        <w:rPr>
          <w:rFonts w:hAnsi="Times New Roman" w:ascii="Times New Roman"/>
          <w:sz w:val="24"/>
          <w:szCs w:val="24"/>
          <w:lang w:val="pl-PL"/>
        </w:rPr>
        <w:tab/>
      </w:r>
    </w:p>
    <w:p w:rsidRDefault="005A34F7" w:rsidP="007B1AD5" w:rsidR="005A34F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E35D2E" w:rsidR="000E1F39" w:rsidRPr="00E35D2E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E35D2E">
        <w:rPr>
          <w:rFonts w:hAnsi="Times New Roman" w:ascii="Times New Roman"/>
          <w:sz w:val="24"/>
          <w:szCs w:val="24"/>
          <w:lang w:val="pl-PL"/>
        </w:rPr>
        <w:t>TIJEK STEČAJNOGA P</w:t>
      </w:r>
      <w:r w:rsidR="0040444A">
        <w:rPr>
          <w:rFonts w:hAnsi="Times New Roman" w:ascii="Times New Roman"/>
          <w:sz w:val="24"/>
          <w:szCs w:val="24"/>
          <w:lang w:val="pl-PL"/>
        </w:rPr>
        <w:t>OSTUPKA U RAZDOBLJU OD 13.12</w:t>
      </w:r>
      <w:r w:rsidR="00962895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6. DO 13.03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.201</w:t>
      </w:r>
      <w:r w:rsidR="0040444A">
        <w:rPr>
          <w:rFonts w:hAnsi="Times New Roman" w:ascii="Times New Roman"/>
          <w:sz w:val="24"/>
          <w:szCs w:val="24"/>
          <w:lang w:val="pl-PL"/>
        </w:rPr>
        <w:t>7</w:t>
      </w:r>
      <w:r w:rsidR="007B59AB" w:rsidRPr="00E35D2E">
        <w:rPr>
          <w:rFonts w:hAnsi="Times New Roman" w:ascii="Times New Roman"/>
          <w:sz w:val="24"/>
          <w:szCs w:val="24"/>
          <w:lang w:val="pl-PL"/>
        </w:rPr>
        <w:t>.</w:t>
      </w:r>
    </w:p>
    <w:p w:rsidRDefault="0040444A" w:rsidP="007B59AB" w:rsidR="007B59A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od 13.12</w:t>
      </w:r>
      <w:r w:rsidR="00975DD5">
        <w:rPr>
          <w:rFonts w:hAnsi="Times New Roman" w:ascii="Times New Roman"/>
          <w:sz w:val="24"/>
          <w:szCs w:val="24"/>
          <w:lang w:val="pl-PL"/>
        </w:rPr>
        <w:t>.201</w:t>
      </w:r>
      <w:r w:rsidR="00C84D77">
        <w:rPr>
          <w:rFonts w:hAnsi="Times New Roman" w:ascii="Times New Roman"/>
          <w:sz w:val="24"/>
          <w:szCs w:val="24"/>
          <w:lang w:val="pl-PL"/>
        </w:rPr>
        <w:t>6</w:t>
      </w:r>
      <w:r w:rsidR="00975DD5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do dana 13.03</w:t>
      </w:r>
      <w:r w:rsidR="00975DD5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975DD5">
        <w:rPr>
          <w:rFonts w:hAnsi="Times New Roman" w:ascii="Times New Roman"/>
          <w:sz w:val="24"/>
          <w:szCs w:val="24"/>
          <w:lang w:val="pl-PL"/>
        </w:rPr>
        <w:t>. godine poduzeo sam sljedeće radnje:</w:t>
      </w:r>
    </w:p>
    <w:p w:rsidRDefault="003D2615" w:rsidP="0066549D" w:rsidR="005A34F7">
      <w:pPr>
        <w:pStyle w:val="Odlomakpopisa"/>
        <w:numPr>
          <w:ilvl w:val="0"/>
          <w:numId w:val="9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 od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 dana 13.12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5A34F7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A34F7">
        <w:rPr>
          <w:rFonts w:hAnsi="Times New Roman" w:ascii="Times New Roman"/>
          <w:sz w:val="24"/>
          <w:szCs w:val="24"/>
          <w:lang w:val="pl-PL"/>
        </w:rPr>
        <w:t xml:space="preserve"> godine</w:t>
      </w:r>
      <w:r>
        <w:rPr>
          <w:rFonts w:hAnsi="Times New Roman" w:ascii="Times New Roman"/>
          <w:sz w:val="24"/>
          <w:szCs w:val="24"/>
          <w:lang w:val="pl-PL"/>
        </w:rPr>
        <w:t xml:space="preserve"> izvršena je priprema</w:t>
      </w:r>
      <w:r w:rsidR="005A34F7">
        <w:rPr>
          <w:rFonts w:hAnsi="Times New Roman" w:ascii="Times New Roman"/>
          <w:sz w:val="24"/>
          <w:szCs w:val="24"/>
          <w:lang w:val="pl-PL"/>
        </w:rPr>
        <w:t xml:space="preserve"> za unovčenje 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pokretnine </w:t>
      </w:r>
      <w:r w:rsidR="005A34F7">
        <w:rPr>
          <w:rFonts w:hAnsi="Times New Roman" w:ascii="Times New Roman"/>
          <w:sz w:val="24"/>
          <w:szCs w:val="24"/>
          <w:lang w:val="pl-PL"/>
        </w:rPr>
        <w:t>imovine .</w:t>
      </w:r>
    </w:p>
    <w:p w:rsidRDefault="00285F0E" w:rsidP="00285F0E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E35D2E" w:rsidP="000E1F39" w:rsidR="00E35D2E">
      <w:pPr>
        <w:rPr>
          <w:rFonts w:hAnsi="Times New Roman" w:ascii="Times New Roman"/>
          <w:sz w:val="24"/>
          <w:szCs w:val="24"/>
          <w:lang w:val="pl-PL"/>
        </w:rPr>
      </w:pPr>
    </w:p>
    <w:p w:rsidRDefault="00962895" w:rsidP="00E35D2E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ODRŽANA ROČIŠTA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izv</w:t>
      </w:r>
      <w:r w:rsidR="0040444A">
        <w:rPr>
          <w:rFonts w:hAnsi="Times New Roman" w:ascii="Times New Roman"/>
          <w:sz w:val="24"/>
          <w:szCs w:val="24"/>
          <w:lang w:val="pl-PL"/>
        </w:rPr>
        <w:t>ještajno ročište održano dana 13. prosinca</w:t>
      </w:r>
      <w:r>
        <w:rPr>
          <w:rFonts w:hAnsi="Times New Roman" w:ascii="Times New Roman"/>
          <w:sz w:val="24"/>
          <w:szCs w:val="24"/>
          <w:lang w:val="pl-PL"/>
        </w:rPr>
        <w:t xml:space="preserve"> 2016. godine na kom su utvrđene tražbine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444A">
        <w:rPr>
          <w:rFonts w:hAnsi="Times New Roman" w:ascii="Times New Roman"/>
          <w:sz w:val="24"/>
          <w:szCs w:val="24"/>
          <w:lang w:val="pl-PL"/>
        </w:rPr>
        <w:t>vjerovnika I</w:t>
      </w:r>
      <w:r w:rsidR="008D2C73">
        <w:rPr>
          <w:rFonts w:hAnsi="Times New Roman" w:ascii="Times New Roman"/>
          <w:sz w:val="24"/>
          <w:szCs w:val="24"/>
          <w:lang w:val="pl-PL"/>
        </w:rPr>
        <w:t xml:space="preserve"> Višeg isplatnog reda </w:t>
      </w:r>
      <w:r>
        <w:rPr>
          <w:rFonts w:hAnsi="Times New Roman" w:ascii="Times New Roman"/>
          <w:sz w:val="24"/>
          <w:szCs w:val="24"/>
          <w:lang w:val="pl-PL"/>
        </w:rPr>
        <w:t xml:space="preserve"> u iznosu od</w:t>
      </w:r>
      <w:r w:rsidR="0040444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3204" w:rsidRPr="00CD3204">
        <w:rPr>
          <w:rFonts w:hAnsi="Times New Roman" w:ascii="Times New Roman"/>
          <w:sz w:val="24"/>
          <w:szCs w:val="24"/>
          <w:lang w:val="pl-PL"/>
        </w:rPr>
        <w:t>217.163,74 kn</w:t>
      </w:r>
      <w:r>
        <w:rPr>
          <w:rFonts w:hAnsi="Times New Roman" w:ascii="Times New Roman"/>
          <w:sz w:val="24"/>
          <w:szCs w:val="24"/>
          <w:lang w:val="pl-PL"/>
        </w:rPr>
        <w:t>18.931,96 kn,</w:t>
      </w:r>
      <w:r w:rsidR="00CD3204">
        <w:rPr>
          <w:rFonts w:hAnsi="Times New Roman" w:ascii="Times New Roman"/>
          <w:sz w:val="24"/>
          <w:szCs w:val="24"/>
          <w:lang w:val="pl-PL"/>
        </w:rPr>
        <w:t xml:space="preserve"> i  tražbine vjerovnika II višeg isplatnog reda u iznosu </w:t>
      </w:r>
      <w:r w:rsidR="00CD3204" w:rsidRPr="00CD3204">
        <w:rPr>
          <w:rFonts w:hAnsi="Times New Roman" w:ascii="Times New Roman"/>
          <w:sz w:val="24"/>
          <w:szCs w:val="24"/>
          <w:lang w:val="pl-PL"/>
        </w:rPr>
        <w:t>od 2.744.798,28 kn</w:t>
      </w:r>
      <w:r w:rsidR="00CD3204">
        <w:rPr>
          <w:rFonts w:hAnsi="Times New Roman" w:ascii="Times New Roman"/>
          <w:sz w:val="24"/>
          <w:szCs w:val="24"/>
          <w:lang w:val="pl-PL"/>
        </w:rPr>
        <w:t>.</w:t>
      </w:r>
    </w:p>
    <w:p w:rsidRDefault="00C220DB" w:rsidP="00962895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D2C73" w:rsidP="008D2C73" w:rsidR="00E35D2E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Unovčenje imovine</w:t>
      </w:r>
    </w:p>
    <w:p w:rsidRDefault="008D2C73" w:rsidP="008D2C73" w:rsidR="00C220D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Poduzeo sam potrebne radnje za unovčenje imovine stečajnog dužnika i to unovčenje pokretne imovine nad kojom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ne postoji </w:t>
      </w:r>
      <w:r>
        <w:rPr>
          <w:rFonts w:hAnsi="Times New Roman" w:ascii="Times New Roman"/>
          <w:sz w:val="24"/>
          <w:szCs w:val="24"/>
          <w:lang w:val="pl-PL"/>
        </w:rPr>
        <w:t xml:space="preserve"> razlučno pravo</w:t>
      </w:r>
      <w:r w:rsidR="00C220DB">
        <w:rPr>
          <w:rFonts w:hAnsi="Times New Roman" w:ascii="Times New Roman"/>
          <w:sz w:val="24"/>
          <w:szCs w:val="24"/>
          <w:lang w:val="pl-PL"/>
        </w:rPr>
        <w:t>, te</w:t>
      </w:r>
      <w:r w:rsidR="00285F0E">
        <w:rPr>
          <w:rFonts w:hAnsi="Times New Roman" w:ascii="Times New Roman"/>
          <w:sz w:val="24"/>
          <w:szCs w:val="24"/>
          <w:lang w:val="pl-PL"/>
        </w:rPr>
        <w:t xml:space="preserve"> zatražio upis u zemljišnim knjigama za nekretninu u </w:t>
      </w:r>
      <w:r w:rsidR="00C220DB">
        <w:rPr>
          <w:rFonts w:hAnsi="Times New Roman" w:ascii="Times New Roman"/>
          <w:sz w:val="24"/>
          <w:szCs w:val="24"/>
          <w:lang w:val="pl-PL"/>
        </w:rPr>
        <w:t xml:space="preserve">izvan knjižnom vlasništvu </w:t>
      </w:r>
      <w:r w:rsidR="00285F0E">
        <w:rPr>
          <w:rFonts w:hAnsi="Times New Roman" w:ascii="Times New Roman"/>
          <w:sz w:val="24"/>
          <w:szCs w:val="24"/>
          <w:lang w:val="pl-PL"/>
        </w:rPr>
        <w:t>stečajnog dužnika</w:t>
      </w:r>
      <w:r w:rsidR="00C220DB">
        <w:rPr>
          <w:rFonts w:hAnsi="Times New Roman" w:ascii="Times New Roman"/>
          <w:sz w:val="24"/>
          <w:szCs w:val="24"/>
          <w:lang w:val="pl-PL"/>
        </w:rPr>
        <w:t>.</w:t>
      </w:r>
    </w:p>
    <w:p w:rsidRDefault="00285F0E" w:rsidP="008D2C73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285F0E" w:rsidP="008D2C73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285F0E">
        <w:rPr>
          <w:rFonts w:hAnsi="Times New Roman" w:ascii="Times New Roman"/>
          <w:sz w:val="24"/>
          <w:szCs w:val="24"/>
          <w:lang w:val="pl-PL"/>
        </w:rPr>
        <w:t>Izvršeno je pisano prik</w:t>
      </w:r>
      <w:r>
        <w:rPr>
          <w:rFonts w:hAnsi="Times New Roman" w:ascii="Times New Roman"/>
          <w:sz w:val="24"/>
          <w:szCs w:val="24"/>
          <w:lang w:val="pl-PL"/>
        </w:rPr>
        <w:t>upljanje ponuda za prodaju pokretnina stečajnog dužnika</w:t>
      </w:r>
      <w:r w:rsidRPr="00285F0E">
        <w:rPr>
          <w:rFonts w:hAnsi="Times New Roman" w:ascii="Times New Roman"/>
          <w:sz w:val="24"/>
          <w:szCs w:val="24"/>
          <w:lang w:val="pl-PL"/>
        </w:rPr>
        <w:t>. Javno otvaranje održano je dana 07.03.2017. Prvo prikupljanje pisanih ponuda je poništeno iz razloga izrade nadop</w:t>
      </w:r>
      <w:r>
        <w:rPr>
          <w:rFonts w:hAnsi="Times New Roman" w:ascii="Times New Roman"/>
          <w:sz w:val="24"/>
          <w:szCs w:val="24"/>
          <w:lang w:val="pl-PL"/>
        </w:rPr>
        <w:t>une nalaza sudskog vještaka. Nalaz Sudskog vještaka je nadopunjen</w:t>
      </w:r>
      <w:r w:rsidRPr="00285F0E">
        <w:rPr>
          <w:rFonts w:hAnsi="Times New Roman" w:ascii="Times New Roman"/>
          <w:sz w:val="24"/>
          <w:szCs w:val="24"/>
          <w:lang w:val="pl-PL"/>
        </w:rPr>
        <w:t xml:space="preserve"> i raspisano je drugo prikupljanje pisanih ponuda za prodaju pokretne imovine stečajnog dužnika. Javno otvaranje zakazano je za 29.03.2017. godine.</w:t>
      </w:r>
    </w:p>
    <w:p w:rsidRDefault="00285F0E" w:rsidP="008D2C73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B46174" w:rsidP="008D2C73" w:rsidR="00B46174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Poduzeo sam potrebne radnje </w:t>
      </w:r>
      <w:r w:rsidR="00947332" w:rsidRPr="00947332">
        <w:rPr>
          <w:rFonts w:hAnsi="Times New Roman" w:ascii="Times New Roman"/>
          <w:sz w:val="24"/>
          <w:szCs w:val="24"/>
          <w:lang w:val="pl-PL"/>
        </w:rPr>
        <w:t>radi uknjižbe prava vlasništva na nekretnini upisanoj kod Općinskog suda u Sisku, Zemljišno knjižni odjel Gvozd, u zemljišno knjižnom ulošku br.1327, k.o.Čemernica, k.č.br.1315/2 u naravi Hala za preradu drveta pilana, Kotlovnica pilana, Parionica pilana, Ind.dvorite pilana, ukupne površine 10.476 m2.</w:t>
      </w:r>
    </w:p>
    <w:p w:rsidRDefault="00C9762B" w:rsidP="00AC3658" w:rsidR="00C9762B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FD04C1" w:rsidP="00025A44" w:rsidR="00FD04C1" w:rsidRPr="00025A44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025A44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5F1F6E" w:rsidP="005F1F6E" w:rsidR="005F1F6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85F0E" w:rsidP="005F1F6E" w:rsidR="005F1F6E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vjerovnik raspolaže pokretnom imovinom koja nije opterećena razlučnim pravom i to:</w:t>
      </w:r>
    </w:p>
    <w:p w:rsidRDefault="009F047D" w:rsidP="00285F0E" w:rsidR="00285F0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0830FD">
        <w:rPr>
          <w:noProof/>
          <w:lang w:eastAsia="hr-HR"/>
        </w:rPr>
        <w:lastRenderedPageBreak/>
        <w:drawing>
          <wp:inline distR="0" distL="0" distB="0" distT="0">
            <wp:extent cy="2275205" cx="34601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275205" cx="346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47D" w:rsidP="00285F0E" w:rsid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AE1B7B" w:rsidP="00285F0E" w:rsidR="00AE1B7B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istu je u tijeku prikupljanje pisanih ponuda.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 xml:space="preserve">                          </w:t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  <w:r w:rsidRPr="009F047D">
        <w:rPr>
          <w:rFonts w:hAnsi="Times New Roman" w:ascii="Times New Roman"/>
          <w:sz w:val="24"/>
          <w:szCs w:val="24"/>
          <w:lang w:val="pl-PL"/>
        </w:rPr>
        <w:tab/>
      </w:r>
    </w:p>
    <w:p w:rsidRDefault="009F047D" w:rsidP="000F5C5D" w:rsidR="009F047D" w:rsidRPr="009F047D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Sisku</w:t>
      </w:r>
      <w:r w:rsidRPr="009F047D">
        <w:rPr>
          <w:rFonts w:hAnsi="Times New Roman" w:ascii="Times New Roman"/>
          <w:sz w:val="24"/>
          <w:szCs w:val="24"/>
          <w:lang w:val="pl-PL"/>
        </w:rPr>
        <w:t>, Stalna služba u Glini, Zemljišnoknjižni odjel Gvozd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>Trg bana Josipa Jelačića 5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9F047D">
        <w:rPr>
          <w:rFonts w:hAnsi="Times New Roman" w:ascii="Times New Roman"/>
          <w:sz w:val="24"/>
          <w:szCs w:val="24"/>
          <w:lang w:val="pl-PL"/>
        </w:rPr>
        <w:t>Glina</w:t>
      </w:r>
      <w:r>
        <w:rPr>
          <w:rFonts w:hAnsi="Times New Roman" w:ascii="Times New Roman"/>
          <w:sz w:val="24"/>
          <w:szCs w:val="24"/>
          <w:lang w:val="pl-PL"/>
        </w:rPr>
        <w:t xml:space="preserve">,  Rješenjem od dana 26.siječnja 2017. godine </w:t>
      </w:r>
      <w:r w:rsidRPr="009F047D">
        <w:rPr>
          <w:rFonts w:hAnsi="Times New Roman" w:ascii="Times New Roman"/>
          <w:sz w:val="24"/>
          <w:szCs w:val="24"/>
          <w:lang w:val="pl-PL"/>
        </w:rPr>
        <w:t>odbio je prijedlog</w:t>
      </w:r>
      <w:r w:rsidR="00AE1B7B">
        <w:rPr>
          <w:rFonts w:hAnsi="Times New Roman" w:ascii="Times New Roman"/>
          <w:sz w:val="24"/>
          <w:szCs w:val="24"/>
          <w:lang w:val="pl-PL"/>
        </w:rPr>
        <w:t xml:space="preserve"> stečajnog dužnika</w:t>
      </w:r>
      <w:r w:rsidRPr="009F047D">
        <w:rPr>
          <w:rFonts w:hAnsi="Times New Roman" w:ascii="Times New Roman"/>
          <w:sz w:val="24"/>
          <w:szCs w:val="24"/>
          <w:lang w:val="pl-PL"/>
        </w:rPr>
        <w:t xml:space="preserve"> radi uknjižbe prava vlasništva na nekretnini upisanoj kod Općinskog suda u Sisku, Zemljišno knjižni odjel Gvozd, u zemljišno knjižnom ulošku br.1327, k.o.Čemernica, k.č.br.1315/2 u naravi Hala za preradu drveta pilana, Kotlovnica pilana, Parionica pilana, Ind.dvorite pilana, ukupne površine 10.476 m2.</w:t>
      </w:r>
    </w:p>
    <w:p w:rsidRDefault="009F047D" w:rsidP="009F047D" w:rsidR="009F047D" w:rsidRP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9F047D" w:rsidP="009F047D" w:rsid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9F047D">
        <w:rPr>
          <w:rFonts w:hAnsi="Times New Roman" w:ascii="Times New Roman"/>
          <w:sz w:val="24"/>
          <w:szCs w:val="24"/>
          <w:lang w:val="pl-PL"/>
        </w:rPr>
        <w:t>U obrazloženju pobijanog rješenja sud je naveo kako prijedlogu nije bilo mog</w:t>
      </w:r>
      <w:r>
        <w:rPr>
          <w:rFonts w:hAnsi="Times New Roman" w:ascii="Times New Roman"/>
          <w:sz w:val="24"/>
          <w:szCs w:val="24"/>
          <w:lang w:val="pl-PL"/>
        </w:rPr>
        <w:t>uće udovoljiti zbog činjenice za</w:t>
      </w:r>
      <w:r w:rsidRPr="009F047D">
        <w:rPr>
          <w:rFonts w:hAnsi="Times New Roman" w:ascii="Times New Roman"/>
          <w:sz w:val="24"/>
          <w:szCs w:val="24"/>
          <w:lang w:val="pl-PL"/>
        </w:rPr>
        <w:t>bilježbe ovrhe oznake broj Ovr-2247/2015 ovrhovoditelja Nava banka d.d.</w:t>
      </w:r>
    </w:p>
    <w:p w:rsidRDefault="009F047D" w:rsidP="009F047D" w:rsidR="009F047D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isto rješenje stečajni dužnik je uložio prigovor u otvorenom roku.</w:t>
      </w: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9F047D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  <w:r w:rsidR="00045C03">
        <w:rPr>
          <w:rFonts w:hAnsi="Times New Roman" w:ascii="Times New Roman"/>
          <w:sz w:val="24"/>
          <w:szCs w:val="24"/>
          <w:lang w:val="pl-PL"/>
        </w:rPr>
        <w:t xml:space="preserve"> u vlasništvu stečajnog dužnika a</w:t>
      </w:r>
      <w:r w:rsidR="00ED02FF">
        <w:rPr>
          <w:rFonts w:hAnsi="Times New Roman" w:ascii="Times New Roman"/>
          <w:sz w:val="24"/>
          <w:szCs w:val="24"/>
          <w:lang w:val="pl-PL"/>
        </w:rPr>
        <w:t xml:space="preserve"> koje se prodaju u o</w:t>
      </w:r>
      <w:r>
        <w:rPr>
          <w:rFonts w:hAnsi="Times New Roman" w:ascii="Times New Roman"/>
          <w:sz w:val="24"/>
          <w:szCs w:val="24"/>
          <w:lang w:val="pl-PL"/>
        </w:rPr>
        <w:t>vršnom postupku:</w:t>
      </w: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803793">
        <w:rPr>
          <w:rFonts w:hAnsi="Times New Roman" w:ascii="Times New Roman"/>
          <w:sz w:val="24"/>
          <w:szCs w:val="24"/>
          <w:lang w:val="pl-PL"/>
        </w:rPr>
        <w:t>-</w:t>
      </w:r>
      <w:r w:rsidRPr="00803793">
        <w:rPr>
          <w:rFonts w:hAnsi="Times New Roman" w:ascii="Times New Roman"/>
          <w:sz w:val="24"/>
          <w:szCs w:val="24"/>
          <w:lang w:val="pl-PL"/>
        </w:rPr>
        <w:tab/>
        <w:t>Nekretnina, upisana u zemljišnim knjigama Općinskog suda u Sisku, Zemljišno knjižni odjel Gvozd,k.o. Čemernica u z.k.ul.br. 1446, na k.č. br.1313/1, u naravi oranica površine 964m2 procijenjena vrijednost od 26.992,00kn</w:t>
      </w:r>
    </w:p>
    <w:p w:rsidRDefault="00803793" w:rsidP="00803793" w:rsidR="00803793" w:rsidRP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803793" w:rsidP="00803793" w:rsidR="00803793">
      <w:pPr>
        <w:pStyle w:val="Odlomakpopisa"/>
        <w:rPr>
          <w:rFonts w:hAnsi="Times New Roman" w:ascii="Times New Roman"/>
          <w:sz w:val="24"/>
          <w:szCs w:val="24"/>
          <w:lang w:val="pl-PL"/>
        </w:rPr>
      </w:pPr>
      <w:r w:rsidRPr="00803793">
        <w:rPr>
          <w:rFonts w:hAnsi="Times New Roman" w:ascii="Times New Roman"/>
          <w:sz w:val="24"/>
          <w:szCs w:val="24"/>
          <w:lang w:val="pl-PL"/>
        </w:rPr>
        <w:t>-</w:t>
      </w:r>
      <w:r w:rsidRPr="00803793">
        <w:rPr>
          <w:rFonts w:hAnsi="Times New Roman" w:ascii="Times New Roman"/>
          <w:sz w:val="24"/>
          <w:szCs w:val="24"/>
          <w:lang w:val="pl-PL"/>
        </w:rPr>
        <w:tab/>
        <w:t>Nekretnina, upisana u zemljišnim knjigama Općinskog suda u Sisku, Zemljišno knjižni odjel Gvozd,k.o. Čemernica u z.k.ul.br. 1446, na k.č. br.1313/2, u naravi oranica površine 622m2 procijenjena vrijednost od 18.660,00kn</w:t>
      </w:r>
    </w:p>
    <w:p w:rsidRDefault="009F047D" w:rsidP="009F047D" w:rsidR="009F047D" w:rsidRPr="005F1F6E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1E04B9" w:rsidP="00025A44" w:rsidR="00C9762B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</w:t>
      </w:r>
      <w:r w:rsidR="00AE1B7B">
        <w:rPr>
          <w:rFonts w:hAnsi="Times New Roman" w:ascii="Times New Roman"/>
          <w:b/>
          <w:sz w:val="24"/>
          <w:szCs w:val="24"/>
          <w:lang w:val="pl-PL"/>
        </w:rPr>
        <w:t>rimitci izdaci u razdoblju 13.12.2016 do 13.03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AE1B7B">
        <w:rPr>
          <w:rFonts w:hAnsi="Times New Roman" w:ascii="Times New Roman"/>
          <w:b/>
          <w:sz w:val="24"/>
          <w:szCs w:val="24"/>
          <w:lang w:val="pl-PL"/>
        </w:rPr>
        <w:t>7</w:t>
      </w:r>
      <w:r w:rsidR="00025A44" w:rsidRPr="00025A44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W w:type="dxa" w:w="9020"/>
        <w:tblInd w:type="dxa" w:w="-10"/>
        <w:tblLook w:val="04A0" w:noVBand="1" w:noHBand="0" w:lastColumn="0" w:firstColumn="1" w:lastRow="0" w:firstRow="1"/>
      </w:tblPr>
      <w:tblGrid>
        <w:gridCol w:w="554"/>
        <w:gridCol w:w="1860"/>
        <w:gridCol w:w="4040"/>
        <w:gridCol w:w="1360"/>
        <w:gridCol w:w="1360"/>
      </w:tblGrid>
      <w:tr w:rsidTr="00885A07" w:rsidR="00885A07" w:rsidRPr="00885A07">
        <w:trPr>
          <w:trHeight w:val="255"/>
        </w:trPr>
        <w:tc>
          <w:tcPr>
            <w:tcW w:type="dxa" w:w="4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Red. broj</w:t>
            </w:r>
          </w:p>
        </w:tc>
        <w:tc>
          <w:tcPr>
            <w:tcW w:type="dxa" w:w="18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NADNEVAK PRIMITKA / IZDATAKA</w:t>
            </w:r>
          </w:p>
        </w:tc>
        <w:tc>
          <w:tcPr>
            <w:tcW w:type="dxa" w:w="40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13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UKUPNI PRIMICI</w:t>
            </w:r>
          </w:p>
        </w:tc>
        <w:tc>
          <w:tcPr>
            <w:tcW w:type="dxa" w:w="136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UKUPNO IZDACI</w:t>
            </w:r>
          </w:p>
        </w:tc>
      </w:tr>
      <w:tr w:rsidTr="00885A07" w:rsidR="00885A07" w:rsidRPr="00885A07">
        <w:trPr>
          <w:trHeight w:val="464"/>
        </w:trPr>
        <w:tc>
          <w:tcPr>
            <w:tcW w:type="dxa" w:w="4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40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85A07" w:rsidR="00885A07" w:rsidRPr="00885A07">
        <w:trPr>
          <w:trHeight w:val="464"/>
        </w:trPr>
        <w:tc>
          <w:tcPr>
            <w:tcW w:type="dxa" w:w="4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8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40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85A07" w:rsidR="00885A07" w:rsidRPr="00885A07">
        <w:trPr>
          <w:trHeight w:val="270"/>
        </w:trPr>
        <w:tc>
          <w:tcPr>
            <w:tcW w:type="dxa" w:w="9020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70"/>
        </w:trPr>
        <w:tc>
          <w:tcPr>
            <w:tcW w:type="dxa" w:w="4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18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70"/>
        </w:trPr>
        <w:tc>
          <w:tcPr>
            <w:tcW w:type="dxa" w:w="6300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</w:tr>
      <w:tr w:rsidTr="00885A07" w:rsidR="00885A07" w:rsidRPr="00885A07">
        <w:trPr>
          <w:trHeight w:val="270"/>
        </w:trPr>
        <w:tc>
          <w:tcPr>
            <w:tcW w:type="dxa" w:w="9020"/>
            <w:gridSpan w:val="5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18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UNOVČENJE IMOVINE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55"/>
        </w:trPr>
        <w:tc>
          <w:tcPr>
            <w:tcW w:type="dxa" w:w="4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70"/>
        </w:trPr>
        <w:tc>
          <w:tcPr>
            <w:tcW w:type="dxa" w:w="4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18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13.12.16.-13.03.2017</w:t>
            </w:r>
          </w:p>
        </w:tc>
        <w:tc>
          <w:tcPr>
            <w:tcW w:type="dxa" w:w="404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70"/>
        </w:trPr>
        <w:tc>
          <w:tcPr>
            <w:tcW w:type="dxa" w:w="6300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70"/>
        </w:trPr>
        <w:tc>
          <w:tcPr>
            <w:tcW w:type="dxa" w:w="9020"/>
            <w:gridSpan w:val="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85A07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85A07" w:rsidR="00885A07" w:rsidRPr="00885A07">
        <w:trPr>
          <w:trHeight w:val="270"/>
        </w:trPr>
        <w:tc>
          <w:tcPr>
            <w:tcW w:type="dxa" w:w="6300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885A07" w:rsidP="00885A07" w:rsidR="00885A07" w:rsidRPr="00885A0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85A0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</w:tr>
    </w:tbl>
    <w:p w:rsidRDefault="00803793" w:rsidP="00803793" w:rsidR="0080379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A0F07" w:rsidP="00B11C0F" w:rsidR="003A0F07">
      <w:pPr>
        <w:rPr>
          <w:rFonts w:hAnsi="Times New Roman" w:ascii="Times New Roman"/>
          <w:sz w:val="24"/>
          <w:szCs w:val="24"/>
          <w:lang w:val="pl-PL"/>
        </w:rPr>
      </w:pPr>
    </w:p>
    <w:p w:rsidRDefault="00937CFD" w:rsidP="00B11C0F" w:rsidR="00937C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Stanje žiro-računa na dan </w:t>
      </w:r>
      <w:r w:rsidR="00885A07">
        <w:rPr>
          <w:rFonts w:hAnsi="Times New Roman" w:ascii="Times New Roman"/>
          <w:sz w:val="24"/>
          <w:szCs w:val="24"/>
          <w:lang w:val="pl-PL"/>
        </w:rPr>
        <w:t>13.03</w:t>
      </w:r>
      <w:r w:rsidR="00C9762B">
        <w:rPr>
          <w:rFonts w:hAnsi="Times New Roman" w:ascii="Times New Roman"/>
          <w:sz w:val="24"/>
          <w:szCs w:val="24"/>
          <w:lang w:val="pl-PL"/>
        </w:rPr>
        <w:t>.201</w:t>
      </w:r>
      <w:r w:rsidR="00885A07">
        <w:rPr>
          <w:rFonts w:hAnsi="Times New Roman" w:ascii="Times New Roman"/>
          <w:sz w:val="24"/>
          <w:szCs w:val="24"/>
          <w:lang w:val="pl-PL"/>
        </w:rPr>
        <w:t>7</w:t>
      </w:r>
      <w:r w:rsidR="00C9762B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iznosi </w:t>
      </w:r>
      <w:r w:rsidR="000377FE">
        <w:rPr>
          <w:rFonts w:hAnsi="Times New Roman" w:ascii="Times New Roman"/>
          <w:sz w:val="24"/>
          <w:szCs w:val="24"/>
          <w:lang w:val="pl-PL"/>
        </w:rPr>
        <w:t>=</w:t>
      </w:r>
      <w:r w:rsidR="00885A07">
        <w:rPr>
          <w:rFonts w:hAnsi="Times New Roman" w:ascii="Times New Roman"/>
          <w:sz w:val="24"/>
          <w:szCs w:val="24"/>
          <w:lang w:val="pl-PL"/>
        </w:rPr>
        <w:t>0,00</w:t>
      </w:r>
      <w:r w:rsidR="000377FE" w:rsidRPr="000377FE">
        <w:rPr>
          <w:rFonts w:hAnsi="Times New Roman" w:ascii="Times New Roman"/>
          <w:sz w:val="24"/>
          <w:szCs w:val="24"/>
          <w:lang w:val="pl-PL"/>
        </w:rPr>
        <w:t>kn</w:t>
      </w:r>
    </w:p>
    <w:p w:rsidRDefault="007F660F" w:rsidP="00B11C0F" w:rsidR="007F660F">
      <w:pPr>
        <w:rPr>
          <w:rFonts w:hAnsi="Times New Roman" w:ascii="Times New Roman"/>
          <w:sz w:val="24"/>
          <w:szCs w:val="24"/>
          <w:lang w:val="pl-PL"/>
        </w:rPr>
      </w:pPr>
    </w:p>
    <w:p w:rsidRDefault="00126FBF" w:rsidP="00126FBF" w:rsidR="00126FBF" w:rsidRPr="00757FC0">
      <w:pPr>
        <w:rPr>
          <w:rFonts w:hAnsi="Times New Roman" w:ascii="Times New Roman"/>
          <w:b/>
          <w:sz w:val="24"/>
          <w:szCs w:val="24"/>
          <w:lang w:val="pl-PL"/>
        </w:rPr>
      </w:pPr>
      <w:r w:rsidRPr="00757FC0">
        <w:rPr>
          <w:rFonts w:hAnsi="Times New Roman" w:ascii="Times New Roman"/>
          <w:b/>
          <w:sz w:val="24"/>
          <w:szCs w:val="24"/>
          <w:lang w:val="pl-PL"/>
        </w:rPr>
        <w:t>VJEROVNICI STEČAJNE MASE I NJIHOVO NAMIRENJE</w:t>
      </w:r>
    </w:p>
    <w:p w:rsidRDefault="00126FBF" w:rsidP="00126FBF" w:rsidR="00126FBF" w:rsidRPr="00757FC0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3547B" w:rsidP="00126FBF" w:rsidR="00126FB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Dospjeli a neplaćeni  troškovi</w:t>
      </w:r>
      <w:r w:rsidR="00126FBF">
        <w:rPr>
          <w:rFonts w:hAnsi="Times New Roman" w:ascii="Times New Roman"/>
          <w:sz w:val="24"/>
          <w:szCs w:val="24"/>
        </w:rPr>
        <w:t xml:space="preserve"> stečajnog postupka i</w:t>
      </w:r>
      <w:r>
        <w:rPr>
          <w:rFonts w:hAnsi="Times New Roman" w:ascii="Times New Roman"/>
          <w:sz w:val="24"/>
          <w:szCs w:val="24"/>
        </w:rPr>
        <w:t xml:space="preserve"> obveze stečajne mase.</w:t>
      </w:r>
    </w:p>
    <w:p w:rsidRDefault="0063547B" w:rsidP="00126FBF" w:rsidR="0063547B" w:rsidRPr="00757FC0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145"/>
        <w:gridCol w:w="1917"/>
      </w:tblGrid>
      <w:tr w:rsidTr="00106040" w:rsidR="00126FBF" w:rsidRPr="00757FC0">
        <w:tc>
          <w:tcPr>
            <w:tcW w:type="dxa" w:w="7145"/>
          </w:tcPr>
          <w:p w:rsidRDefault="00126FBF" w:rsidP="00106040" w:rsidR="00126FBF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SVRHA/VRSTA TROŠKA</w:t>
            </w:r>
          </w:p>
        </w:tc>
        <w:tc>
          <w:tcPr>
            <w:tcW w:type="dxa" w:w="1917"/>
          </w:tcPr>
          <w:p w:rsidRDefault="00126FBF" w:rsidP="00106040" w:rsidR="00126FBF" w:rsidRPr="00757FC0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IZNOS u kn</w:t>
            </w:r>
          </w:p>
        </w:tc>
      </w:tr>
      <w:tr w:rsidTr="00106040" w:rsidR="00126FBF" w:rsidRPr="00757FC0">
        <w:tc>
          <w:tcPr>
            <w:tcW w:type="dxa" w:w="7145"/>
          </w:tcPr>
          <w:p w:rsidRDefault="00126FBF" w:rsidP="00126FBF" w:rsidR="00126FBF" w:rsidRPr="00126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bruto plaće za Veljko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Kukulj</w:t>
            </w:r>
            <w:proofErr w:type="spellEnd"/>
            <w:r w:rsidR="00D92C6E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17"/>
          </w:tcPr>
          <w:p w:rsidRDefault="000429F9" w:rsidP="00106040" w:rsidR="00126FBF" w:rsidRPr="000429F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429F9">
              <w:rPr>
                <w:rFonts w:hAnsi="Times New Roman" w:ascii="Times New Roman"/>
                <w:sz w:val="24"/>
                <w:szCs w:val="24"/>
              </w:rPr>
              <w:t>2.836,00</w:t>
            </w:r>
          </w:p>
        </w:tc>
      </w:tr>
      <w:tr w:rsidTr="00106040" w:rsidR="00126FBF" w:rsidRPr="00757FC0">
        <w:tc>
          <w:tcPr>
            <w:tcW w:type="dxa" w:w="7145"/>
          </w:tcPr>
          <w:p w:rsidRDefault="00126FBF" w:rsidP="00126FBF" w:rsidR="00126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</w:t>
            </w:r>
            <w:r w:rsidR="00292E1A">
              <w:rPr>
                <w:rFonts w:hAnsi="Times New Roman" w:ascii="Times New Roman"/>
                <w:sz w:val="24"/>
                <w:szCs w:val="24"/>
              </w:rPr>
              <w:t>šak sudskih procjenitelja za pokretnine</w:t>
            </w:r>
          </w:p>
        </w:tc>
        <w:tc>
          <w:tcPr>
            <w:tcW w:type="dxa" w:w="1917"/>
          </w:tcPr>
          <w:p w:rsidRDefault="00292E1A" w:rsidP="00292E1A" w:rsidR="00126FBF" w:rsidRPr="00292E1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2E1A">
              <w:rPr>
                <w:rFonts w:hAnsi="Times New Roman" w:ascii="Times New Roman"/>
                <w:sz w:val="24"/>
                <w:szCs w:val="24"/>
              </w:rPr>
              <w:t>3.125,00kn</w:t>
            </w:r>
          </w:p>
        </w:tc>
      </w:tr>
      <w:tr w:rsidTr="00106040" w:rsidR="00292E1A" w:rsidRPr="00757FC0">
        <w:tc>
          <w:tcPr>
            <w:tcW w:type="dxa" w:w="7145"/>
          </w:tcPr>
          <w:p w:rsidRDefault="00292E1A" w:rsidP="00126FBF" w:rsidR="00292E1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sudskog procjenitelja za nekretnine</w:t>
            </w:r>
          </w:p>
        </w:tc>
        <w:tc>
          <w:tcPr>
            <w:tcW w:type="dxa" w:w="1917"/>
          </w:tcPr>
          <w:p w:rsidRDefault="00292E1A" w:rsidP="00292E1A" w:rsidR="00292E1A" w:rsidRPr="00292E1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13.000,00 kn</w:t>
            </w:r>
          </w:p>
        </w:tc>
      </w:tr>
      <w:tr w:rsidTr="00106040" w:rsidR="00126FBF" w:rsidRPr="00757FC0">
        <w:tc>
          <w:tcPr>
            <w:tcW w:type="dxa" w:w="7145"/>
          </w:tcPr>
          <w:p w:rsidRDefault="00126FBF" w:rsidP="00106040" w:rsidR="00126FBF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7FC0">
              <w:rPr>
                <w:rFonts w:hAnsi="Times New Roman" w:ascii="Times New Roman"/>
                <w:sz w:val="24"/>
                <w:szCs w:val="24"/>
              </w:rPr>
              <w:t>Vođenje računovodstva u stečaju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do 03.2017.</w:t>
            </w:r>
          </w:p>
        </w:tc>
        <w:tc>
          <w:tcPr>
            <w:tcW w:type="dxa" w:w="1917"/>
          </w:tcPr>
          <w:p w:rsidRDefault="00126FBF" w:rsidP="00292E1A" w:rsidR="00126FBF" w:rsidRPr="00292E1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2E1A"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</w:tr>
      <w:tr w:rsidTr="00106040" w:rsidR="00126FBF" w:rsidRPr="00757FC0">
        <w:tc>
          <w:tcPr>
            <w:tcW w:type="dxa" w:w="7145"/>
          </w:tcPr>
          <w:p w:rsidRDefault="00292E1A" w:rsidP="00106040" w:rsidR="00126FBF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JB</w:t>
            </w:r>
          </w:p>
        </w:tc>
        <w:tc>
          <w:tcPr>
            <w:tcW w:type="dxa" w:w="1917"/>
          </w:tcPr>
          <w:p w:rsidRDefault="00292E1A" w:rsidP="00292E1A" w:rsidR="00126FB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1.000,00</w:t>
            </w:r>
          </w:p>
        </w:tc>
      </w:tr>
      <w:tr w:rsidTr="00106040" w:rsidR="00126FBF" w:rsidRPr="00757FC0">
        <w:tc>
          <w:tcPr>
            <w:tcW w:type="dxa" w:w="7145"/>
          </w:tcPr>
          <w:p w:rsidRDefault="00126FBF" w:rsidP="00292E1A" w:rsidR="00126FBF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7FC0">
              <w:rPr>
                <w:rFonts w:hAnsi="Times New Roman" w:ascii="Times New Roman"/>
                <w:sz w:val="24"/>
                <w:szCs w:val="24"/>
              </w:rPr>
              <w:t>Ostali materijalni troškovi (peča</w:t>
            </w:r>
            <w:r w:rsidR="00292E1A">
              <w:rPr>
                <w:rFonts w:hAnsi="Times New Roman" w:ascii="Times New Roman"/>
                <w:sz w:val="24"/>
                <w:szCs w:val="24"/>
              </w:rPr>
              <w:t>t, poštarina, troškovi pristojbi</w:t>
            </w:r>
            <w:r w:rsidRPr="00757FC0">
              <w:rPr>
                <w:rFonts w:hAnsi="Times New Roman" w:ascii="Times New Roman"/>
                <w:sz w:val="24"/>
                <w:szCs w:val="24"/>
              </w:rPr>
              <w:t xml:space="preserve"> i dr.)</w:t>
            </w:r>
          </w:p>
        </w:tc>
        <w:tc>
          <w:tcPr>
            <w:tcW w:type="dxa" w:w="1917"/>
          </w:tcPr>
          <w:p w:rsidRDefault="00292E1A" w:rsidP="00292E1A" w:rsidR="00126FBF" w:rsidRPr="00757FC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1.00</w:t>
            </w:r>
            <w:r w:rsidR="00126FBF" w:rsidRPr="00757FC0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06040" w:rsidR="00126FBF" w:rsidRPr="00757FC0">
        <w:tc>
          <w:tcPr>
            <w:tcW w:type="dxa" w:w="7145"/>
          </w:tcPr>
          <w:p w:rsidRDefault="00126FBF" w:rsidP="00106040" w:rsidR="00126FBF" w:rsidRPr="00757F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57FC0">
              <w:rPr>
                <w:rFonts w:hAnsi="Times New Roman" w:ascii="Times New Roman"/>
                <w:sz w:val="24"/>
                <w:szCs w:val="24"/>
              </w:rPr>
              <w:t>Bankovni troškovi i troškovi platnog prometa</w:t>
            </w:r>
          </w:p>
        </w:tc>
        <w:tc>
          <w:tcPr>
            <w:tcW w:type="dxa" w:w="1917"/>
          </w:tcPr>
          <w:p w:rsidRDefault="00126FBF" w:rsidP="00292E1A" w:rsidR="00126FBF" w:rsidRPr="00757FC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57FC0">
              <w:rPr>
                <w:rFonts w:hAnsi="Times New Roman" w:ascii="Times New Roman"/>
                <w:sz w:val="24"/>
                <w:szCs w:val="24"/>
              </w:rPr>
              <w:t>200,00</w:t>
            </w:r>
          </w:p>
        </w:tc>
      </w:tr>
      <w:tr w:rsidTr="00106040" w:rsidR="004F006F" w:rsidRPr="00757FC0">
        <w:tc>
          <w:tcPr>
            <w:tcW w:type="dxa" w:w="7145"/>
          </w:tcPr>
          <w:p w:rsidRDefault="004F006F" w:rsidP="00106040" w:rsidR="004F006F" w:rsidRPr="00757FC0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 w:rsidRPr="00757FC0">
              <w:rPr>
                <w:rFonts w:hAnsi="Times New Roman" w:ascii="Times New Roman"/>
                <w:b/>
                <w:sz w:val="24"/>
                <w:szCs w:val="24"/>
              </w:rPr>
              <w:t>U K U P N O</w:t>
            </w:r>
          </w:p>
        </w:tc>
        <w:tc>
          <w:tcPr>
            <w:tcW w:type="dxa" w:w="1917"/>
          </w:tcPr>
          <w:p w:rsidRDefault="004F006F" w:rsidP="00292E1A" w:rsidR="004F006F" w:rsidRPr="00757FC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26.161,00</w:t>
            </w:r>
          </w:p>
        </w:tc>
      </w:tr>
    </w:tbl>
    <w:p w:rsidRDefault="00126FBF" w:rsidP="00126FBF" w:rsidR="00126FBF" w:rsidRPr="00757FC0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26FBF" w:rsidP="00126FBF" w:rsidR="007F660F">
      <w:pPr>
        <w:rPr>
          <w:rFonts w:hAnsi="Times New Roman" w:ascii="Times New Roman"/>
          <w:sz w:val="24"/>
          <w:szCs w:val="24"/>
          <w:lang w:val="pl-PL"/>
        </w:rPr>
      </w:pPr>
      <w:r w:rsidRPr="00757FC0">
        <w:rPr>
          <w:rFonts w:hAnsi="Times New Roman" w:ascii="Times New Roman"/>
          <w:sz w:val="24"/>
          <w:szCs w:val="24"/>
          <w:lang w:val="pl-PL"/>
        </w:rPr>
        <w:t>Stanje žiro-računa na dan sastavljanja ovog Izvješća iznosi 0,00kn</w:t>
      </w:r>
    </w:p>
    <w:p w:rsidRDefault="0040427A" w:rsidP="00B11C0F" w:rsidR="0040427A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B11C0F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100B5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885A07">
        <w:rPr>
          <w:rFonts w:hAnsi="Times New Roman" w:ascii="Times New Roman"/>
          <w:sz w:val="24"/>
          <w:szCs w:val="24"/>
          <w:lang w:val="pl-PL"/>
        </w:rPr>
        <w:t>d 13.03</w:t>
      </w:r>
      <w:r w:rsidR="00100B5B">
        <w:rPr>
          <w:rFonts w:hAnsi="Times New Roman" w:ascii="Times New Roman"/>
          <w:sz w:val="24"/>
          <w:szCs w:val="24"/>
          <w:lang w:val="pl-PL"/>
        </w:rPr>
        <w:t>.201</w:t>
      </w:r>
      <w:r w:rsidR="00885A07">
        <w:rPr>
          <w:rFonts w:hAnsi="Times New Roman" w:ascii="Times New Roman"/>
          <w:sz w:val="24"/>
          <w:szCs w:val="24"/>
          <w:lang w:val="pl-PL"/>
        </w:rPr>
        <w:t>7. do 13.06</w:t>
      </w:r>
      <w:r w:rsidR="00337F4F">
        <w:rPr>
          <w:rFonts w:hAnsi="Times New Roman" w:ascii="Times New Roman"/>
          <w:sz w:val="24"/>
          <w:szCs w:val="24"/>
          <w:lang w:val="pl-PL"/>
        </w:rPr>
        <w:t>.201</w:t>
      </w:r>
      <w:r w:rsidR="00885A07">
        <w:rPr>
          <w:rFonts w:hAnsi="Times New Roman" w:ascii="Times New Roman"/>
          <w:sz w:val="24"/>
          <w:szCs w:val="24"/>
          <w:lang w:val="pl-PL"/>
        </w:rPr>
        <w:t>7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D92C6E" w:rsidP="00337F4F" w:rsidR="00885A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Poduzet će se radnje</w:t>
      </w:r>
      <w:r w:rsidR="00CE088A">
        <w:rPr>
          <w:rFonts w:hAnsi="Times New Roman" w:ascii="Times New Roman"/>
          <w:sz w:val="24"/>
          <w:szCs w:val="24"/>
          <w:lang w:val="pl-PL"/>
        </w:rPr>
        <w:t xml:space="preserve"> usmjerene na unovčenje pokretnina i nekretnina</w:t>
      </w:r>
      <w:r>
        <w:rPr>
          <w:rFonts w:hAnsi="Times New Roman" w:ascii="Times New Roman"/>
          <w:sz w:val="24"/>
          <w:szCs w:val="24"/>
          <w:lang w:val="pl-PL"/>
        </w:rPr>
        <w:t xml:space="preserve"> stečajnog dužnika.</w:t>
      </w:r>
    </w:p>
    <w:p w:rsidRDefault="00D92C6E" w:rsidP="00337F4F" w:rsidR="00D92C6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151E" w:rsidP="000E1F39" w:rsidR="0037151E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D92C6E" w:rsidP="00706FEC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Zagreb: 15.03</w:t>
      </w:r>
      <w:r w:rsidR="00337F4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11C0F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B11C0F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11C0F">
        <w:rPr>
          <w:rFonts w:hAnsi="Times New Roman" w:ascii="Times New Roman"/>
          <w:sz w:val="24"/>
          <w:szCs w:val="24"/>
          <w:lang w:val="pl-PL"/>
        </w:rPr>
        <w:t xml:space="preserve">       </w:t>
      </w:r>
      <w:r w:rsidR="000E1F39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C61F72" w:rsidR="00C61F72" w:rsidRPr="000E1F39">
      <w:pPr>
        <w:rPr>
          <w:lang w:val="pl-PL"/>
        </w:rPr>
      </w:pPr>
    </w:p>
    <w:sectPr w:rsidSect="00701E0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E4ACB"/>
    <w:multiLevelType w:val="hybridMultilevel"/>
    <w:tmpl w:val="E0CA23F6"/>
    <w:lvl w:tplc="56882F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1A48DF"/>
    <w:multiLevelType w:val="hybridMultilevel"/>
    <w:tmpl w:val="DCAEB68A"/>
    <w:lvl w:tplc="DF4639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F058DF"/>
    <w:multiLevelType w:val="hybridMultilevel"/>
    <w:tmpl w:val="E2C64F0A"/>
    <w:lvl w:tplc="849E28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F752A05"/>
    <w:multiLevelType w:val="hybridMultilevel"/>
    <w:tmpl w:val="F508B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F0228E1"/>
    <w:multiLevelType w:val="hybridMultilevel"/>
    <w:tmpl w:val="2D6A8080"/>
    <w:lvl w:tplc="4AF030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4E5F8A"/>
    <w:multiLevelType w:val="hybridMultilevel"/>
    <w:tmpl w:val="08969E0E"/>
    <w:lvl w:tplc="77A80362" w:ilvl="0">
      <w:start w:val="1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C08491D"/>
    <w:multiLevelType w:val="hybridMultilevel"/>
    <w:tmpl w:val="4FD4F4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066062"/>
    <w:multiLevelType w:val="hybridMultilevel"/>
    <w:tmpl w:val="711A8962"/>
    <w:lvl w:tplc="8DE635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5A44"/>
    <w:rsid w:val="000377FE"/>
    <w:rsid w:val="000429F9"/>
    <w:rsid w:val="00045C03"/>
    <w:rsid w:val="00080530"/>
    <w:rsid w:val="000E1F39"/>
    <w:rsid w:val="000E2940"/>
    <w:rsid w:val="00100B5B"/>
    <w:rsid w:val="00126FBF"/>
    <w:rsid w:val="001C3620"/>
    <w:rsid w:val="001E04B9"/>
    <w:rsid w:val="00285F0E"/>
    <w:rsid w:val="00292E1A"/>
    <w:rsid w:val="00327FD7"/>
    <w:rsid w:val="00337F4F"/>
    <w:rsid w:val="0037151E"/>
    <w:rsid w:val="003A0F07"/>
    <w:rsid w:val="003A4DCA"/>
    <w:rsid w:val="003D2615"/>
    <w:rsid w:val="0040427A"/>
    <w:rsid w:val="0040444A"/>
    <w:rsid w:val="004759D7"/>
    <w:rsid w:val="004F006F"/>
    <w:rsid w:val="005A34F7"/>
    <w:rsid w:val="005F1F6E"/>
    <w:rsid w:val="0063547B"/>
    <w:rsid w:val="006562CD"/>
    <w:rsid w:val="006672B7"/>
    <w:rsid w:val="00701E03"/>
    <w:rsid w:val="00706FEC"/>
    <w:rsid w:val="007B1AD5"/>
    <w:rsid w:val="007B59AB"/>
    <w:rsid w:val="007D4CAA"/>
    <w:rsid w:val="007E5DE5"/>
    <w:rsid w:val="007F660F"/>
    <w:rsid w:val="00803793"/>
    <w:rsid w:val="008512FB"/>
    <w:rsid w:val="00885A07"/>
    <w:rsid w:val="008C1755"/>
    <w:rsid w:val="008D2C73"/>
    <w:rsid w:val="00936F38"/>
    <w:rsid w:val="00937CFD"/>
    <w:rsid w:val="00944B26"/>
    <w:rsid w:val="00947332"/>
    <w:rsid w:val="00962895"/>
    <w:rsid w:val="00970026"/>
    <w:rsid w:val="00975DD5"/>
    <w:rsid w:val="00982234"/>
    <w:rsid w:val="009A1D9D"/>
    <w:rsid w:val="009C029D"/>
    <w:rsid w:val="009F047D"/>
    <w:rsid w:val="00AB344E"/>
    <w:rsid w:val="00AC3658"/>
    <w:rsid w:val="00AE1B7B"/>
    <w:rsid w:val="00B11C0F"/>
    <w:rsid w:val="00B46174"/>
    <w:rsid w:val="00C220DB"/>
    <w:rsid w:val="00C407D4"/>
    <w:rsid w:val="00C61F72"/>
    <w:rsid w:val="00C84D77"/>
    <w:rsid w:val="00C9762B"/>
    <w:rsid w:val="00CD3204"/>
    <w:rsid w:val="00CE088A"/>
    <w:rsid w:val="00D0551B"/>
    <w:rsid w:val="00D37A20"/>
    <w:rsid w:val="00D44803"/>
    <w:rsid w:val="00D518A7"/>
    <w:rsid w:val="00D92C6E"/>
    <w:rsid w:val="00DA0260"/>
    <w:rsid w:val="00E35D2E"/>
    <w:rsid w:val="00ED02FF"/>
    <w:rsid w:val="00FC46D2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D26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5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9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59AB"/>
    <w:pPr>
      <w:ind w:left="720"/>
      <w:contextualSpacing/>
    </w:pPr>
  </w:style>
  <w:style w:styleId="Bezproreda" w:type="paragraph">
    <w:name w:val="No Spacing"/>
    <w:uiPriority w:val="1"/>
    <w:qFormat/>
    <w:rsid w:val="00D4480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C3658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ijeloteksta" w:type="paragraph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D26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FEC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5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9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84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5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93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St-3602/2016-26</izvorni_sadrzaj>
    <derivirana_varijabla naziv="DomainObject.Oznaka_1">St-3602/2016-26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3602</izvorni_sadrzaj>
    <derivirana_varijabla naziv="DomainObject.Predmet.Broj_1">3602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St-3602/2016</izvorni_sadrzaj>
    <derivirana_varijabla naziv="DomainObject.Predmet.OznakaBroj_1">St-3602/2016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OGRIJEVNO DRVO d.o.o.</izvorni_sadrzaj>
    <derivirana_varijabla naziv="DomainObject.Predmet.ProtustrankaFormated_1">  OGRIJEVNO DRVO d.o.o.</derivirana_varijabla>
  </DomainObject.Predmet.ProtustrankaFormated>
  <DomainObject.Predmet.ProtustrankaFormatedOIB>
    <izvorni_sadrzaj>  OGRIJEVNO DRVO d.o.o., OIB 79785000231</izvorni_sadrzaj>
    <derivirana_varijabla naziv="DomainObject.Predmet.ProtustrankaFormatedOIB_1">  OGRIJEVNO DRVO d.o.o., OIB 79785000231</derivirana_varijabla>
  </DomainObject.Predmet.ProtustrankaFormatedOIB>
  <DomainObject.Predmet.ProtustrankaFormatedWithAdress>
    <izvorni_sadrzaj> OGRIJEVNO DRVO d.o.o., Jakova Gotovca 12, 10000 Zagreb</izvorni_sadrzaj>
    <derivirana_varijabla naziv="DomainObject.Predmet.ProtustrankaFormatedWithAdress_1"> OGRIJEVNO DRVO d.o.o., Jakova Gotovca 12, 10000 Zagreb</derivirana_varijabla>
  </DomainObject.Predmet.ProtustrankaFormatedWithAdress>
  <DomainObject.Predmet.ProtustrankaFormatedWithAdressOIB>
    <izvorni_sadrzaj> OGRIJEVNO DRVO d.o.o., OIB 79785000231, Jakova Gotovca 12, 10000 Zagreb</izvorni_sadrzaj>
    <derivirana_varijabla naziv="DomainObject.Predmet.ProtustrankaFormatedWithAdressOIB_1"> OGRIJEVNO DRVO d.o.o., OIB 79785000231, Jakova Gotovca 12, 10000 Zagreb</derivirana_varijabla>
  </DomainObject.Predmet.ProtustrankaFormatedWithAdressOIB>
  <DomainObject.Predmet.ProtustrankaWithAdress>
    <izvorni_sadrzaj>OGRIJEVNO DRVO d.o.o. Jakova Gotovca 12, 10000 Zagreb</izvorni_sadrzaj>
    <derivirana_varijabla naziv="DomainObject.Predmet.ProtustrankaWithAdress_1">OGRIJEVNO DRVO d.o.o. Jakova Gotovca 12, 10000 Zagreb</derivirana_varijabla>
  </DomainObject.Predmet.ProtustrankaWithAdress>
  <DomainObject.Predmet.ProtustrankaWithAdressOIB>
    <izvorni_sadrzaj>OGRIJEVNO DRVO d.o.o., OIB 79785000231, Jakova Gotovca 12, 10000 Zagreb</izvorni_sadrzaj>
    <derivirana_varijabla naziv="DomainObject.Predmet.ProtustrankaWithAdressOIB_1">OGRIJEVNO DRVO d.o.o., OIB 79785000231, Jakova Gotovca 12, 10000 Zagreb</derivirana_varijabla>
  </DomainObject.Predmet.ProtustrankaWithAdressOIB>
  <DomainObject.Predmet.ProtustrankaNazivFormated>
    <izvorni_sadrzaj>OGRIJEVNO DRVO d.o.o.</izvorni_sadrzaj>
    <derivirana_varijabla naziv="DomainObject.Predmet.ProtustrankaNazivFormated_1">OGRIJEVNO DRVO d.o.o.</derivirana_varijabla>
  </DomainObject.Predmet.ProtustrankaNazivFormated>
  <DomainObject.Predmet.ProtustrankaNazivFormatedOIB>
    <izvorni_sadrzaj>OGRIJEVNO DRVO d.o.o., OIB 79785000231</izvorni_sadrzaj>
    <derivirana_varijabla naziv="DomainObject.Predmet.ProtustrankaNazivFormatedOIB_1">OGRIJEVNO DRVO d.o.o., OIB 79785000231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OGRIJEVNO DRVO d.o.o.</item>
    </izvorni_sadrzaj>
    <derivirana_varijabla naziv="DomainObject.Predmet.ProtuStrankaListFormated_1">
      <item>OGRIJEVNO DRVO d.o.o.</item>
    </derivirana_varijabla>
  </DomainObject.Predmet.ProtuStrankaListFormated>
  <DomainObject.Predmet.ProtuStrankaListFormatedOIB>
    <izvorni_sadrzaj>
      <item>OGRIJEVNO DRVO d.o.o., OIB 79785000231</item>
    </izvorni_sadrzaj>
    <derivirana_varijabla naziv="DomainObject.Predmet.ProtuStrankaListFormatedOIB_1">
      <item>OGRIJEVNO DRVO d.o.o., OIB 79785000231</item>
    </derivirana_varijabla>
  </DomainObject.Predmet.ProtuStrankaListFormatedOIB>
  <DomainObject.Predmet.ProtuStrankaListFormatedWithAdress>
    <izvorni_sadrzaj>
      <item>OGRIJEVNO DRVO d.o.o., Jakova Gotovca 12, 10000 Zagreb</item>
    </izvorni_sadrzaj>
    <derivirana_varijabla naziv="DomainObject.Predmet.ProtuStrankaListFormatedWithAdress_1">
      <item>OGRIJEVNO DRVO d.o.o., Jakova Gotovca 12, 10000 Zagreb</item>
    </derivirana_varijabla>
  </DomainObject.Predmet.ProtuStrankaListFormatedWithAdress>
  <DomainObject.Predmet.ProtuStrankaListFormatedWithAdressOIB>
    <izvorni_sadrzaj>
      <item>OGRIJEVNO DRVO d.o.o., OIB 79785000231, Jakova Gotovca 12, 10000 Zagreb</item>
    </izvorni_sadrzaj>
    <derivirana_varijabla naziv="DomainObject.Predmet.ProtuStrankaListFormatedWithAdressOIB_1">
      <item>OGRIJEVNO DRVO d.o.o., OIB 79785000231, Jakova Gotovca 12, 10000 Zagreb</item>
    </derivirana_varijabla>
  </DomainObject.Predmet.ProtuStrankaListFormatedWithAdressOIB>
  <DomainObject.Predmet.ProtuStrankaListNazivFormated>
    <izvorni_sadrzaj>
      <item>OGRIJEVNO DRVO d.o.o.</item>
    </izvorni_sadrzaj>
    <derivirana_varijabla naziv="DomainObject.Predmet.ProtuStrankaListNazivFormated_1">
      <item>OGRIJEVNO DRVO d.o.o.</item>
    </derivirana_varijabla>
  </DomainObject.Predmet.ProtuStrankaListNazivFormated>
  <DomainObject.Predmet.ProtuStrankaListNazivFormatedOIB>
    <izvorni_sadrzaj>
      <item>OGRIJEVNO DRVO d.o.o., OIB 79785000231</item>
    </izvorni_sadrzaj>
    <derivirana_varijabla naziv="DomainObject.Predmet.ProtuStrankaListNazivFormatedOIB_1">
      <item>OGRIJEVNO DRVO d.o.o., OIB 79785000231</item>
    </derivirana_varijabla>
  </DomainObject.Predmet.ProtuStrankaListNazivFormatedOIB>
  <DomainObject.Predmet.OstaliListFormated>
    <izvorni_sadrzaj>
      <item>Veljko Kukulj</item>
    </izvorni_sadrzaj>
    <derivirana_varijabla naziv="DomainObject.Predmet.OstaliListFormated_1">
      <item>Veljko Kukulj</item>
    </derivirana_varijabla>
  </DomainObject.Predmet.OstaliListFormated>
  <DomainObject.Predmet.OstaliListFormatedOIB>
    <izvorni_sadrzaj>
      <item>Veljko Kukulj, OIB 31050428046</item>
    </izvorni_sadrzaj>
    <derivirana_varijabla naziv="DomainObject.Predmet.OstaliListFormatedOIB_1">
      <item>Veljko Kukulj, OIB 31050428046</item>
    </derivirana_varijabla>
  </DomainObject.Predmet.OstaliListFormatedOIB>
  <DomainObject.Predmet.OstaliListFormatedWithAdress>
    <izvorni_sadrzaj>
      <item>Veljko Kukulj, Jakova Gotovca 12, 10000 Zagreb</item>
    </izvorni_sadrzaj>
    <derivirana_varijabla naziv="DomainObject.Predmet.OstaliListFormatedWithAdress_1">
      <item>Veljko Kukulj, Jakova Gotovca 12, 10000 Zagreb</item>
    </derivirana_varijabla>
  </DomainObject.Predmet.OstaliListFormatedWithAdress>
  <DomainObject.Predmet.OstaliListFormatedWithAdressOIB>
    <izvorni_sadrzaj>
      <item>Veljko Kukulj, OIB 31050428046, Jakova Gotovca 12, 10000 Zagreb</item>
    </izvorni_sadrzaj>
    <derivirana_varijabla naziv="DomainObject.Predmet.OstaliListFormatedWithAdressOIB_1">
      <item>Veljko Kukulj, OIB 31050428046, Jakova Gotovca 12, 10000 Zagreb</item>
    </derivirana_varijabla>
  </DomainObject.Predmet.OstaliListFormatedWithAdressOIB>
  <DomainObject.Predmet.OstaliListNazivFormated>
    <izvorni_sadrzaj>
      <item>Veljko Kukulj</item>
    </izvorni_sadrzaj>
    <derivirana_varijabla naziv="DomainObject.Predmet.OstaliListNazivFormated_1">
      <item>Veljko Kukulj</item>
    </derivirana_varijabla>
  </DomainObject.Predmet.OstaliListNazivFormated>
  <DomainObject.Predmet.OstaliListNazivFormatedOIB>
    <izvorni_sadrzaj>
      <item>Veljko Kukulj, OIB 31050428046</item>
    </izvorni_sadrzaj>
    <derivirana_varijabla naziv="DomainObject.Predmet.OstaliListNazivFormatedOIB_1">
      <item>Veljko Kukulj, OIB 31050428046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OGRIJEVNO DRVO d.o.o.</izvorni_sadrzaj>
    <derivirana_varijabla naziv="DomainObject.Predmet.ProtustrankaIDrugi_1">OGRIJEVNO DRVO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OGRIJEVNO DRVO d.o.o., OIB 79785000231, Jakova Gotovca 12, 10000 Zagreb</izvorni_sadrzaj>
    <derivirana_varijabla naziv="DomainObject.Predmet.ProtustrankaIDrugiAdressOIB_1">OGRIJEVNO DRVO d.o.o., OIB 79785000231, Jakova Gotovca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OGRIJEVNO DRVO d.o.o.</item>
      <item>Veljko Kukulj</item>
    </izvorni_sadrzaj>
    <derivirana_varijabla naziv="DomainObject.Predmet.SudioniciListNaziv_1">
      <item>FINA Regionalni centar Zagreb</item>
      <item>OGRIJEVNO DRVO d.o.o.</item>
      <item>Veljko Kukulj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OGRIJEVNO DRVO d.o.o., OIB 79785000231, Jakova Gotovca 12,10000 Zagreb</item>
      <item>Veljko Kukulj, OIB 31050428046, Jakova Gotovca 12,10000 Zagreb</item>
    </izvorni_sadrzaj>
    <derivirana_varijabla naziv="DomainObject.Predmet.SudioniciListAdressOIB_1">
      <item>FINA Regionalni centar Zagreb, OIB 85821130368, Trg svibanjskih žrtava 1995. br. 1,10000 Zagreb</item>
      <item>OGRIJEVNO DRVO d.o.o., OIB 79785000231, Jakova Gotovca 12,10000 Zagreb</item>
      <item>Veljko Kukulj, OIB 31050428046, Jakova Gotovca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79785000231</item>
      <item>, OIB 31050428046</item>
    </izvorni_sadrzaj>
    <derivirana_varijabla naziv="DomainObject.Predmet.SudioniciListNazivOIB_1">
      <item>, OIB 85821130368</item>
      <item>, OIB 79785000231</item>
      <item>, OIB 31050428046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664</properties:Words>
  <properties:Characters>4160</properties:Characters>
  <properties:Lines>197</properties:Lines>
  <properties:Paragraphs>94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2017-03-24T11:28:00Z</dcterms:created>
  <dc:creator>ADMINIBM</dc:creator>
  <cp:lastModifiedBy>Vinka Mihalinčić</cp:lastModifiedBy>
  <cp:lastPrinted>2016-12-19T12:43:00Z</cp:lastPrinted>
  <dcterms:modified xmlns:xsi="http://www.w3.org/2001/XMLSchema-instance" xsi:type="dcterms:W3CDTF">2017-03-24T11:29:00Z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St-3602/2016-26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