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1b79" w14:paraId="5b31b79" w:rsidRDefault="00131D6A" w:rsidP="00131D6A" w:rsidR="00131D6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D6A" w:rsidP="00131D6A" w:rsidR="00131D6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31D6A" w:rsidP="00131D6A" w:rsidR="00131D6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31D6A" w:rsidP="00131D6A" w:rsidR="00131D6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31D6A" w:rsidP="00131D6A" w:rsidR="00131D6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31D6A" w:rsidP="00131D6A" w:rsidR="00131D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31D6A" w:rsidP="00131D6A" w:rsidR="00131D6A">
      <w:pPr>
        <w:jc w:val="center"/>
        <w:rPr>
          <w:rFonts w:cs="Times New Roman" w:eastAsia="Times New Roman"/>
          <w:szCs w:val="24"/>
        </w:rPr>
      </w:pPr>
    </w:p>
    <w:p w:rsidRDefault="00131D6A" w:rsidP="00131D6A" w:rsidR="00131D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31D6A" w:rsidP="00131D6A" w:rsidR="00131D6A">
      <w:pPr>
        <w:rPr>
          <w:rFonts w:cs="Times New Roman" w:eastAsia="Times New Roman"/>
          <w:szCs w:val="24"/>
        </w:rPr>
      </w:pPr>
    </w:p>
    <w:p w:rsidRDefault="00131D6A" w:rsidP="00131D6A" w:rsidR="00131D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S &amp; S ENERGY d. o. o. Umag, Jadranska 11b , OIB </w:t>
      </w:r>
      <w:r w:rsidRPr="00131D6A">
        <w:rPr>
          <w:rFonts w:cs="Times New Roman" w:eastAsia="Times New Roman"/>
        </w:rPr>
        <w:t>45803576874</w:t>
      </w:r>
      <w:r>
        <w:rPr>
          <w:rFonts w:cs="Times New Roman" w:eastAsia="Times New Roman"/>
        </w:rPr>
        <w:t xml:space="preserve">, MBS </w:t>
      </w:r>
      <w:r w:rsidRPr="00131D6A">
        <w:rPr>
          <w:rFonts w:cs="Times New Roman" w:eastAsia="Times New Roman"/>
        </w:rPr>
        <w:t>040335000</w:t>
      </w:r>
      <w:r>
        <w:rPr>
          <w:rFonts w:cs="Times New Roman" w:eastAsia="Times New Roman"/>
          <w:szCs w:val="24"/>
        </w:rPr>
        <w:t>, 11. siječnja 2018.</w:t>
      </w:r>
    </w:p>
    <w:p w:rsidRDefault="00131D6A" w:rsidP="00131D6A" w:rsidR="00131D6A">
      <w:pPr>
        <w:rPr>
          <w:rFonts w:cs="Times New Roman" w:eastAsia="Times New Roman"/>
          <w:szCs w:val="24"/>
        </w:rPr>
      </w:pPr>
    </w:p>
    <w:p w:rsidRDefault="00131D6A" w:rsidP="00131D6A" w:rsidR="00131D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31D6A" w:rsidP="00131D6A" w:rsidR="00131D6A">
      <w:pPr>
        <w:rPr>
          <w:rFonts w:cs="Times New Roman" w:eastAsia="Times New Roman"/>
          <w:szCs w:val="24"/>
        </w:rPr>
      </w:pPr>
    </w:p>
    <w:p w:rsidRDefault="00131D6A" w:rsidP="00131D6A" w:rsidR="00131D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S &amp; S ENERGY d. o. o. Umag, Jadranska 11b , OIB </w:t>
      </w:r>
      <w:r w:rsidRPr="00131D6A">
        <w:rPr>
          <w:rFonts w:cs="Times New Roman" w:eastAsia="Times New Roman"/>
        </w:rPr>
        <w:t>45803576874</w:t>
      </w:r>
      <w:r>
        <w:rPr>
          <w:rFonts w:cs="Times New Roman" w:eastAsia="Times New Roman"/>
        </w:rPr>
        <w:t xml:space="preserve">, MBS </w:t>
      </w:r>
      <w:r w:rsidRPr="00131D6A">
        <w:rPr>
          <w:rFonts w:cs="Times New Roman" w:eastAsia="Times New Roman"/>
        </w:rPr>
        <w:t>040335000</w:t>
      </w:r>
      <w:r>
        <w:rPr>
          <w:rFonts w:cs="Times New Roman" w:eastAsia="Times New Roman"/>
          <w:szCs w:val="24"/>
        </w:rPr>
        <w:t>.</w:t>
      </w:r>
    </w:p>
    <w:p w:rsidRDefault="00131D6A" w:rsidP="00131D6A" w:rsidR="00131D6A">
      <w:pPr>
        <w:rPr>
          <w:rFonts w:cs="Times New Roman" w:eastAsia="Times New Roman"/>
          <w:szCs w:val="24"/>
        </w:rPr>
      </w:pPr>
    </w:p>
    <w:p w:rsidRDefault="00131D6A" w:rsidP="00131D6A" w:rsidR="00131D6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131D6A" w:rsidP="00131D6A" w:rsidR="00131D6A">
      <w:pPr>
        <w:rPr>
          <w:rFonts w:cs="Times New Roman" w:eastAsia="Times New Roman"/>
          <w:szCs w:val="20"/>
        </w:rPr>
      </w:pPr>
    </w:p>
    <w:p w:rsidRDefault="00131D6A" w:rsidP="00131D6A" w:rsidR="00131D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S &amp; S ENERGY d. o. o. Umag, Jadranska 11b , OIB </w:t>
      </w:r>
      <w:r w:rsidRPr="00131D6A">
        <w:rPr>
          <w:rFonts w:cs="Times New Roman" w:eastAsia="Times New Roman"/>
        </w:rPr>
        <w:t>45803576874</w:t>
      </w:r>
      <w:r>
        <w:rPr>
          <w:rFonts w:cs="Times New Roman" w:eastAsia="Times New Roman"/>
        </w:rPr>
        <w:t xml:space="preserve">, MBS </w:t>
      </w:r>
      <w:r w:rsidRPr="00131D6A">
        <w:rPr>
          <w:rFonts w:cs="Times New Roman" w:eastAsia="Times New Roman"/>
        </w:rPr>
        <w:t>040335000</w:t>
      </w:r>
      <w:r>
        <w:rPr>
          <w:rFonts w:cs="Times New Roman" w:eastAsia="Times New Roman"/>
          <w:szCs w:val="24"/>
        </w:rPr>
        <w:t>.</w:t>
      </w:r>
    </w:p>
    <w:p w:rsidRDefault="00131D6A" w:rsidP="00131D6A" w:rsidR="00131D6A">
      <w:pPr>
        <w:ind w:firstLine="709"/>
        <w:rPr>
          <w:rFonts w:cs="Times New Roman" w:eastAsia="Times New Roman"/>
          <w:szCs w:val="24"/>
        </w:rPr>
      </w:pPr>
    </w:p>
    <w:p w:rsidRDefault="00131D6A" w:rsidP="00131D6A" w:rsidR="00131D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S &amp; S ENERGY d. o. o. Umag, Jadranska 11b , OIB </w:t>
      </w:r>
      <w:r w:rsidRPr="00131D6A">
        <w:rPr>
          <w:rFonts w:cs="Times New Roman" w:eastAsia="Times New Roman"/>
        </w:rPr>
        <w:t>45803576874</w:t>
      </w:r>
      <w:r>
        <w:rPr>
          <w:rFonts w:cs="Times New Roman" w:eastAsia="Times New Roman"/>
        </w:rPr>
        <w:t xml:space="preserve">, MBS </w:t>
      </w:r>
      <w:r w:rsidRPr="00131D6A">
        <w:rPr>
          <w:rFonts w:cs="Times New Roman" w:eastAsia="Times New Roman"/>
        </w:rPr>
        <w:t>040335000</w:t>
      </w:r>
      <w:r>
        <w:rPr>
          <w:rFonts w:cs="Times New Roman" w:eastAsia="Times New Roman"/>
          <w:szCs w:val="24"/>
        </w:rPr>
        <w:t>.</w:t>
      </w:r>
    </w:p>
    <w:p w:rsidRDefault="00131D6A" w:rsidP="00131D6A" w:rsidR="00131D6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31D6A" w:rsidP="00131D6A" w:rsidR="00131D6A">
      <w:pPr>
        <w:rPr>
          <w:rFonts w:cs="Times New Roman" w:eastAsia="Times New Roman"/>
          <w:szCs w:val="24"/>
        </w:rPr>
      </w:pPr>
    </w:p>
    <w:p w:rsidRDefault="00131D6A" w:rsidP="00131D6A" w:rsidR="00131D6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31D6A" w:rsidP="00131D6A" w:rsidR="00131D6A">
      <w:pPr>
        <w:ind w:firstLine="708"/>
        <w:rPr>
          <w:rFonts w:cs="Times New Roman" w:eastAsia="Times New Roman"/>
          <w:szCs w:val="24"/>
        </w:rPr>
      </w:pPr>
    </w:p>
    <w:p w:rsidRDefault="00131D6A" w:rsidP="00131D6A" w:rsidR="00131D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studenog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S &amp; S ENERGY d. o. o. Umag.</w:t>
      </w:r>
    </w:p>
    <w:p w:rsidRDefault="00131D6A" w:rsidP="00131D6A" w:rsidR="00131D6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1. studenog 2017. imao neizvršene osnove za plaćanje u neprekinutom razdoblju od 120 dana u ukupnom iznosu 5.977,89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8.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St-598/2017-3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131D6A" w:rsidP="00131D6A" w:rsidR="00131D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31D6A" w:rsidP="00131D6A" w:rsidR="00131D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31D6A" w:rsidP="00131D6A" w:rsidR="00131D6A">
      <w:pPr>
        <w:rPr>
          <w:rFonts w:cs="Times New Roman" w:eastAsia="Times New Roman"/>
          <w:szCs w:val="24"/>
        </w:rPr>
      </w:pPr>
    </w:p>
    <w:p w:rsidRDefault="00131D6A" w:rsidP="00131D6A" w:rsidR="00131D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siječnja 2018. </w:t>
      </w:r>
    </w:p>
    <w:p w:rsidRDefault="00131D6A" w:rsidP="00131D6A" w:rsidR="00131D6A">
      <w:pPr>
        <w:rPr>
          <w:rFonts w:cs="Times New Roman" w:eastAsia="Times New Roman"/>
          <w:szCs w:val="24"/>
        </w:rPr>
      </w:pPr>
    </w:p>
    <w:p w:rsidRDefault="00131D6A" w:rsidP="00131D6A" w:rsidR="00131D6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31D6A" w:rsidP="00131D6A" w:rsidR="00131D6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404B4B">
        <w:rPr>
          <w:rFonts w:cs="Times New Roman" w:eastAsia="Times New Roman"/>
          <w:szCs w:val="24"/>
        </w:rPr>
        <w:t xml:space="preserve">. v. r. </w:t>
      </w:r>
    </w:p>
    <w:p w:rsidRDefault="00131D6A" w:rsidP="00131D6A" w:rsidR="00131D6A">
      <w:pPr>
        <w:jc w:val="left"/>
        <w:rPr>
          <w:rFonts w:cs="Times New Roman" w:eastAsia="Times New Roman"/>
          <w:szCs w:val="24"/>
        </w:rPr>
      </w:pPr>
    </w:p>
    <w:p w:rsidRDefault="00131D6A" w:rsidP="00131D6A" w:rsidR="00131D6A">
      <w:pPr>
        <w:jc w:val="left"/>
        <w:rPr>
          <w:rFonts w:cs="Times New Roman" w:eastAsia="Times New Roman"/>
          <w:szCs w:val="24"/>
        </w:rPr>
      </w:pPr>
    </w:p>
    <w:p w:rsidRDefault="00131D6A" w:rsidP="00131D6A" w:rsidR="00131D6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31D6A" w:rsidP="00131D6A" w:rsidR="00131D6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31D6A" w:rsidP="00131D6A" w:rsidR="00131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31D6A" w:rsidP="00131D6A" w:rsidR="00131D6A">
      <w:pPr>
        <w:rPr>
          <w:rFonts w:cs="Times New Roman" w:eastAsia="Times New Roman"/>
          <w:szCs w:val="24"/>
        </w:rPr>
      </w:pPr>
    </w:p>
    <w:p w:rsidRDefault="00131D6A" w:rsidP="00131D6A" w:rsidR="00131D6A">
      <w:pPr>
        <w:rPr>
          <w:rFonts w:cs="Times New Roman" w:eastAsia="Times New Roman"/>
          <w:szCs w:val="24"/>
        </w:rPr>
      </w:pPr>
    </w:p>
    <w:p w:rsidRDefault="00131D6A" w:rsidP="00131D6A" w:rsidR="00131D6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31D6A" w:rsidP="00131D6A" w:rsidR="00131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31D6A" w:rsidP="00131D6A" w:rsidR="00131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 &amp; S ENERGY d. o. o. Umag, Jadranska 11b, </w:t>
      </w:r>
    </w:p>
    <w:p w:rsidRDefault="00131D6A" w:rsidP="00131D6A" w:rsidR="00131D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131D6A" w:rsidP="00131D6A" w:rsidR="00131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31D6A" w:rsidP="00131D6A" w:rsidR="00131D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18,</w:t>
      </w:r>
    </w:p>
    <w:p w:rsidRDefault="00131D6A" w:rsidP="00131D6A" w:rsidR="00131D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31D6A" w:rsidP="00131D6A" w:rsidR="00131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31D6A" w:rsidP="00131D6A" w:rsidR="00131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31D6A" w:rsidP="00131D6A" w:rsidR="00131D6A"/>
    <w:p w:rsidRDefault="00131D6A" w:rsidP="00131D6A" w:rsidR="00131D6A"/>
    <w:p w:rsidRDefault="00131D6A" w:rsidP="00131D6A" w:rsidR="00131D6A"/>
    <w:sectPr w:rsidSect="00766899" w:rsidR="00131D6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D6A" w:rsidP="00131D6A" w:rsidR="00131D6A">
      <w:r>
        <w:separator/>
      </w:r>
    </w:p>
  </w:endnote>
  <w:endnote w:id="0" w:type="continuationSeparator">
    <w:p w:rsidRDefault="00131D6A" w:rsidP="00131D6A" w:rsidR="00131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D6A" w:rsidP="00131D6A" w:rsidR="00131D6A">
      <w:r>
        <w:separator/>
      </w:r>
    </w:p>
  </w:footnote>
  <w:footnote w:id="0" w:type="continuationSeparator">
    <w:p w:rsidRDefault="00131D6A" w:rsidP="00131D6A" w:rsidR="00131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B4B" w:rsidR="00766899">
    <w:pPr>
      <w:pStyle w:val="Zaglavlje"/>
    </w:pPr>
    <w:r>
      <w:tab/>
      <w:t>2</w:t>
    </w:r>
    <w:r>
      <w:tab/>
      <w:t>3 St-</w:t>
    </w:r>
    <w:r w:rsidR="00131D6A">
      <w:t>598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B4B" w:rsidR="00766899">
    <w:pPr>
      <w:pStyle w:val="Zaglavlje"/>
    </w:pPr>
    <w:r>
      <w:tab/>
    </w:r>
    <w:r>
      <w:tab/>
      <w:t>3 St-</w:t>
    </w:r>
    <w:r w:rsidR="00131D6A">
      <w:t>598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4F9"/>
    <w:rsid w:val="00131D6A"/>
    <w:rsid w:val="00404B4B"/>
    <w:rsid w:val="0047136B"/>
    <w:rsid w:val="00561B59"/>
    <w:rsid w:val="00D5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D6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D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1D6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D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D6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1D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D6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B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4B4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4B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4B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D6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D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1D6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D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D6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1D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D6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B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4B4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4B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4B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&amp; S ENERGY d.o.o. UMAG</izvorni_sadrzaj>
    <derivirana_varijabla naziv="DomainObject.Predmet.ProtustrankaFormated_1">  S &amp; S ENERGY d.o.o. UMAG</derivirana_varijabla>
  </DomainObject.Predmet.ProtustrankaFormated>
  <DomainObject.Predmet.ProtustrankaFormatedOIB>
    <izvorni_sadrzaj>  S &amp; S ENERGY d.o.o. UMAG, OIB 45803576874</izvorni_sadrzaj>
    <derivirana_varijabla naziv="DomainObject.Predmet.ProtustrankaFormatedOIB_1">  S &amp; S ENERGY d.o.o. UMAG, OIB 45803576874</derivirana_varijabla>
  </DomainObject.Predmet.ProtustrankaFormatedOIB>
  <DomainObject.Predmet.ProtustrankaFormatedWithAdress>
    <izvorni_sadrzaj> S &amp; S ENERGY d.o.o. UMAG, Jadranska 11b, 52470 Umag</izvorni_sadrzaj>
    <derivirana_varijabla naziv="DomainObject.Predmet.ProtustrankaFormatedWithAdress_1"> S &amp; S ENERGY d.o.o. UMAG, Jadranska 11b, 52470 Umag</derivirana_varijabla>
  </DomainObject.Predmet.ProtustrankaFormatedWithAdress>
  <DomainObject.Predmet.ProtustrankaFormatedWithAdressOIB>
    <izvorni_sadrzaj> S &amp; S ENERGY d.o.o. UMAG, OIB 45803576874, Jadranska 11b, 52470 Umag</izvorni_sadrzaj>
    <derivirana_varijabla naziv="DomainObject.Predmet.ProtustrankaFormatedWithAdressOIB_1"> S &amp; S ENERGY d.o.o. UMAG, OIB 45803576874, Jadranska 11b, 52470 Umag</derivirana_varijabla>
  </DomainObject.Predmet.ProtustrankaFormatedWithAdressOIB>
  <DomainObject.Predmet.ProtustrankaWithAdress>
    <izvorni_sadrzaj>S &amp; S ENERGY d.o.o. UMAG Jadranska 11b, 52470 Umag</izvorni_sadrzaj>
    <derivirana_varijabla naziv="DomainObject.Predmet.ProtustrankaWithAdress_1">S &amp; S ENERGY d.o.o. UMAG Jadranska 11b, 52470 Umag</derivirana_varijabla>
  </DomainObject.Predmet.ProtustrankaWithAdress>
  <DomainObject.Predmet.ProtustrankaWithAdressOIB>
    <izvorni_sadrzaj>S &amp; S ENERGY d.o.o. UMAG, OIB 45803576874, Jadranska 11b, 52470 Umag</izvorni_sadrzaj>
    <derivirana_varijabla naziv="DomainObject.Predmet.ProtustrankaWithAdressOIB_1">S &amp; S ENERGY d.o.o. UMAG, OIB 45803576874, Jadranska 11b, 52470 Umag</derivirana_varijabla>
  </DomainObject.Predmet.ProtustrankaWithAdressOIB>
  <DomainObject.Predmet.ProtustrankaNazivFormated>
    <izvorni_sadrzaj>S &amp; S ENERGY d.o.o. UMAG</izvorni_sadrzaj>
    <derivirana_varijabla naziv="DomainObject.Predmet.ProtustrankaNazivFormated_1">S &amp; S ENERGY d.o.o. UMAG</derivirana_varijabla>
  </DomainObject.Predmet.ProtustrankaNazivFormated>
  <DomainObject.Predmet.ProtustrankaNazivFormatedOIB>
    <izvorni_sadrzaj>S &amp; S ENERGY d.o.o. UMAG, OIB 45803576874</izvorni_sadrzaj>
    <derivirana_varijabla naziv="DomainObject.Predmet.ProtustrankaNazivFormatedOIB_1">S &amp; S ENERGY d.o.o. UMAG, OIB 45803576874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5977.89</izvorni_sadrzaj>
    <derivirana_varijabla naziv="DomainObject.Predmet.TrenutnaVrijednost_1">5977.89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 &amp; S ENERGY d.o.o. UMAG</item>
    </izvorni_sadrzaj>
    <derivirana_varijabla naziv="DomainObject.Predmet.ProtuStrankaListFormated_1">
      <item>S &amp; S ENERGY d.o.o. UMAG</item>
    </derivirana_varijabla>
  </DomainObject.Predmet.ProtuStrankaListFormated>
  <DomainObject.Predmet.ProtuStrankaListFormatedOIB>
    <izvorni_sadrzaj>
      <item>S &amp; S ENERGY d.o.o. UMAG, OIB 45803576874</item>
    </izvorni_sadrzaj>
    <derivirana_varijabla naziv="DomainObject.Predmet.ProtuStrankaListFormatedOIB_1">
      <item>S &amp; S ENERGY d.o.o. UMAG, OIB 45803576874</item>
    </derivirana_varijabla>
  </DomainObject.Predmet.ProtuStrankaListFormatedOIB>
  <DomainObject.Predmet.ProtuStrankaListFormatedWithAdress>
    <izvorni_sadrzaj>
      <item>S &amp; S ENERGY d.o.o. UMAG, Jadranska 11b, 52470 Umag</item>
    </izvorni_sadrzaj>
    <derivirana_varijabla naziv="DomainObject.Predmet.ProtuStrankaListFormatedWithAdress_1">
      <item>S &amp; S ENERGY d.o.o. UMAG, Jadranska 11b, 52470 Umag</item>
    </derivirana_varijabla>
  </DomainObject.Predmet.ProtuStrankaListFormatedWithAdress>
  <DomainObject.Predmet.ProtuStrankaListFormatedWithAdressOIB>
    <izvorni_sadrzaj>
      <item>S &amp; S ENERGY d.o.o. UMAG, OIB 45803576874, Jadranska 11b, 52470 Umag</item>
    </izvorni_sadrzaj>
    <derivirana_varijabla naziv="DomainObject.Predmet.ProtuStrankaListFormatedWithAdressOIB_1">
      <item>S &amp; S ENERGY d.o.o. UMAG, OIB 45803576874, Jadranska 11b, 52470 Umag</item>
    </derivirana_varijabla>
  </DomainObject.Predmet.ProtuStrankaListFormatedWithAdressOIB>
  <DomainObject.Predmet.ProtuStrankaListNazivFormated>
    <izvorni_sadrzaj>
      <item>S &amp; S ENERGY d.o.o. UMAG</item>
    </izvorni_sadrzaj>
    <derivirana_varijabla naziv="DomainObject.Predmet.ProtuStrankaListNazivFormated_1">
      <item>S &amp; S ENERGY d.o.o. UMAG</item>
    </derivirana_varijabla>
  </DomainObject.Predmet.ProtuStrankaListNazivFormated>
  <DomainObject.Predmet.ProtuStrankaListNazivFormatedOIB>
    <izvorni_sadrzaj>
      <item>S &amp; S ENERGY d.o.o. UMAG, OIB 45803576874</item>
    </izvorni_sadrzaj>
    <derivirana_varijabla naziv="DomainObject.Predmet.ProtuStrankaListNazivFormatedOIB_1">
      <item>S &amp; S ENERGY d.o.o. UMAG, OIB 45803576874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 &amp; S ENERGY d.o.o. UMAG</izvorni_sadrzaj>
    <derivirana_varijabla naziv="DomainObject.Predmet.ProtustrankaIDrugi_1">S &amp; S ENERGY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 &amp; S ENERGY d.o.o. UMAG, OIB 45803576874, Jadranska 11b, 52470 Umag</izvorni_sadrzaj>
    <derivirana_varijabla naziv="DomainObject.Predmet.ProtustrankaIDrugiAdressOIB_1">S &amp; S ENERGY d.o.o. UMAG, OIB 45803576874, Jadranska 11b,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 &amp; S ENERGY d.o.o. UMAG</item>
    </izvorni_sadrzaj>
    <derivirana_varijabla naziv="DomainObject.Predmet.SudioniciListNaziv_1">
      <item>FINANCIJSKA AGENCIJA, RC RIJEKA, PODRUŽNICA PULA, PULA</item>
      <item>S &amp; S ENERGY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 &amp; S ENERGY d.o.o. UMAG, OIB 45803576874, Jadranska 11b,52470 Umag</item>
    </izvorni_sadrzaj>
    <derivirana_varijabla naziv="DomainObject.Predmet.SudioniciListAdressOIB_1">
      <item>FINANCIJSKA AGENCIJA, RC RIJEKA, PODRUŽNICA PULA, PULA, OIB 85821130368, F. Kurelca 8,51000 Rijeka</item>
      <item>S &amp; S ENERGY d.o.o. UMAG, OIB 45803576874, Jadranska 11b,52470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45803576874</item>
    </izvorni_sadrzaj>
    <derivirana_varijabla naziv="DomainObject.Predmet.SudioniciListNazivOIB_1">
      <item>, OIB 85821130368</item>
      <item>, OIB 45803576874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3613</properties:Characters>
  <properties:Lines>87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2018-01-10T07:47:00Z</dcterms:created>
  <dc:creator>Morena Brajuha</dc:creator>
  <dc:description/>
  <cp:keywords/>
  <cp:lastModifiedBy>Morena Brajuha</cp:lastModifiedBy>
  <cp:lastPrinted>2018-01-11T09:41:00Z</cp:lastPrinted>
  <dcterms:modified xmlns:xsi="http://www.w3.org/2001/XMLSchema-instance" xsi:type="dcterms:W3CDTF">2018-01-11T09:41:00Z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