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4d09" w14:paraId="2a84d09" w:rsidRDefault="00A23CA3" w:rsidP="00325398" w:rsidR="00325398" w:rsidRPr="00C64BEE">
      <w:pPr>
        <w15:collapsed w:val="false"/>
      </w:pPr>
      <w:bookmarkStart w:name="_GoBack" w:id="0"/>
      <w:bookmarkEnd w:id="0"/>
      <w:r>
        <w:t xml:space="preserve">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A23CA3">
      <w:pPr>
        <w:tabs>
          <w:tab w:pos="7020" w:val="left"/>
        </w:tabs>
      </w:pPr>
      <w:r w:rsidRPr="00A23CA3">
        <w:t>REPUBLIKA HRVATSKA</w:t>
      </w:r>
      <w:r w:rsidR="00572798" w:rsidRPr="00A23CA3">
        <w:t xml:space="preserve"> </w:t>
      </w:r>
    </w:p>
    <w:p w:rsidRDefault="00325398" w:rsidP="00325398" w:rsidR="00325398" w:rsidRPr="00A23CA3">
      <w:r w:rsidRPr="00A23CA3">
        <w:t>Trgovački sud u Zagrebu</w:t>
      </w:r>
    </w:p>
    <w:p w:rsidRDefault="00325398" w:rsidP="00325398" w:rsidR="00325398" w:rsidRPr="00A23CA3">
      <w:r w:rsidRPr="00A23CA3">
        <w:t xml:space="preserve">Zagreb, </w:t>
      </w:r>
      <w:proofErr w:type="spellStart"/>
      <w:r w:rsidRPr="00A23CA3">
        <w:t>Amruševa</w:t>
      </w:r>
      <w:proofErr w:type="spellEnd"/>
      <w:r w:rsidRPr="00A23CA3">
        <w:t xml:space="preserve"> 2/II</w:t>
      </w:r>
      <w:r w:rsidR="00A23CA3">
        <w:t xml:space="preserve"> desno p.p. 432</w:t>
      </w:r>
    </w:p>
    <w:p w:rsidRDefault="00ED6AA8" w:rsidP="00325398" w:rsidR="00ED6AA8" w:rsidRPr="00A23CA3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126D17">
        <w:t>1518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374C56" w:rsidRPr="00C64BEE">
        <w:t>6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 w:rsidRPr="00C64BEE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325398" w:rsidP="00325398" w:rsidR="00325398" w:rsidRPr="00C64BEE">
      <w:pPr>
        <w:rPr>
          <w:b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126D17">
        <w:t>VESELA ČINKA</w:t>
      </w:r>
      <w:r w:rsidR="00126D17" w:rsidRPr="00215F7B">
        <w:t xml:space="preserve"> </w:t>
      </w:r>
      <w:r w:rsidR="00126D17">
        <w:t>j.</w:t>
      </w:r>
      <w:r w:rsidR="00126D17" w:rsidRPr="00215F7B">
        <w:t xml:space="preserve">d.o.o., </w:t>
      </w:r>
      <w:proofErr w:type="spellStart"/>
      <w:r w:rsidR="00126D17">
        <w:t>Martinska</w:t>
      </w:r>
      <w:proofErr w:type="spellEnd"/>
      <w:r w:rsidR="00126D17">
        <w:t xml:space="preserve"> </w:t>
      </w:r>
      <w:proofErr w:type="spellStart"/>
      <w:r w:rsidR="00126D17">
        <w:t>Ves</w:t>
      </w:r>
      <w:proofErr w:type="spellEnd"/>
      <w:r w:rsidR="00126D17" w:rsidRPr="00215F7B">
        <w:t xml:space="preserve">, </w:t>
      </w:r>
      <w:r w:rsidR="00126D17">
        <w:t>Zagrebačka 117</w:t>
      </w:r>
      <w:r w:rsidR="00126D17" w:rsidRPr="00215F7B">
        <w:t xml:space="preserve">., (OIB: </w:t>
      </w:r>
      <w:r w:rsidR="00126D17">
        <w:t>10012335101</w:t>
      </w:r>
      <w:r w:rsidR="00126D17" w:rsidRPr="005632E0">
        <w:t>).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126D17">
        <w:t>7.242,22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374C56" w:rsidRPr="00C64BEE">
        <w:t>6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>
      <w:rPr>
        <w:b/>
      </w:rPr>
      <w:t>1518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23CA3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64BEE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ČINKA j.d.o.o. zastupanog po punomoćniku Zoran Borić</izvorni_sadrzaj>
    <derivirana_varijabla naziv="DomainObject.Predmet.ProtustrankaFormated_1">  VESELA ČINKA j.d.o.o. zastupanog po punomoćniku Zoran Borić</derivirana_varijabla>
  </DomainObject.Predmet.ProtustrankaFormated>
  <DomainObject.Predmet.ProtustrankaFormatedOIB>
    <izvorni_sadrzaj>  VESELA ČINKA j.d.o.o., OIB 10012335101 zastupanog po punomoćniku Zoran Borić</izvorni_sadrzaj>
    <derivirana_varijabla naziv="DomainObject.Predmet.ProtustrankaFormatedOIB_1">  VESELA ČINKA j.d.o.o., OIB 10012335101 zastupanog po punomoćniku Zoran Borić</derivirana_varijabla>
  </DomainObject.Predmet.ProtustrankaFormatedOIB>
  <DomainObject.Predmet.ProtustrankaFormatedWithAdress>
    <izvorni_sadrzaj> VESELA ČINKA j.d.o.o., Zagrebačka 117, 10340 Martinska Ves zastupanog po punomoćniku Zoran Borić</izvorni_sadrzaj>
    <derivirana_varijabla naziv="DomainObject.Predmet.ProtustrankaFormatedWithAdress_1"> VESELA ČINKA j.d.o.o., Zagrebačka 117, 10340 Martinska Ves zastupanog po punomoćniku Zoran Borić</derivirana_varijabla>
  </DomainObject.Predmet.ProtustrankaFormatedWithAdress>
  <DomainObject.Predmet.ProtustrankaFormatedWithAdressOIB>
    <izvorni_sadrzaj> VESELA ČINKA j.d.o.o., OIB 10012335101, Zagrebačka 117, 10340 Martinska Ves zastupanog po punomoćniku Zoran Borić</izvorni_sadrzaj>
    <derivirana_varijabla naziv="DomainObject.Predmet.ProtustrankaFormatedWithAdressOIB_1"> VESELA ČINKA j.d.o.o., OIB 10012335101, Zagrebačka 117, 10340 Martinska Ves zastupanog po punomoćniku Zoran Borić</derivirana_varijabla>
  </DomainObject.Predmet.ProtustrankaFormatedWithAdressOIB>
  <DomainObject.Predmet.ProtustrankaWithAdress>
    <izvorni_sadrzaj>VESELA ČINKA j.d.o.o. Zagrebačka 117, 10340 Martinska Ves</izvorni_sadrzaj>
    <derivirana_varijabla naziv="DomainObject.Predmet.ProtustrankaWithAdress_1">VESELA ČINKA j.d.o.o. Zagrebačka 117, 10340 Martinska Ves</derivirana_varijabla>
  </DomainObject.Predmet.ProtustrankaWithAdress>
  <DomainObject.Predmet.ProtustrankaWithAdressOIB>
    <izvorni_sadrzaj>VESELA ČINKA j.d.o.o., OIB 10012335101, Zagrebačka 117, 10340 Martinska Ves</izvorni_sadrzaj>
    <derivirana_varijabla naziv="DomainObject.Predmet.ProtustrankaWithAdressOIB_1">VESELA ČINKA j.d.o.o., OIB 10012335101, Zagrebačka 117, 10340 Martinska Ves</derivirana_varijabla>
  </DomainObject.Predmet.ProtustrankaWithAdressOIB>
  <DomainObject.Predmet.ProtustrankaNazivFormated>
    <izvorni_sadrzaj>VESELA ČINKA j.d.o.o.</izvorni_sadrzaj>
    <derivirana_varijabla naziv="DomainObject.Predmet.ProtustrankaNazivFormated_1">VESELA ČINKA j.d.o.o.</derivirana_varijabla>
  </DomainObject.Predmet.ProtustrankaNazivFormated>
  <DomainObject.Predmet.ProtustrankaNazivFormatedOIB>
    <izvorni_sadrzaj>VESELA ČINKA j.d.o.o., OIB 10012335101</izvorni_sadrzaj>
    <derivirana_varijabla naziv="DomainObject.Predmet.ProtustrankaNazivFormatedOIB_1">VESELA ČINKA j.d.o.o., OIB 10012335101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ČINKA j.d.o.o. zastupanog po punomoćniku Zoran Borić</item>
    </izvorni_sadrzaj>
    <derivirana_varijabla naziv="DomainObject.Predmet.ProtuStrankaListFormated_1">
      <item>VESELA ČINKA j.d.o.o. zastupanog po punomoćniku Zoran Borić</item>
    </derivirana_varijabla>
  </DomainObject.Predmet.ProtuStrankaListFormated>
  <DomainObject.Predmet.ProtuStrankaListFormatedOIB>
    <izvorni_sadrzaj>
      <item>VESELA ČINKA j.d.o.o., OIB 10012335101 zastupanog po punomoćniku Zoran Borić</item>
    </izvorni_sadrzaj>
    <derivirana_varijabla naziv="DomainObject.Predmet.ProtuStrankaListFormatedOIB_1">
      <item>VESELA ČINKA j.d.o.o., OIB 10012335101 zastupanog po punomoćniku Zoran Borić</item>
    </derivirana_varijabla>
  </DomainObject.Predmet.ProtuStrankaListFormatedOIB>
  <DomainObject.Predmet.ProtuStrankaListFormatedWithAdress>
    <izvorni_sadrzaj>
      <item>VESELA ČINKA j.d.o.o., Zagrebačka 117, 10340 Martinska Ves zastupanog po punomoćniku Zoran Borić</item>
    </izvorni_sadrzaj>
    <derivirana_varijabla naziv="DomainObject.Predmet.ProtuStrankaListFormatedWithAdress_1">
      <item>VESELA ČINKA j.d.o.o., Zagrebačka 117, 10340 Martinska Ves zastupanog po punomoćniku Zoran Borić</item>
    </derivirana_varijabla>
  </DomainObject.Predmet.ProtuStrankaListFormatedWithAdress>
  <DomainObject.Predmet.ProtuStrankaListFormatedWithAdressOIB>
    <izvorni_sadrzaj>
      <item>VESELA ČINKA j.d.o.o., OIB 10012335101, Zagrebačka 117, 10340 Martinska Ves zastupanog po punomoćniku Zoran Borić</item>
    </izvorni_sadrzaj>
    <derivirana_varijabla naziv="DomainObject.Predmet.ProtuStrankaListFormatedWithAdressOIB_1">
      <item>VESELA ČINKA j.d.o.o., OIB 10012335101, Zagrebačka 117, 10340 Martinska Ves zastupanog po punomoćniku Zoran Borić</item>
    </derivirana_varijabla>
  </DomainObject.Predmet.ProtuStrankaListFormatedWithAdressOIB>
  <DomainObject.Predmet.ProtuStrankaListNazivFormated>
    <izvorni_sadrzaj>
      <item>VESELA ČINKA j.d.o.o.</item>
    </izvorni_sadrzaj>
    <derivirana_varijabla naziv="DomainObject.Predmet.ProtuStrankaListNazivFormated_1">
      <item>VESELA ČINKA j.d.o.o.</item>
    </derivirana_varijabla>
  </DomainObject.Predmet.ProtuStrankaListNazivFormated>
  <DomainObject.Predmet.ProtuStrankaListNazivFormatedOIB>
    <izvorni_sadrzaj>
      <item>VESELA ČINKA j.d.o.o., OIB 10012335101</item>
    </izvorni_sadrzaj>
    <derivirana_varijabla naziv="DomainObject.Predmet.ProtuStrankaListNazivFormatedOIB_1">
      <item>VESELA ČINKA j.d.o.o., OIB 10012335101</item>
    </derivirana_varijabla>
  </DomainObject.Predmet.ProtuStrankaListNazivFormatedOIB>
  <DomainObject.Predmet.OstaliListFormated>
    <izvorni_sadrzaj>
      <item>Zoran Borić punomoćnik sudionika u postupku VESELA ČINKA j.d.o.o.</item>
    </izvorni_sadrzaj>
    <derivirana_varijabla naziv="DomainObject.Predmet.OstaliListFormated_1">
      <item>Zoran Borić punomoćnik sudionika u postupku VESELA ČINKA j.d.o.o.</item>
    </derivirana_varijabla>
  </DomainObject.Predmet.OstaliListFormated>
  <DomainObject.Predmet.OstaliListFormatedOIB>
    <izvorni_sadrzaj>
      <item>Zoran Borić, OIB 46261573039 punomoćnik sudionika u postupku VESELA ČINKA j.d.o.o.</item>
    </izvorni_sadrzaj>
    <derivirana_varijabla naziv="DomainObject.Predmet.OstaliListFormatedOIB_1">
      <item>Zoran Borić, OIB 46261573039 punomoćnik sudionika u postupku VESELA ČINKA j.d.o.o.</item>
    </derivirana_varijabla>
  </DomainObject.Predmet.OstaliListFormatedOIB>
  <DomainObject.Predmet.OstaliListFormatedWithAdress>
    <izvorni_sadrzaj>
      <item>Zoran Borić, Dulepska 10, 10340 Dulepska punomoćnik sudionika u postupku VESELA ČINKA j.d.o.o.</item>
    </izvorni_sadrzaj>
    <derivirana_varijabla naziv="DomainObject.Predmet.OstaliListFormatedWithAdress_1">
      <item>Zoran Borić, Dulepska 10, 10340 Dulepska punomoćnik sudionika u postupku VESELA ČINKA j.d.o.o.</item>
    </derivirana_varijabla>
  </DomainObject.Predmet.OstaliListFormatedWithAdress>
  <DomainObject.Predmet.OstaliListFormatedWithAdressOIB>
    <izvorni_sadrzaj>
      <item>Zoran Borić, OIB 46261573039, Dulepska 10, 10340 Dulepska punomoćnik sudionika u postupku VESELA ČINKA j.d.o.o.</item>
    </izvorni_sadrzaj>
    <derivirana_varijabla naziv="DomainObject.Predmet.OstaliListFormatedWithAdressOIB_1">
      <item>Zoran Borić, OIB 46261573039, Dulepska 10, 10340 Dulepska punomoćnik sudionika u postupku VESELA ČINKA j.d.o.o.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46261573039</item>
    </izvorni_sadrzaj>
    <derivirana_varijabla naziv="DomainObject.Predmet.OstaliListNazivFormatedOIB_1">
      <item>Zoran Borić, OIB 46261573039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ČINKA j.d.o.o.</izvorni_sadrzaj>
    <derivirana_varijabla naziv="DomainObject.Predmet.ProtustrankaIDrugi_1">VESELA ČINKA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ČINKA j.d.o.o., OIB 10012335101, Zagrebačka 117, 10340 Martinska Ves</izvorni_sadrzaj>
    <derivirana_varijabla naziv="DomainObject.Predmet.ProtustrankaIDrugiAdressOIB_1">VESELA ČINKA j.d.o.o., OIB 10012335101, Zagrebačka 117,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ČINKA j.d.o.o.</item>
      <item>Zoran Borić</item>
    </izvorni_sadrzaj>
    <derivirana_varijabla naziv="DomainObject.Predmet.SudioniciListNaziv_1">
      <item>FINA Regionalni centar Zagreb</item>
      <item>VESELA ČINKA j.d.o.o.</item>
      <item>Zoran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ČINKA j.d.o.o., OIB 10012335101, Zagrebačka 117,10340 Martinska Ves</item>
      <item>Zoran Borić, OIB 46261573039, Dulepska 10,10340 Dulepska</item>
    </izvorni_sadrzaj>
    <derivirana_varijabla naziv="DomainObject.Predmet.SudioniciListAdressOIB_1">
      <item>FINA Regionalni centar Zagreb, OIB 85821130368, Trg svibanjskih žrtava 1995. 1,10000 Zagreb</item>
      <item>VESELA ČINKA j.d.o.o., OIB 10012335101, Zagrebačka 117,10340 Martinska Ves</item>
      <item>Zoran Borić, OIB 46261573039, Dulepska 10,10340 Dulepska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10012335101</item>
      <item>, OIB 46261573039</item>
    </izvorni_sadrzaj>
    <derivirana_varijabla naziv="DomainObject.Predmet.SudioniciListNazivOIB_1">
      <item>, OIB 85821130368</item>
      <item>, OIB 10012335101</item>
      <item>, OIB 46261573039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2016-04-05T12:38:00Z</dcterms:created>
  <dc:creator>ilukac</dc:creator>
  <cp:lastModifiedBy>Irena Benko</cp:lastModifiedBy>
  <cp:lastPrinted>2016-04-06T07:29:00Z</cp:lastPrinted>
  <dcterms:modified xmlns:xsi="http://www.w3.org/2001/XMLSchema-instance" xsi:type="dcterms:W3CDTF">2016-04-06T07:29:00Z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