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ac6c8" w14:paraId="c5ac6c8" w:rsidRDefault="00FF3798" w:rsidP="00FF3798" w:rsidR="00FF3798" w:rsidRPr="00EC155B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</w:p>
    <w:p w:rsidRDefault="00FF3798" w:rsidP="00FF3798" w:rsidR="00FF3798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Pr="00B835F0">
        <w:rPr>
          <w:rFonts w:hAnsi="Times New Roman" w:ascii="Times New Roman"/>
          <w:b/>
          <w:sz w:val="24"/>
        </w:rPr>
        <w:t>TRGOVAČKI SUD U ZAGREBU</w:t>
      </w:r>
    </w:p>
    <w:p w:rsidRDefault="00FF3798" w:rsidP="00FF3798" w:rsidR="00386698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386698" w:rsidRPr="00386698">
        <w:rPr>
          <w:rFonts w:hAnsi="Times New Roman" w:ascii="Times New Roman"/>
          <w:b/>
          <w:sz w:val="24"/>
          <w:szCs w:val="24"/>
          <w:lang w:val="pl-PL"/>
        </w:rPr>
        <w:t>48 St-2337/18</w:t>
      </w:r>
    </w:p>
    <w:p w:rsidRDefault="00FF3798" w:rsidP="00FF3798" w:rsidR="00FF3798" w:rsidRPr="00FF3798">
      <w:pPr>
        <w:jc w:val="both"/>
        <w:rPr>
          <w:rFonts w:eastAsia="PMingLiU" w:hAnsi="Times New Roman" w:ascii="Times New Roman"/>
          <w:sz w:val="24"/>
          <w:szCs w:val="24"/>
          <w:lang w:eastAsia="zh-TW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386698" w:rsidRPr="00386698">
        <w:rPr>
          <w:rFonts w:hAnsi="Times New Roman" w:ascii="Times New Roman"/>
          <w:b/>
          <w:sz w:val="24"/>
          <w:szCs w:val="24"/>
          <w:lang w:val="pl-PL"/>
        </w:rPr>
        <w:t>G.A.Z. d.o.o. u stečaju</w:t>
      </w:r>
      <w:r w:rsidRPr="00FF3798">
        <w:rPr>
          <w:rFonts w:hAnsi="Times New Roman" w:ascii="Times New Roman"/>
          <w:b/>
          <w:sz w:val="24"/>
          <w:szCs w:val="24"/>
          <w:lang w:val="pl-PL"/>
        </w:rPr>
        <w:t>,</w:t>
      </w:r>
      <w:r w:rsidRPr="00FF379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86698" w:rsidRPr="00386698">
        <w:rPr>
          <w:rFonts w:hAnsi="Times New Roman" w:ascii="Times New Roman"/>
          <w:sz w:val="24"/>
          <w:szCs w:val="24"/>
          <w:lang w:val="pl-PL"/>
        </w:rPr>
        <w:t>OIB:98325655885</w:t>
      </w:r>
      <w:r w:rsidRPr="00FF3798">
        <w:rPr>
          <w:rFonts w:hAnsi="Times New Roman" w:ascii="Times New Roman"/>
          <w:sz w:val="24"/>
          <w:szCs w:val="24"/>
          <w:lang w:val="pl-PL"/>
        </w:rPr>
        <w:t>,</w:t>
      </w:r>
      <w:r w:rsidR="00386698" w:rsidRPr="0038669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8669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86698" w:rsidRPr="00386698">
        <w:rPr>
          <w:rFonts w:hAnsi="Times New Roman" w:ascii="Times New Roman"/>
          <w:sz w:val="24"/>
          <w:szCs w:val="24"/>
          <w:lang w:val="pl-PL"/>
        </w:rPr>
        <w:t xml:space="preserve">Metalčeva 5, </w:t>
      </w:r>
      <w:r w:rsidRPr="00FF3798">
        <w:rPr>
          <w:rFonts w:hAnsi="Times New Roman" w:ascii="Times New Roman"/>
          <w:sz w:val="24"/>
          <w:szCs w:val="24"/>
          <w:lang w:val="pl-PL"/>
        </w:rPr>
        <w:t xml:space="preserve"> Zagreb</w:t>
      </w:r>
    </w:p>
    <w:p w:rsidRDefault="00FF3798" w:rsidP="00FF3798" w:rsidR="00FF3798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5A11A9" w:rsidP="00FF3798" w:rsidR="00FF3798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DOPUNA </w:t>
      </w:r>
      <w:r w:rsidR="00FF3798" w:rsidRPr="00B40BEB">
        <w:rPr>
          <w:rFonts w:hAnsi="Times New Roman" w:ascii="Times New Roman"/>
          <w:b/>
          <w:sz w:val="24"/>
          <w:szCs w:val="24"/>
          <w:lang w:val="pl-PL"/>
        </w:rPr>
        <w:t>TABLIC</w:t>
      </w:r>
      <w:r>
        <w:rPr>
          <w:rFonts w:hAnsi="Times New Roman" w:ascii="Times New Roman"/>
          <w:b/>
          <w:sz w:val="24"/>
          <w:szCs w:val="24"/>
          <w:lang w:val="pl-PL"/>
        </w:rPr>
        <w:t>E</w:t>
      </w:r>
      <w:r w:rsidR="00FF3798" w:rsidRPr="00B40BEB">
        <w:rPr>
          <w:rFonts w:hAnsi="Times New Roman" w:ascii="Times New Roman"/>
          <w:b/>
          <w:sz w:val="24"/>
          <w:szCs w:val="24"/>
          <w:lang w:val="pl-PL"/>
        </w:rPr>
        <w:t xml:space="preserve"> PRIJAVLJENIH TRAŽBINA</w:t>
      </w:r>
      <w:r w:rsidR="00386698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FF3798" w:rsidP="00FF3798" w:rsidR="00FF3798">
      <w:pPr>
        <w:pStyle w:val="Bezproreda"/>
        <w:rPr>
          <w:rFonts w:hAnsi="Times New Roman" w:ascii="Times New Roman"/>
          <w:sz w:val="24"/>
          <w:szCs w:val="24"/>
        </w:rPr>
      </w:pPr>
    </w:p>
    <w:p w:rsidRDefault="00754AA5" w:rsidP="00754AA5" w:rsidR="00754AA5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Prvi viši isplatni red</w:t>
      </w:r>
    </w:p>
    <w:p w:rsidRDefault="00754AA5" w:rsidP="00754AA5" w:rsidR="00754AA5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473"/>
        <w:gridCol w:w="2418"/>
        <w:gridCol w:w="1692"/>
        <w:gridCol w:w="1755"/>
        <w:gridCol w:w="1984"/>
        <w:gridCol w:w="2267"/>
        <w:gridCol w:w="1843"/>
        <w:gridCol w:w="2267"/>
      </w:tblGrid>
      <w:tr w:rsidTr="00736F7C" w:rsidR="00754AA5" w:rsidRPr="00B40BEB">
        <w:trPr>
          <w:jc w:val="center"/>
        </w:trPr>
        <w:tc>
          <w:tcPr>
            <w:tcW w:type="pct" w:w="469"/>
            <w:vAlign w:val="center"/>
          </w:tcPr>
          <w:p w:rsidRDefault="00754AA5" w:rsidP="00F6067F" w:rsidR="00754AA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70"/>
            <w:vAlign w:val="center"/>
          </w:tcPr>
          <w:p w:rsidRDefault="00754AA5" w:rsidP="00F6067F" w:rsidR="00754AA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9"/>
            <w:vAlign w:val="center"/>
          </w:tcPr>
          <w:p w:rsidRDefault="00754AA5" w:rsidP="00F6067F" w:rsidR="00754AA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59"/>
            <w:vAlign w:val="center"/>
          </w:tcPr>
          <w:p w:rsidRDefault="00754AA5" w:rsidP="00F6067F" w:rsidR="00754AA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632"/>
            <w:vAlign w:val="center"/>
          </w:tcPr>
          <w:p w:rsidRDefault="00754AA5" w:rsidP="00F6067F" w:rsidR="00754AA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722"/>
            <w:vAlign w:val="center"/>
          </w:tcPr>
          <w:p w:rsidRDefault="00754AA5" w:rsidP="00F6067F" w:rsidR="00754AA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87"/>
            <w:vAlign w:val="center"/>
          </w:tcPr>
          <w:p w:rsidRDefault="00754AA5" w:rsidP="00F6067F" w:rsidR="00754AA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54AA5" w:rsidP="00F6067F" w:rsidR="00754AA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722"/>
            <w:vAlign w:val="center"/>
          </w:tcPr>
          <w:p w:rsidRDefault="00754AA5" w:rsidP="00F6067F" w:rsidR="00754AA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736F7C" w:rsidR="00D94D05" w:rsidRPr="00B40BEB">
        <w:trPr>
          <w:trHeight w:val="1278"/>
          <w:jc w:val="center"/>
        </w:trPr>
        <w:tc>
          <w:tcPr>
            <w:tcW w:type="pct" w:w="469"/>
          </w:tcPr>
          <w:p w:rsidRDefault="00D94D05" w:rsidP="00D94D05" w:rsidR="00D94D05" w:rsidRPr="003737C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highlight w:val="lightGray"/>
              </w:rPr>
            </w:pPr>
            <w:r w:rsidRPr="003737CC">
              <w:rPr>
                <w:rFonts w:eastAsia="PMingLiU" w:hAnsi="Times New Roman" w:ascii="Times New Roman"/>
                <w:sz w:val="24"/>
                <w:szCs w:val="24"/>
                <w:highlight w:val="lightGray"/>
                <w:lang w:eastAsia="zh-TW"/>
              </w:rPr>
              <w:t>1</w:t>
            </w:r>
          </w:p>
          <w:p w:rsidRDefault="00D94D05" w:rsidP="00D94D05" w:rsidR="00D94D05" w:rsidRPr="003737C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highlight w:val="lightGray"/>
              </w:rPr>
            </w:pPr>
          </w:p>
        </w:tc>
        <w:tc>
          <w:tcPr>
            <w:tcW w:type="pct" w:w="770"/>
          </w:tcPr>
          <w:p w:rsidRDefault="00D94D05" w:rsidP="00D94D05" w:rsidR="00D94D05" w:rsidRPr="003737C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highlight w:val="lightGray"/>
              </w:rPr>
            </w:pPr>
            <w:r w:rsidRPr="003737CC">
              <w:rPr>
                <w:rFonts w:hAnsi="Times New Roman" w:ascii="Times New Roman"/>
                <w:sz w:val="24"/>
                <w:szCs w:val="24"/>
                <w:highlight w:val="lightGray"/>
              </w:rPr>
              <w:t>Tatjana Kovač</w:t>
            </w:r>
          </w:p>
        </w:tc>
        <w:tc>
          <w:tcPr>
            <w:tcW w:type="pct" w:w="539"/>
          </w:tcPr>
          <w:p w:rsidRDefault="00D94D05" w:rsidP="00D94D05" w:rsidR="00D94D05" w:rsidRPr="003737C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highlight w:val="lightGray"/>
              </w:rPr>
            </w:pPr>
            <w:r w:rsidRPr="003737CC">
              <w:rPr>
                <w:rFonts w:hAnsi="Times New Roman" w:ascii="Times New Roman"/>
                <w:sz w:val="24"/>
                <w:szCs w:val="24"/>
                <w:highlight w:val="lightGray"/>
              </w:rPr>
              <w:t>81793146560</w:t>
            </w:r>
          </w:p>
        </w:tc>
        <w:tc>
          <w:tcPr>
            <w:tcW w:type="pct" w:w="559"/>
          </w:tcPr>
          <w:p w:rsidRDefault="00D94D05" w:rsidP="00D94D05" w:rsidR="00D94D05" w:rsidRPr="003737CC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highlight w:val="lightGray"/>
                <w:lang w:eastAsia="zh-TW"/>
              </w:rPr>
            </w:pPr>
            <w:r w:rsidRPr="003737CC">
              <w:rPr>
                <w:rFonts w:hAnsi="Times New Roman" w:ascii="Times New Roman"/>
                <w:sz w:val="24"/>
                <w:szCs w:val="24"/>
                <w:highlight w:val="lightGray"/>
              </w:rPr>
              <w:t>Karla Metikoša 7</w:t>
            </w:r>
            <w:r w:rsidRPr="003737CC">
              <w:rPr>
                <w:rFonts w:eastAsia="PMingLiU" w:hAnsi="Times New Roman" w:ascii="Times New Roman"/>
                <w:sz w:val="24"/>
                <w:szCs w:val="24"/>
                <w:highlight w:val="lightGray"/>
                <w:lang w:eastAsia="zh-TW"/>
              </w:rPr>
              <w:t>, Zagreb</w:t>
            </w:r>
          </w:p>
          <w:p w:rsidRDefault="00D94D05" w:rsidP="00D94D05" w:rsidR="00D94D05" w:rsidRPr="003737C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highlight w:val="lightGray"/>
              </w:rPr>
            </w:pPr>
          </w:p>
        </w:tc>
        <w:tc>
          <w:tcPr>
            <w:tcW w:type="pct" w:w="632"/>
          </w:tcPr>
          <w:p w:rsidRDefault="00D94D05" w:rsidP="00D94D05" w:rsidR="00D94D05" w:rsidRPr="003737C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highlight w:val="lightGray"/>
              </w:rPr>
            </w:pPr>
            <w:r w:rsidRPr="003737CC">
              <w:rPr>
                <w:rFonts w:hAnsi="Times New Roman" w:ascii="Times New Roman"/>
                <w:sz w:val="24"/>
                <w:szCs w:val="24"/>
                <w:highlight w:val="lightGray"/>
              </w:rPr>
              <w:t>19.741,22</w:t>
            </w:r>
          </w:p>
          <w:p w:rsidRDefault="00D94D05" w:rsidP="00D94D05" w:rsidR="00D94D05" w:rsidRPr="003737C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highlight w:val="lightGray"/>
              </w:rPr>
            </w:pPr>
            <w:r w:rsidRPr="003737CC">
              <w:rPr>
                <w:rFonts w:hAnsi="Times New Roman" w:ascii="Times New Roman"/>
                <w:sz w:val="24"/>
                <w:szCs w:val="24"/>
                <w:highlight w:val="lightGray"/>
              </w:rPr>
              <w:t>(za iznos od 1.000,00 postoji ovršna isprava)</w:t>
            </w:r>
          </w:p>
        </w:tc>
        <w:tc>
          <w:tcPr>
            <w:tcW w:type="pct" w:w="722"/>
          </w:tcPr>
          <w:p w:rsidRDefault="00D94D05" w:rsidP="00D94D05" w:rsidR="00D94D05" w:rsidRPr="003737C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highlight w:val="lightGray"/>
              </w:rPr>
            </w:pPr>
            <w:r w:rsidRPr="003737CC">
              <w:rPr>
                <w:rFonts w:hAnsi="Times New Roman" w:ascii="Times New Roman"/>
                <w:sz w:val="24"/>
                <w:szCs w:val="24"/>
                <w:highlight w:val="lightGray"/>
              </w:rPr>
              <w:t>Bruto plaća i troškovi</w:t>
            </w:r>
          </w:p>
        </w:tc>
        <w:tc>
          <w:tcPr>
            <w:tcW w:type="pct" w:w="587"/>
          </w:tcPr>
          <w:p w:rsidRDefault="00D94D05" w:rsidP="00D94D05" w:rsidR="00D94D05" w:rsidRPr="003737C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highlight w:val="lightGray"/>
              </w:rPr>
            </w:pPr>
            <w:r w:rsidRPr="003737CC">
              <w:rPr>
                <w:rFonts w:hAnsi="Times New Roman" w:ascii="Times New Roman"/>
                <w:sz w:val="24"/>
                <w:szCs w:val="24"/>
                <w:highlight w:val="lightGray"/>
              </w:rPr>
              <w:t>19.741,22</w:t>
            </w:r>
          </w:p>
          <w:p w:rsidRDefault="00D94D05" w:rsidP="00D94D05" w:rsidR="00D94D05" w:rsidRPr="003737C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highlight w:val="lightGray"/>
              </w:rPr>
            </w:pPr>
          </w:p>
        </w:tc>
        <w:tc>
          <w:tcPr>
            <w:tcW w:type="pct" w:w="722"/>
          </w:tcPr>
          <w:p w:rsidRDefault="00D94D05" w:rsidP="00D94D05" w:rsidR="00D94D05" w:rsidRPr="003737C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highlight w:val="lightGray"/>
              </w:rPr>
            </w:pPr>
            <w:r w:rsidRPr="003737CC">
              <w:rPr>
                <w:rFonts w:hAnsi="Times New Roman" w:ascii="Times New Roman"/>
                <w:sz w:val="24"/>
                <w:szCs w:val="24"/>
                <w:highlight w:val="lightGray"/>
              </w:rPr>
              <w:t>Bruto plaća i troškovi</w:t>
            </w:r>
          </w:p>
        </w:tc>
      </w:tr>
      <w:tr w:rsidTr="00736F7C" w:rsidR="00D94D05" w:rsidRPr="00B40BEB">
        <w:trPr>
          <w:trHeight w:val="1552"/>
          <w:jc w:val="center"/>
        </w:trPr>
        <w:tc>
          <w:tcPr>
            <w:tcW w:type="pct" w:w="469"/>
          </w:tcPr>
          <w:p w:rsidRDefault="00D94D05" w:rsidP="00D94D05" w:rsidR="00D94D05" w:rsidRPr="003737CC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highlight w:val="lightGray"/>
                <w:lang w:eastAsia="zh-TW"/>
              </w:rPr>
            </w:pPr>
            <w:r w:rsidRPr="003737CC">
              <w:rPr>
                <w:rFonts w:eastAsia="PMingLiU" w:hAnsi="Times New Roman" w:ascii="Times New Roman"/>
                <w:sz w:val="24"/>
                <w:szCs w:val="24"/>
                <w:highlight w:val="lightGray"/>
                <w:lang w:eastAsia="zh-TW"/>
              </w:rPr>
              <w:t>2</w:t>
            </w:r>
          </w:p>
        </w:tc>
        <w:tc>
          <w:tcPr>
            <w:tcW w:type="pct" w:w="770"/>
          </w:tcPr>
          <w:p w:rsidRDefault="00D94D05" w:rsidP="00D94D05" w:rsidR="00D94D05" w:rsidRPr="003737C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highlight w:val="lightGray"/>
              </w:rPr>
            </w:pPr>
            <w:r w:rsidRPr="003737CC">
              <w:rPr>
                <w:rFonts w:hAnsi="Times New Roman" w:ascii="Times New Roman"/>
                <w:bCs/>
                <w:sz w:val="24"/>
                <w:szCs w:val="24"/>
                <w:highlight w:val="lightGray"/>
              </w:rPr>
              <w:t>REPUBLIKA HRVATSKA, MINISTARSTVO FINANCIJA</w:t>
            </w:r>
            <w:r w:rsidRPr="003737CC">
              <w:rPr>
                <w:rFonts w:hAnsi="Times New Roman" w:ascii="Times New Roman"/>
                <w:sz w:val="24"/>
                <w:szCs w:val="24"/>
                <w:highlight w:val="lightGray"/>
              </w:rPr>
              <w:t>, Porezna uprava, Područni ured  Zagreb</w:t>
            </w:r>
          </w:p>
        </w:tc>
        <w:tc>
          <w:tcPr>
            <w:tcW w:type="pct" w:w="539"/>
          </w:tcPr>
          <w:p w:rsidRDefault="00D94D05" w:rsidP="00D94D05" w:rsidR="00D94D05" w:rsidRPr="003737CC">
            <w:pPr>
              <w:jc w:val="center"/>
              <w:rPr>
                <w:rFonts w:hAnsi="Times New Roman" w:ascii="Times New Roman"/>
                <w:sz w:val="24"/>
                <w:szCs w:val="24"/>
                <w:highlight w:val="lightGray"/>
              </w:rPr>
            </w:pPr>
            <w:r w:rsidRPr="003737CC">
              <w:rPr>
                <w:rFonts w:hAnsi="Times New Roman" w:ascii="Times New Roman"/>
                <w:sz w:val="24"/>
                <w:szCs w:val="24"/>
                <w:highlight w:val="lightGray"/>
              </w:rPr>
              <w:t>18683136487</w:t>
            </w:r>
          </w:p>
          <w:p w:rsidRDefault="00D94D05" w:rsidP="00D94D05" w:rsidR="00D94D05" w:rsidRPr="003737C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highlight w:val="lightGray"/>
              </w:rPr>
            </w:pPr>
          </w:p>
        </w:tc>
        <w:tc>
          <w:tcPr>
            <w:tcW w:type="pct" w:w="559"/>
          </w:tcPr>
          <w:p w:rsidRDefault="00D94D05" w:rsidP="00D94D05" w:rsidR="00D94D05" w:rsidRPr="003737C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highlight w:val="lightGray"/>
              </w:rPr>
            </w:pPr>
          </w:p>
        </w:tc>
        <w:tc>
          <w:tcPr>
            <w:tcW w:type="pct" w:w="632"/>
          </w:tcPr>
          <w:p w:rsidRDefault="00D94D05" w:rsidP="00D94D05" w:rsidR="00D94D05" w:rsidRPr="003737C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highlight w:val="lightGray"/>
              </w:rPr>
            </w:pPr>
            <w:r w:rsidRPr="003737CC">
              <w:rPr>
                <w:rFonts w:hAnsi="Times New Roman" w:ascii="Times New Roman"/>
                <w:sz w:val="24"/>
                <w:szCs w:val="24"/>
                <w:highlight w:val="lightGray"/>
              </w:rPr>
              <w:t>50.194,94</w:t>
            </w:r>
          </w:p>
        </w:tc>
        <w:tc>
          <w:tcPr>
            <w:tcW w:type="pct" w:w="722"/>
          </w:tcPr>
          <w:p w:rsidRDefault="00D94D05" w:rsidP="00D94D05" w:rsidR="00D94D05" w:rsidRPr="003737C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highlight w:val="lightGray"/>
              </w:rPr>
            </w:pPr>
            <w:r w:rsidRPr="003737CC">
              <w:rPr>
                <w:rFonts w:hAnsi="Times New Roman" w:ascii="Times New Roman"/>
                <w:sz w:val="24"/>
                <w:szCs w:val="24"/>
                <w:highlight w:val="lightGray"/>
              </w:rPr>
              <w:t>doprinosi za mirovinsko i zdravstveno osiguranje</w:t>
            </w:r>
          </w:p>
        </w:tc>
        <w:tc>
          <w:tcPr>
            <w:tcW w:type="pct" w:w="587"/>
          </w:tcPr>
          <w:p w:rsidRDefault="00D94D05" w:rsidP="00D94D05" w:rsidR="00D94D05" w:rsidRPr="003737C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highlight w:val="lightGray"/>
              </w:rPr>
            </w:pPr>
            <w:r w:rsidRPr="003737CC">
              <w:rPr>
                <w:rFonts w:hAnsi="Times New Roman" w:ascii="Times New Roman"/>
                <w:sz w:val="24"/>
                <w:szCs w:val="24"/>
                <w:highlight w:val="lightGray"/>
              </w:rPr>
              <w:t xml:space="preserve">50.194,94 </w:t>
            </w:r>
          </w:p>
        </w:tc>
        <w:tc>
          <w:tcPr>
            <w:tcW w:type="pct" w:w="722"/>
          </w:tcPr>
          <w:p w:rsidRDefault="00D94D05" w:rsidP="00D94D05" w:rsidR="00D94D05" w:rsidRPr="003737C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highlight w:val="lightGray"/>
              </w:rPr>
            </w:pPr>
            <w:r w:rsidRPr="003737CC">
              <w:rPr>
                <w:rFonts w:hAnsi="Times New Roman" w:ascii="Times New Roman"/>
                <w:sz w:val="24"/>
                <w:szCs w:val="24"/>
                <w:highlight w:val="lightGray"/>
              </w:rPr>
              <w:t>doprinosi za mirovinsko i zdravstveno osiguranje</w:t>
            </w:r>
          </w:p>
        </w:tc>
      </w:tr>
      <w:tr w:rsidTr="00736F7C" w:rsidR="00485A5C" w:rsidRPr="00B40BEB">
        <w:trPr>
          <w:trHeight w:val="1271"/>
          <w:jc w:val="center"/>
        </w:trPr>
        <w:tc>
          <w:tcPr>
            <w:tcW w:type="pct" w:w="469"/>
          </w:tcPr>
          <w:p w:rsidRDefault="005C703B" w:rsidP="00D94D05" w:rsidR="00485A5C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3</w:t>
            </w:r>
          </w:p>
        </w:tc>
        <w:tc>
          <w:tcPr>
            <w:tcW w:type="pct" w:w="770"/>
          </w:tcPr>
          <w:p w:rsidRDefault="005C703B" w:rsidP="00D94D05" w:rsidR="00485A5C" w:rsidRPr="000226DD">
            <w:pPr>
              <w:pStyle w:val="Bezproreda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 xml:space="preserve">Višnja </w:t>
            </w:r>
            <w:proofErr w:type="spellStart"/>
            <w:r>
              <w:rPr>
                <w:rFonts w:hAnsi="Times New Roman" w:ascii="Times New Roman"/>
                <w:bCs/>
                <w:sz w:val="24"/>
                <w:szCs w:val="24"/>
              </w:rPr>
              <w:t>Burušić</w:t>
            </w:r>
            <w:proofErr w:type="spellEnd"/>
          </w:p>
        </w:tc>
        <w:tc>
          <w:tcPr>
            <w:tcW w:type="pct" w:w="539"/>
          </w:tcPr>
          <w:p w:rsidRDefault="005C703B" w:rsidP="00D94D05" w:rsidR="00485A5C" w:rsidRPr="000226D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51054090154</w:t>
            </w:r>
          </w:p>
        </w:tc>
        <w:tc>
          <w:tcPr>
            <w:tcW w:type="pct" w:w="559"/>
          </w:tcPr>
          <w:p w:rsidRDefault="005C703B" w:rsidP="00D94D05" w:rsidR="00485A5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Primorska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18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Bestovje</w:t>
            </w:r>
            <w:proofErr w:type="spellEnd"/>
          </w:p>
        </w:tc>
        <w:tc>
          <w:tcPr>
            <w:tcW w:type="pct" w:w="632"/>
          </w:tcPr>
          <w:p w:rsidRDefault="005C703B" w:rsidP="00D94D05" w:rsidR="00485A5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C703B">
              <w:rPr>
                <w:rFonts w:hAnsi="Times New Roman" w:ascii="Times New Roman"/>
                <w:sz w:val="24"/>
                <w:szCs w:val="24"/>
              </w:rPr>
              <w:t xml:space="preserve">3.732,24 </w:t>
            </w:r>
          </w:p>
          <w:p w:rsidRDefault="005C703B" w:rsidP="00736F7C" w:rsidR="005C703B" w:rsidRPr="00E4779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</w:t>
            </w:r>
            <w:r>
              <w:t xml:space="preserve"> </w:t>
            </w:r>
            <w:r w:rsidRPr="005C703B">
              <w:rPr>
                <w:rFonts w:hAnsi="Times New Roman" w:ascii="Times New Roman"/>
                <w:sz w:val="24"/>
                <w:szCs w:val="24"/>
              </w:rPr>
              <w:t>3.604,64 glavnica, 127,60 kamate)</w:t>
            </w:r>
          </w:p>
        </w:tc>
        <w:tc>
          <w:tcPr>
            <w:tcW w:type="pct" w:w="722"/>
          </w:tcPr>
          <w:p w:rsidRDefault="005C703B" w:rsidP="00D94D05" w:rsidR="00485A5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 plaća za 05/2018</w:t>
            </w:r>
          </w:p>
        </w:tc>
        <w:tc>
          <w:tcPr>
            <w:tcW w:type="pct" w:w="587"/>
          </w:tcPr>
          <w:p w:rsidRDefault="00736F7C" w:rsidP="00736F7C" w:rsidR="00736F7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C703B">
              <w:rPr>
                <w:rFonts w:hAnsi="Times New Roman" w:ascii="Times New Roman"/>
                <w:sz w:val="24"/>
                <w:szCs w:val="24"/>
              </w:rPr>
              <w:t xml:space="preserve">3.732,24 </w:t>
            </w:r>
          </w:p>
          <w:p w:rsidRDefault="00736F7C" w:rsidP="00736F7C" w:rsidR="00485A5C" w:rsidRPr="00E4779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</w:t>
            </w:r>
            <w:r>
              <w:t xml:space="preserve"> </w:t>
            </w:r>
            <w:r w:rsidRPr="005C703B">
              <w:rPr>
                <w:rFonts w:hAnsi="Times New Roman" w:ascii="Times New Roman"/>
                <w:sz w:val="24"/>
                <w:szCs w:val="24"/>
              </w:rPr>
              <w:t>3.604,64 glavnica, 127,60 kamate)</w:t>
            </w:r>
          </w:p>
        </w:tc>
        <w:tc>
          <w:tcPr>
            <w:tcW w:type="pct" w:w="722"/>
          </w:tcPr>
          <w:p w:rsidRDefault="005C703B" w:rsidP="00D94D05" w:rsidR="00485A5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 plaća za 05/2018</w:t>
            </w:r>
          </w:p>
        </w:tc>
      </w:tr>
      <w:tr w:rsidTr="00736F7C" w:rsidR="005C703B" w:rsidRPr="00B40BEB">
        <w:trPr>
          <w:trHeight w:val="1133"/>
          <w:jc w:val="center"/>
        </w:trPr>
        <w:tc>
          <w:tcPr>
            <w:tcW w:type="pct" w:w="469"/>
          </w:tcPr>
          <w:p w:rsidRDefault="005C703B" w:rsidP="00D94D05" w:rsidR="005C703B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lastRenderedPageBreak/>
              <w:t>4</w:t>
            </w:r>
          </w:p>
        </w:tc>
        <w:tc>
          <w:tcPr>
            <w:tcW w:type="pct" w:w="770"/>
          </w:tcPr>
          <w:p w:rsidRDefault="005C703B" w:rsidP="00D94D05" w:rsidR="005C703B" w:rsidRPr="000226DD">
            <w:pPr>
              <w:pStyle w:val="Bezproreda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bCs/>
                <w:sz w:val="24"/>
                <w:szCs w:val="24"/>
              </w:rPr>
              <w:t>Risto</w:t>
            </w:r>
            <w:proofErr w:type="spellEnd"/>
            <w:r>
              <w:rPr>
                <w:rFonts w:hAnsi="Times New Roman" w:asci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bCs/>
                <w:sz w:val="24"/>
                <w:szCs w:val="24"/>
              </w:rPr>
              <w:t>Čebedžija</w:t>
            </w:r>
            <w:proofErr w:type="spellEnd"/>
          </w:p>
        </w:tc>
        <w:tc>
          <w:tcPr>
            <w:tcW w:type="pct" w:w="539"/>
          </w:tcPr>
          <w:p w:rsidRDefault="005C703B" w:rsidP="00D94D05" w:rsidR="005C703B" w:rsidRPr="000226D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08033393396</w:t>
            </w:r>
          </w:p>
        </w:tc>
        <w:tc>
          <w:tcPr>
            <w:tcW w:type="pct" w:w="559"/>
          </w:tcPr>
          <w:p w:rsidRDefault="005C703B" w:rsidP="00D94D05" w:rsidR="005C703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Majkovska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8, Dubrovnik</w:t>
            </w:r>
          </w:p>
        </w:tc>
        <w:tc>
          <w:tcPr>
            <w:tcW w:type="pct" w:w="632"/>
          </w:tcPr>
          <w:p w:rsidRDefault="005C703B" w:rsidP="00736F7C" w:rsidR="005C703B" w:rsidRPr="00E4779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C703B">
              <w:rPr>
                <w:rFonts w:hAnsi="Times New Roman" w:ascii="Times New Roman"/>
                <w:sz w:val="24"/>
                <w:szCs w:val="24"/>
              </w:rPr>
              <w:t>1.969,50 (1.902,17 glavnica, 67,33 kamate)</w:t>
            </w:r>
          </w:p>
        </w:tc>
        <w:tc>
          <w:tcPr>
            <w:tcW w:type="pct" w:w="722"/>
          </w:tcPr>
          <w:p w:rsidRDefault="00736F7C" w:rsidP="00D94D05" w:rsidR="005C703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 plaća za 05/2018</w:t>
            </w:r>
          </w:p>
        </w:tc>
        <w:tc>
          <w:tcPr>
            <w:tcW w:type="pct" w:w="587"/>
          </w:tcPr>
          <w:p w:rsidRDefault="00736F7C" w:rsidP="00D94D05" w:rsidR="005C703B" w:rsidRPr="00E4779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C703B">
              <w:rPr>
                <w:rFonts w:hAnsi="Times New Roman" w:ascii="Times New Roman"/>
                <w:sz w:val="24"/>
                <w:szCs w:val="24"/>
              </w:rPr>
              <w:t>1.969,50 (1.902,17 glavnica, 67,33 kamate)</w:t>
            </w:r>
          </w:p>
        </w:tc>
        <w:tc>
          <w:tcPr>
            <w:tcW w:type="pct" w:w="722"/>
          </w:tcPr>
          <w:p w:rsidRDefault="00736F7C" w:rsidP="00D94D05" w:rsidR="005C703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 plaća za 05/2018</w:t>
            </w:r>
          </w:p>
        </w:tc>
      </w:tr>
      <w:tr w:rsidTr="00736F7C" w:rsidR="005C703B" w:rsidRPr="00B40BEB">
        <w:trPr>
          <w:trHeight w:val="1064"/>
          <w:jc w:val="center"/>
        </w:trPr>
        <w:tc>
          <w:tcPr>
            <w:tcW w:type="pct" w:w="469"/>
          </w:tcPr>
          <w:p w:rsidRDefault="005C703B" w:rsidP="00D94D05" w:rsidR="005C703B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5</w:t>
            </w:r>
          </w:p>
        </w:tc>
        <w:tc>
          <w:tcPr>
            <w:tcW w:type="pct" w:w="770"/>
          </w:tcPr>
          <w:p w:rsidRDefault="00736F7C" w:rsidP="00D94D05" w:rsidR="005C703B" w:rsidRPr="000226DD">
            <w:pPr>
              <w:pStyle w:val="Bezproreda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 xml:space="preserve">Željko </w:t>
            </w:r>
            <w:proofErr w:type="spellStart"/>
            <w:r>
              <w:rPr>
                <w:rFonts w:hAnsi="Times New Roman" w:ascii="Times New Roman"/>
                <w:bCs/>
                <w:sz w:val="24"/>
                <w:szCs w:val="24"/>
              </w:rPr>
              <w:t>Gabron</w:t>
            </w:r>
            <w:proofErr w:type="spellEnd"/>
          </w:p>
        </w:tc>
        <w:tc>
          <w:tcPr>
            <w:tcW w:type="pct" w:w="539"/>
          </w:tcPr>
          <w:p w:rsidRDefault="00736F7C" w:rsidP="00D94D05" w:rsidR="005C703B" w:rsidRPr="000226D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60179812252</w:t>
            </w:r>
          </w:p>
        </w:tc>
        <w:tc>
          <w:tcPr>
            <w:tcW w:type="pct" w:w="559"/>
          </w:tcPr>
          <w:p w:rsidRDefault="00736F7C" w:rsidP="00D94D05" w:rsidR="005C703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Selska cesta 34. Zagreb</w:t>
            </w:r>
          </w:p>
        </w:tc>
        <w:tc>
          <w:tcPr>
            <w:tcW w:type="pct" w:w="632"/>
          </w:tcPr>
          <w:p w:rsidRDefault="00736F7C" w:rsidP="00D94D05" w:rsidR="005C703B" w:rsidRPr="00E4779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36F7C">
              <w:rPr>
                <w:rFonts w:hAnsi="Times New Roman" w:ascii="Times New Roman"/>
                <w:sz w:val="24"/>
                <w:szCs w:val="24"/>
              </w:rPr>
              <w:t>4.275,32 (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4.129,15 glavnica, </w:t>
            </w:r>
            <w:r w:rsidRPr="00736F7C">
              <w:rPr>
                <w:rFonts w:hAnsi="Times New Roman" w:ascii="Times New Roman"/>
                <w:sz w:val="24"/>
                <w:szCs w:val="24"/>
              </w:rPr>
              <w:t>146,17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kamate)</w:t>
            </w:r>
          </w:p>
        </w:tc>
        <w:tc>
          <w:tcPr>
            <w:tcW w:type="pct" w:w="722"/>
          </w:tcPr>
          <w:p w:rsidRDefault="00736F7C" w:rsidP="00D94D05" w:rsidR="005C703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 plaća za 05/2018</w:t>
            </w:r>
          </w:p>
        </w:tc>
        <w:tc>
          <w:tcPr>
            <w:tcW w:type="pct" w:w="587"/>
          </w:tcPr>
          <w:p w:rsidRDefault="00736F7C" w:rsidP="00D94D05" w:rsidR="005C703B" w:rsidRPr="00E4779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36F7C">
              <w:rPr>
                <w:rFonts w:hAnsi="Times New Roman" w:ascii="Times New Roman"/>
                <w:sz w:val="24"/>
                <w:szCs w:val="24"/>
              </w:rPr>
              <w:t>4.275,32 (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4.129,15 glavnica, </w:t>
            </w:r>
            <w:r w:rsidRPr="00736F7C">
              <w:rPr>
                <w:rFonts w:hAnsi="Times New Roman" w:ascii="Times New Roman"/>
                <w:sz w:val="24"/>
                <w:szCs w:val="24"/>
              </w:rPr>
              <w:t>146,17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kamate)</w:t>
            </w:r>
          </w:p>
        </w:tc>
        <w:tc>
          <w:tcPr>
            <w:tcW w:type="pct" w:w="722"/>
          </w:tcPr>
          <w:p w:rsidRDefault="00736F7C" w:rsidP="00D94D05" w:rsidR="005C703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 plaća za 05/2018</w:t>
            </w:r>
          </w:p>
        </w:tc>
      </w:tr>
      <w:tr w:rsidTr="00F67F23" w:rsidR="005C703B" w:rsidRPr="00B40BEB">
        <w:trPr>
          <w:trHeight w:val="1162"/>
          <w:jc w:val="center"/>
        </w:trPr>
        <w:tc>
          <w:tcPr>
            <w:tcW w:type="pct" w:w="469"/>
          </w:tcPr>
          <w:p w:rsidRDefault="005C703B" w:rsidP="00D94D05" w:rsidR="005C703B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6</w:t>
            </w:r>
          </w:p>
        </w:tc>
        <w:tc>
          <w:tcPr>
            <w:tcW w:type="pct" w:w="770"/>
          </w:tcPr>
          <w:p w:rsidRDefault="00736F7C" w:rsidP="00D94D05" w:rsidR="005C703B" w:rsidRPr="000226DD">
            <w:pPr>
              <w:pStyle w:val="Bezproreda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 xml:space="preserve">Tamara </w:t>
            </w:r>
            <w:proofErr w:type="spellStart"/>
            <w:r>
              <w:rPr>
                <w:rFonts w:hAnsi="Times New Roman" w:ascii="Times New Roman"/>
                <w:bCs/>
                <w:sz w:val="24"/>
                <w:szCs w:val="24"/>
              </w:rPr>
              <w:t>Juričev</w:t>
            </w:r>
            <w:proofErr w:type="spellEnd"/>
          </w:p>
        </w:tc>
        <w:tc>
          <w:tcPr>
            <w:tcW w:type="pct" w:w="539"/>
          </w:tcPr>
          <w:p w:rsidRDefault="00736F7C" w:rsidP="00D94D05" w:rsidR="005C703B" w:rsidRPr="000226D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62301534222</w:t>
            </w:r>
          </w:p>
        </w:tc>
        <w:tc>
          <w:tcPr>
            <w:tcW w:type="pct" w:w="559"/>
          </w:tcPr>
          <w:p w:rsidRDefault="00736F7C" w:rsidP="00D94D05" w:rsidR="005C703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Hrvatskih iseljenika 3, Zagreb</w:t>
            </w:r>
          </w:p>
        </w:tc>
        <w:tc>
          <w:tcPr>
            <w:tcW w:type="pct" w:w="632"/>
          </w:tcPr>
          <w:p w:rsidRDefault="00736F7C" w:rsidP="00D94D05" w:rsidR="005C703B" w:rsidRPr="00E4779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36F7C">
              <w:rPr>
                <w:rFonts w:hAnsi="Times New Roman" w:ascii="Times New Roman"/>
                <w:sz w:val="24"/>
                <w:szCs w:val="24"/>
              </w:rPr>
              <w:t>1.575,61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(1.521,74 glavnica, 53,87 kamate)</w:t>
            </w:r>
          </w:p>
        </w:tc>
        <w:tc>
          <w:tcPr>
            <w:tcW w:type="pct" w:w="722"/>
          </w:tcPr>
          <w:p w:rsidRDefault="00736F7C" w:rsidP="00D94D05" w:rsidR="005C703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 plaća za 05/2018</w:t>
            </w:r>
          </w:p>
        </w:tc>
        <w:tc>
          <w:tcPr>
            <w:tcW w:type="pct" w:w="587"/>
          </w:tcPr>
          <w:p w:rsidRDefault="00736F7C" w:rsidP="00D94D05" w:rsidR="005C703B" w:rsidRPr="00E4779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36F7C">
              <w:rPr>
                <w:rFonts w:hAnsi="Times New Roman" w:ascii="Times New Roman"/>
                <w:sz w:val="24"/>
                <w:szCs w:val="24"/>
              </w:rPr>
              <w:t>1.575,61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(1.521,74 glavnica, 53,87 kamate)</w:t>
            </w:r>
          </w:p>
        </w:tc>
        <w:tc>
          <w:tcPr>
            <w:tcW w:type="pct" w:w="722"/>
          </w:tcPr>
          <w:p w:rsidRDefault="00736F7C" w:rsidP="00D94D05" w:rsidR="005C703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 plaća za 05/2018</w:t>
            </w:r>
          </w:p>
        </w:tc>
      </w:tr>
      <w:tr w:rsidTr="00F67F23" w:rsidR="00736F7C" w:rsidRPr="00B40BEB">
        <w:trPr>
          <w:trHeight w:val="1236"/>
          <w:jc w:val="center"/>
        </w:trPr>
        <w:tc>
          <w:tcPr>
            <w:tcW w:type="pct" w:w="469"/>
          </w:tcPr>
          <w:p w:rsidRDefault="00736F7C" w:rsidP="00736F7C" w:rsidR="00736F7C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7</w:t>
            </w:r>
          </w:p>
        </w:tc>
        <w:tc>
          <w:tcPr>
            <w:tcW w:type="pct" w:w="770"/>
          </w:tcPr>
          <w:p w:rsidRDefault="00736F7C" w:rsidP="00736F7C" w:rsidR="00736F7C" w:rsidRPr="000226DD">
            <w:pPr>
              <w:pStyle w:val="Bezproreda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 xml:space="preserve">Nenad </w:t>
            </w:r>
            <w:proofErr w:type="spellStart"/>
            <w:r>
              <w:rPr>
                <w:rFonts w:hAnsi="Times New Roman" w:ascii="Times New Roman"/>
                <w:bCs/>
                <w:sz w:val="24"/>
                <w:szCs w:val="24"/>
              </w:rPr>
              <w:t>Mikočević</w:t>
            </w:r>
            <w:proofErr w:type="spellEnd"/>
          </w:p>
        </w:tc>
        <w:tc>
          <w:tcPr>
            <w:tcW w:type="pct" w:w="539"/>
          </w:tcPr>
          <w:p w:rsidRDefault="00736F7C" w:rsidP="00736F7C" w:rsidR="00736F7C" w:rsidRPr="000226D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64372023278</w:t>
            </w:r>
          </w:p>
        </w:tc>
        <w:tc>
          <w:tcPr>
            <w:tcW w:type="pct" w:w="559"/>
          </w:tcPr>
          <w:p w:rsidRDefault="00736F7C" w:rsidP="00736F7C" w:rsidR="00736F7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Klekovačka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12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pct" w:w="632"/>
          </w:tcPr>
          <w:p w:rsidRDefault="00736F7C" w:rsidP="00736F7C" w:rsidR="00736F7C" w:rsidRPr="00E4779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36F7C">
              <w:rPr>
                <w:rFonts w:hAnsi="Times New Roman" w:ascii="Times New Roman"/>
                <w:sz w:val="24"/>
                <w:szCs w:val="24"/>
              </w:rPr>
              <w:t>2.874,28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(2.776,01 glavnica, 98,27 kamate)</w:t>
            </w:r>
          </w:p>
        </w:tc>
        <w:tc>
          <w:tcPr>
            <w:tcW w:type="pct" w:w="722"/>
          </w:tcPr>
          <w:p w:rsidRDefault="00736F7C" w:rsidP="00736F7C" w:rsidR="00736F7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 plaća za 05/2018</w:t>
            </w:r>
          </w:p>
        </w:tc>
        <w:tc>
          <w:tcPr>
            <w:tcW w:type="pct" w:w="587"/>
          </w:tcPr>
          <w:p w:rsidRDefault="00736F7C" w:rsidP="00736F7C" w:rsidR="00736F7C" w:rsidRPr="00E4779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36F7C">
              <w:rPr>
                <w:rFonts w:hAnsi="Times New Roman" w:ascii="Times New Roman"/>
                <w:sz w:val="24"/>
                <w:szCs w:val="24"/>
              </w:rPr>
              <w:t>2.874,28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(2.776,01 glavnica, 98,27 kamate)</w:t>
            </w:r>
          </w:p>
        </w:tc>
        <w:tc>
          <w:tcPr>
            <w:tcW w:type="pct" w:w="722"/>
          </w:tcPr>
          <w:p w:rsidRDefault="00736F7C" w:rsidP="00736F7C" w:rsidR="00736F7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 plaća za 05/2018</w:t>
            </w:r>
          </w:p>
        </w:tc>
      </w:tr>
      <w:tr w:rsidTr="00F67F23" w:rsidR="00736F7C" w:rsidRPr="00B40BEB">
        <w:trPr>
          <w:trHeight w:val="1292"/>
          <w:jc w:val="center"/>
        </w:trPr>
        <w:tc>
          <w:tcPr>
            <w:tcW w:type="pct" w:w="469"/>
          </w:tcPr>
          <w:p w:rsidRDefault="00736F7C" w:rsidP="00736F7C" w:rsidR="00736F7C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8</w:t>
            </w:r>
          </w:p>
        </w:tc>
        <w:tc>
          <w:tcPr>
            <w:tcW w:type="pct" w:w="770"/>
          </w:tcPr>
          <w:p w:rsidRDefault="00736F7C" w:rsidP="00736F7C" w:rsidR="00736F7C" w:rsidRPr="000226DD">
            <w:pPr>
              <w:pStyle w:val="Bezproreda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Mislav Šafar</w:t>
            </w:r>
          </w:p>
        </w:tc>
        <w:tc>
          <w:tcPr>
            <w:tcW w:type="pct" w:w="539"/>
          </w:tcPr>
          <w:p w:rsidRDefault="00736F7C" w:rsidP="00736F7C" w:rsidR="00736F7C" w:rsidRPr="000226D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58053488175</w:t>
            </w:r>
          </w:p>
        </w:tc>
        <w:tc>
          <w:tcPr>
            <w:tcW w:type="pct" w:w="559"/>
          </w:tcPr>
          <w:p w:rsidRDefault="00736F7C" w:rsidP="00736F7C" w:rsidR="00736F7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Maksimirska cesta 75, Zagreb</w:t>
            </w:r>
          </w:p>
        </w:tc>
        <w:tc>
          <w:tcPr>
            <w:tcW w:type="pct" w:w="632"/>
          </w:tcPr>
          <w:p w:rsidRDefault="00736F7C" w:rsidP="00736F7C" w:rsidR="00736F7C" w:rsidRPr="00E4779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36F7C">
              <w:rPr>
                <w:rFonts w:hAnsi="Times New Roman" w:ascii="Times New Roman"/>
                <w:sz w:val="24"/>
                <w:szCs w:val="24"/>
              </w:rPr>
              <w:t xml:space="preserve">3.926,19 </w:t>
            </w:r>
            <w:r>
              <w:rPr>
                <w:rFonts w:hAnsi="Times New Roman" w:ascii="Times New Roman"/>
                <w:sz w:val="24"/>
                <w:szCs w:val="24"/>
              </w:rPr>
              <w:t>(3.791,96 glavnica, 134,23 kamate)</w:t>
            </w:r>
          </w:p>
        </w:tc>
        <w:tc>
          <w:tcPr>
            <w:tcW w:type="pct" w:w="722"/>
          </w:tcPr>
          <w:p w:rsidRDefault="00736F7C" w:rsidP="00736F7C" w:rsidR="00736F7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 plaća za 05/2018</w:t>
            </w:r>
          </w:p>
        </w:tc>
        <w:tc>
          <w:tcPr>
            <w:tcW w:type="pct" w:w="587"/>
          </w:tcPr>
          <w:p w:rsidRDefault="00736F7C" w:rsidP="00736F7C" w:rsidR="00736F7C" w:rsidRPr="00E4779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36F7C">
              <w:rPr>
                <w:rFonts w:hAnsi="Times New Roman" w:ascii="Times New Roman"/>
                <w:sz w:val="24"/>
                <w:szCs w:val="24"/>
              </w:rPr>
              <w:t xml:space="preserve">3.926,19 </w:t>
            </w:r>
            <w:r>
              <w:rPr>
                <w:rFonts w:hAnsi="Times New Roman" w:ascii="Times New Roman"/>
                <w:sz w:val="24"/>
                <w:szCs w:val="24"/>
              </w:rPr>
              <w:t>(3.791,96 glavnica, 134,23 kamate)</w:t>
            </w:r>
          </w:p>
        </w:tc>
        <w:tc>
          <w:tcPr>
            <w:tcW w:type="pct" w:w="722"/>
          </w:tcPr>
          <w:p w:rsidRDefault="00736F7C" w:rsidP="00736F7C" w:rsidR="00736F7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 plaća za 05/2018</w:t>
            </w:r>
          </w:p>
        </w:tc>
      </w:tr>
      <w:tr w:rsidTr="00F67F23" w:rsidR="00FE510D" w:rsidRPr="00B40BEB">
        <w:trPr>
          <w:trHeight w:val="1089"/>
          <w:jc w:val="center"/>
        </w:trPr>
        <w:tc>
          <w:tcPr>
            <w:tcW w:type="pct" w:w="469"/>
          </w:tcPr>
          <w:p w:rsidRDefault="00FE510D" w:rsidP="00FE510D" w:rsidR="00FE510D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9</w:t>
            </w:r>
          </w:p>
        </w:tc>
        <w:tc>
          <w:tcPr>
            <w:tcW w:type="pct" w:w="770"/>
          </w:tcPr>
          <w:p w:rsidRDefault="00FE510D" w:rsidP="00FE510D" w:rsidR="00FE510D" w:rsidRPr="000226DD">
            <w:pPr>
              <w:pStyle w:val="Bezproreda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Zlatko Šimić</w:t>
            </w:r>
          </w:p>
        </w:tc>
        <w:tc>
          <w:tcPr>
            <w:tcW w:type="pct" w:w="539"/>
          </w:tcPr>
          <w:p w:rsidRDefault="00FE510D" w:rsidP="00FE510D" w:rsidR="00FE510D" w:rsidRPr="000226D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00177953275</w:t>
            </w:r>
          </w:p>
        </w:tc>
        <w:tc>
          <w:tcPr>
            <w:tcW w:type="pct" w:w="559"/>
          </w:tcPr>
          <w:p w:rsidRDefault="00FE510D" w:rsidP="00FE510D" w:rsidR="00FE51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Horvaćanska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cesta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176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pct" w:w="632"/>
          </w:tcPr>
          <w:p w:rsidRDefault="00FE510D" w:rsidP="00FE510D" w:rsidR="00FE510D" w:rsidRPr="00E4779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E510D">
              <w:rPr>
                <w:rFonts w:hAnsi="Times New Roman" w:ascii="Times New Roman"/>
                <w:sz w:val="24"/>
                <w:szCs w:val="24"/>
              </w:rPr>
              <w:t>3.273,63 (3.161,71 glavnica, 111,92 kamate)</w:t>
            </w:r>
          </w:p>
        </w:tc>
        <w:tc>
          <w:tcPr>
            <w:tcW w:type="pct" w:w="722"/>
          </w:tcPr>
          <w:p w:rsidRDefault="00FE510D" w:rsidP="00FE510D" w:rsidR="00FE51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 plaća za 05/2018</w:t>
            </w:r>
          </w:p>
        </w:tc>
        <w:tc>
          <w:tcPr>
            <w:tcW w:type="pct" w:w="587"/>
          </w:tcPr>
          <w:p w:rsidRDefault="00FE510D" w:rsidP="00FE510D" w:rsidR="00FE510D" w:rsidRPr="00E4779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E510D">
              <w:rPr>
                <w:rFonts w:hAnsi="Times New Roman" w:ascii="Times New Roman"/>
                <w:sz w:val="24"/>
                <w:szCs w:val="24"/>
              </w:rPr>
              <w:t>3.273,63 (3.161,71 glavnica, 111,92 kamate)</w:t>
            </w:r>
          </w:p>
        </w:tc>
        <w:tc>
          <w:tcPr>
            <w:tcW w:type="pct" w:w="722"/>
          </w:tcPr>
          <w:p w:rsidRDefault="00FE510D" w:rsidP="00FE510D" w:rsidR="00FE51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 plaća za 05/2018</w:t>
            </w:r>
          </w:p>
        </w:tc>
      </w:tr>
      <w:tr w:rsidTr="00736F7C" w:rsidR="003737CC" w:rsidRPr="00B40BEB">
        <w:trPr>
          <w:trHeight w:val="1552"/>
          <w:jc w:val="center"/>
        </w:trPr>
        <w:tc>
          <w:tcPr>
            <w:tcW w:type="pct" w:w="469"/>
          </w:tcPr>
          <w:p w:rsidRDefault="003737CC" w:rsidP="003737CC" w:rsidR="003737CC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10</w:t>
            </w:r>
          </w:p>
        </w:tc>
        <w:tc>
          <w:tcPr>
            <w:tcW w:type="pct" w:w="770"/>
          </w:tcPr>
          <w:p w:rsidRDefault="003737CC" w:rsidP="003737CC" w:rsidR="003737CC" w:rsidRPr="000226DD">
            <w:pPr>
              <w:pStyle w:val="Bezproreda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 xml:space="preserve">Mario </w:t>
            </w:r>
            <w:proofErr w:type="spellStart"/>
            <w:r>
              <w:rPr>
                <w:rFonts w:hAnsi="Times New Roman" w:ascii="Times New Roman"/>
                <w:bCs/>
                <w:sz w:val="24"/>
                <w:szCs w:val="24"/>
              </w:rPr>
              <w:t>Šterle</w:t>
            </w:r>
            <w:proofErr w:type="spellEnd"/>
          </w:p>
        </w:tc>
        <w:tc>
          <w:tcPr>
            <w:tcW w:type="pct" w:w="539"/>
          </w:tcPr>
          <w:p w:rsidRDefault="003737CC" w:rsidP="003737CC" w:rsidR="003737CC" w:rsidRPr="000226D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94568466760</w:t>
            </w:r>
          </w:p>
        </w:tc>
        <w:tc>
          <w:tcPr>
            <w:tcW w:type="pct" w:w="559"/>
          </w:tcPr>
          <w:p w:rsidRDefault="003737CC" w:rsidP="003737CC" w:rsidR="003737C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Horvatova 12, Zagreb</w:t>
            </w:r>
          </w:p>
        </w:tc>
        <w:tc>
          <w:tcPr>
            <w:tcW w:type="pct" w:w="632"/>
          </w:tcPr>
          <w:p w:rsidRDefault="003737CC" w:rsidP="003737CC" w:rsidR="003737CC" w:rsidRPr="00E4779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737CC">
              <w:rPr>
                <w:rFonts w:hAnsi="Times New Roman" w:ascii="Times New Roman"/>
                <w:sz w:val="24"/>
                <w:szCs w:val="24"/>
              </w:rPr>
              <w:t xml:space="preserve">2.372,26 </w:t>
            </w:r>
            <w:r>
              <w:rPr>
                <w:rFonts w:hAnsi="Times New Roman" w:ascii="Times New Roman"/>
                <w:sz w:val="24"/>
                <w:szCs w:val="24"/>
              </w:rPr>
              <w:t>(2.291,16 glavnica, 81,10 kamate)</w:t>
            </w:r>
          </w:p>
        </w:tc>
        <w:tc>
          <w:tcPr>
            <w:tcW w:type="pct" w:w="722"/>
          </w:tcPr>
          <w:p w:rsidRDefault="003737CC" w:rsidP="003737CC" w:rsidR="003737C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 plaća za 05/2018</w:t>
            </w:r>
          </w:p>
        </w:tc>
        <w:tc>
          <w:tcPr>
            <w:tcW w:type="pct" w:w="587"/>
          </w:tcPr>
          <w:p w:rsidRDefault="003737CC" w:rsidP="003737CC" w:rsidR="003737CC" w:rsidRPr="00E4779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737CC">
              <w:rPr>
                <w:rFonts w:hAnsi="Times New Roman" w:ascii="Times New Roman"/>
                <w:sz w:val="24"/>
                <w:szCs w:val="24"/>
              </w:rPr>
              <w:t xml:space="preserve">2.372,26 </w:t>
            </w:r>
            <w:r>
              <w:rPr>
                <w:rFonts w:hAnsi="Times New Roman" w:ascii="Times New Roman"/>
                <w:sz w:val="24"/>
                <w:szCs w:val="24"/>
              </w:rPr>
              <w:t>(2.291,16 glavnica, 81,10 kamate)</w:t>
            </w:r>
          </w:p>
        </w:tc>
        <w:tc>
          <w:tcPr>
            <w:tcW w:type="pct" w:w="722"/>
          </w:tcPr>
          <w:p w:rsidRDefault="003737CC" w:rsidP="003737CC" w:rsidR="003737C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 plaća za 05/2018</w:t>
            </w:r>
          </w:p>
        </w:tc>
      </w:tr>
      <w:tr w:rsidTr="00736F7C" w:rsidR="00F67F23" w:rsidRPr="00B40BEB">
        <w:trPr>
          <w:trHeight w:val="1552"/>
          <w:jc w:val="center"/>
        </w:trPr>
        <w:tc>
          <w:tcPr>
            <w:tcW w:type="pct" w:w="469"/>
          </w:tcPr>
          <w:p w:rsidRDefault="00F67F23" w:rsidP="00F67F23" w:rsidR="00F67F23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lastRenderedPageBreak/>
              <w:t>11</w:t>
            </w:r>
          </w:p>
        </w:tc>
        <w:tc>
          <w:tcPr>
            <w:tcW w:type="pct" w:w="770"/>
          </w:tcPr>
          <w:p w:rsidRDefault="00F67F23" w:rsidP="00F67F23" w:rsidR="00F67F23" w:rsidRPr="000226DD">
            <w:pPr>
              <w:pStyle w:val="Bezproreda"/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 xml:space="preserve">Sonja </w:t>
            </w:r>
            <w:proofErr w:type="spellStart"/>
            <w:r>
              <w:rPr>
                <w:rFonts w:hAnsi="Times New Roman" w:ascii="Times New Roman"/>
                <w:bCs/>
                <w:sz w:val="24"/>
                <w:szCs w:val="24"/>
              </w:rPr>
              <w:t>Vituri</w:t>
            </w:r>
            <w:proofErr w:type="spellEnd"/>
          </w:p>
        </w:tc>
        <w:tc>
          <w:tcPr>
            <w:tcW w:type="pct" w:w="539"/>
          </w:tcPr>
          <w:p w:rsidRDefault="00F67F23" w:rsidP="00F67F23" w:rsidR="00F67F23" w:rsidRPr="000226D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56968294043</w:t>
            </w:r>
          </w:p>
        </w:tc>
        <w:tc>
          <w:tcPr>
            <w:tcW w:type="pct" w:w="559"/>
          </w:tcPr>
          <w:p w:rsidRDefault="00F67F23" w:rsidP="00F67F23" w:rsidR="00F67F2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Jure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Turića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 Sesvete</w:t>
            </w:r>
          </w:p>
        </w:tc>
        <w:tc>
          <w:tcPr>
            <w:tcW w:type="pct" w:w="632"/>
          </w:tcPr>
          <w:p w:rsidRDefault="00F67F23" w:rsidP="00F67F23" w:rsidR="00F67F23" w:rsidRPr="00E4779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7F23">
              <w:rPr>
                <w:rFonts w:hAnsi="Times New Roman" w:ascii="Times New Roman"/>
                <w:sz w:val="24"/>
                <w:szCs w:val="24"/>
              </w:rPr>
              <w:t xml:space="preserve">2.645,64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(2.555,19 glavnica, 90,45 kamate)</w:t>
            </w:r>
          </w:p>
        </w:tc>
        <w:tc>
          <w:tcPr>
            <w:tcW w:type="pct" w:w="722"/>
          </w:tcPr>
          <w:p w:rsidRDefault="00F67F23" w:rsidP="00F67F23" w:rsidR="00F67F2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 plaća za 05/2018</w:t>
            </w:r>
          </w:p>
        </w:tc>
        <w:tc>
          <w:tcPr>
            <w:tcW w:type="pct" w:w="587"/>
          </w:tcPr>
          <w:p w:rsidRDefault="00F67F23" w:rsidP="00F67F23" w:rsidR="00F67F23" w:rsidRPr="00E4779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7F23">
              <w:rPr>
                <w:rFonts w:hAnsi="Times New Roman" w:ascii="Times New Roman"/>
                <w:sz w:val="24"/>
                <w:szCs w:val="24"/>
              </w:rPr>
              <w:t xml:space="preserve">2.645,64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(2.555,19 glavnica, 90,45 kamate)</w:t>
            </w:r>
          </w:p>
        </w:tc>
        <w:tc>
          <w:tcPr>
            <w:tcW w:type="pct" w:w="722"/>
          </w:tcPr>
          <w:p w:rsidRDefault="00F67F23" w:rsidP="00F67F23" w:rsidR="00F67F2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 plaća za 05/2018</w:t>
            </w:r>
          </w:p>
        </w:tc>
      </w:tr>
    </w:tbl>
    <w:p w:rsidRDefault="00754AA5" w:rsidP="00FF3798" w:rsidR="00754AA5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FF3798" w:rsidP="00FF3798" w:rsidR="00FF3798">
      <w:pPr>
        <w:jc w:val="both"/>
        <w:rPr>
          <w:rFonts w:hAnsi="Times New Roman" w:ascii="Times New Roman"/>
          <w:sz w:val="24"/>
        </w:rPr>
      </w:pPr>
    </w:p>
    <w:p w:rsidRDefault="00FF3798" w:rsidP="00FF3798" w:rsidR="00FF3798">
      <w:pPr>
        <w:rPr>
          <w:rFonts w:hAnsi="Times New Roman" w:ascii="Times New Roman"/>
          <w:sz w:val="24"/>
        </w:rPr>
      </w:pPr>
    </w:p>
    <w:p w:rsidRDefault="00FF3798" w:rsidP="00FF3798" w:rsidR="00FF3798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F67F23"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FF3798" w:rsidP="00FF3798" w:rsidR="00FF3798">
      <w:r>
        <w:rPr>
          <w:rFonts w:hAnsi="Times New Roman" w:ascii="Times New Roman"/>
          <w:sz w:val="24"/>
        </w:rPr>
        <w:t xml:space="preserve">Zagreb, </w:t>
      </w:r>
      <w:r w:rsidR="00F67F23">
        <w:rPr>
          <w:rFonts w:hAnsi="Times New Roman" w:ascii="Times New Roman"/>
          <w:sz w:val="24"/>
        </w:rPr>
        <w:t>26</w:t>
      </w:r>
      <w:r w:rsidR="00D94D05">
        <w:rPr>
          <w:rFonts w:hAnsi="Times New Roman" w:ascii="Times New Roman"/>
          <w:sz w:val="24"/>
        </w:rPr>
        <w:t>.02.2019</w:t>
      </w:r>
      <w:r>
        <w:rPr>
          <w:rFonts w:hAnsi="Times New Roman" w:ascii="Times New Roman"/>
          <w:sz w:val="24"/>
        </w:rPr>
        <w:t>. godine</w:t>
      </w:r>
      <w:r w:rsidRPr="00EC155B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F67F23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Ivan Kapor</w:t>
      </w:r>
    </w:p>
    <w:p w:rsidRDefault="0064646E" w:rsidR="0064646E"/>
    <w:sectPr w:rsidSect="00B835F0" w:rsidR="0064646E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06F" w:rsidP="00FF3798" w:rsidR="0014306F">
      <w:pPr>
        <w:spacing w:after="0"/>
      </w:pPr>
      <w:r>
        <w:separator/>
      </w:r>
    </w:p>
  </w:endnote>
  <w:endnote w:id="0" w:type="continuationSeparator">
    <w:p w:rsidRDefault="0014306F" w:rsidP="00FF3798" w:rsidR="0014306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06F" w:rsidP="00FF3798" w:rsidR="0014306F">
      <w:pPr>
        <w:spacing w:after="0"/>
      </w:pPr>
      <w:r>
        <w:separator/>
      </w:r>
    </w:p>
  </w:footnote>
  <w:footnote w:id="0" w:type="continuationSeparator">
    <w:p w:rsidRDefault="0014306F" w:rsidP="00FF3798" w:rsidR="0014306F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3798"/>
    <w:rsid w:val="00081353"/>
    <w:rsid w:val="000D58F0"/>
    <w:rsid w:val="001406E7"/>
    <w:rsid w:val="0014306F"/>
    <w:rsid w:val="00167A9E"/>
    <w:rsid w:val="001B7DB5"/>
    <w:rsid w:val="001D5372"/>
    <w:rsid w:val="00227A13"/>
    <w:rsid w:val="00252675"/>
    <w:rsid w:val="003737CC"/>
    <w:rsid w:val="00386698"/>
    <w:rsid w:val="003C2B56"/>
    <w:rsid w:val="00485A5C"/>
    <w:rsid w:val="005A11A9"/>
    <w:rsid w:val="005C703B"/>
    <w:rsid w:val="005F154E"/>
    <w:rsid w:val="0064646E"/>
    <w:rsid w:val="00683CF4"/>
    <w:rsid w:val="00736F7C"/>
    <w:rsid w:val="0075323B"/>
    <w:rsid w:val="00754AA5"/>
    <w:rsid w:val="00803455"/>
    <w:rsid w:val="00887EB3"/>
    <w:rsid w:val="008C00BA"/>
    <w:rsid w:val="008C4E9C"/>
    <w:rsid w:val="008E4B7A"/>
    <w:rsid w:val="0095086A"/>
    <w:rsid w:val="009A1DEA"/>
    <w:rsid w:val="009B3C4E"/>
    <w:rsid w:val="009F697D"/>
    <w:rsid w:val="00A2586E"/>
    <w:rsid w:val="00AC03E4"/>
    <w:rsid w:val="00AC5AD4"/>
    <w:rsid w:val="00AF138B"/>
    <w:rsid w:val="00B03C57"/>
    <w:rsid w:val="00B21A59"/>
    <w:rsid w:val="00C4722E"/>
    <w:rsid w:val="00C5650B"/>
    <w:rsid w:val="00D94D05"/>
    <w:rsid w:val="00E47791"/>
    <w:rsid w:val="00E825E5"/>
    <w:rsid w:val="00ED2355"/>
    <w:rsid w:val="00EE553A"/>
    <w:rsid w:val="00F67F23"/>
    <w:rsid w:val="00FB0D2C"/>
    <w:rsid w:val="00FC4B0D"/>
    <w:rsid w:val="00FE510D"/>
    <w:rsid w:val="00FF3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3798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FF3798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FF3798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FF3798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FF3798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B21A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A5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A5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A5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A5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3798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FF3798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FF3798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FF3798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FF3798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B21A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A5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A5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A5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A5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A5605A-2047-49C1-A773-5F27CE40E7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366</properties:Words>
  <properties:Characters>2283</properties:Characters>
  <properties:Lines>226</properties:Lines>
  <properties:Paragraphs>106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2019-03-01T13:14:00Z</dcterms:created>
  <dc:creator>Korisnik</dc:creator>
  <cp:lastModifiedBy>Vinka Mihalinčić</cp:lastModifiedBy>
  <dcterms:modified xmlns:xsi="http://www.w3.org/2001/XMLSchema-instance" xsi:type="dcterms:W3CDTF">2019-03-01T13:14:00Z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St-2337/2018-18 / Podnesak - Podnesak (Obrazac 19 St 2337 18 (G.A.Z.) - dopuna.docx)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