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9166" w14:paraId="cdc9166" w:rsidRDefault="00201E03" w:rsidP="00201E03" w:rsidR="00201E03">
      <w:pPr>
        <w15:collapsed w:val="false"/>
      </w:pPr>
      <w:r>
        <w:rPr>
          <w:rStyle w:val="Naglaeno"/>
        </w:rPr>
        <w:t xml:space="preserve">             </w:t>
      </w:r>
      <w:r w:rsidR="00452FD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  <w:jc w:val="center"/>
      </w:pPr>
      <w:r>
        <w:t>REPUBLIKA HRVATSKA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stečajno</w:t>
      </w:r>
      <w:r w:rsidR="001A5987">
        <w:t>j sutkinji</w:t>
      </w:r>
      <w:r>
        <w:t xml:space="preserve"> Nadi Roso, u stečajnom predmetu </w:t>
      </w:r>
      <w:r w:rsidR="00BC2034">
        <w:rPr>
          <w:b/>
        </w:rPr>
        <w:t>ANDRIJANIĆ EXPORT-IMPORT d.o.o. "u stečaju" Vukovar, Vladimira Nazora 14, OIB 94252837157, MBS: 030044931</w:t>
      </w:r>
      <w:r>
        <w:t xml:space="preserve">, dana </w:t>
      </w:r>
      <w:r w:rsidR="00BC2034">
        <w:t>13. veljače</w:t>
      </w:r>
      <w:r w:rsidR="001A5987">
        <w:t xml:space="preserve"> 201</w:t>
      </w:r>
      <w:r w:rsidR="00BC2034">
        <w:t>7</w:t>
      </w:r>
      <w:r w:rsidR="001A5987">
        <w:t>. g.</w:t>
      </w:r>
      <w:r>
        <w:t>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>Daje se suglasje stečajno</w:t>
      </w:r>
      <w:r w:rsidR="001216EA">
        <w:t>m</w:t>
      </w:r>
      <w:r>
        <w:t xml:space="preserve"> upravitelj</w:t>
      </w:r>
      <w:r w:rsidR="001216EA">
        <w:t>u</w:t>
      </w:r>
      <w:r>
        <w:t xml:space="preserve"> u stečajnom predmetu </w:t>
      </w:r>
      <w:r w:rsidR="00BC2034">
        <w:rPr>
          <w:b/>
        </w:rPr>
        <w:t>ANDRIJANIĆ EXPORT-IMPORT d.o.o. "u stečaju" Vukovar, Vladimira Nazora 14, OIB 94252837157, MBS: 030044931</w:t>
      </w:r>
      <w:r>
        <w:t>, na provođenje završne diobe radi namirenja</w:t>
      </w:r>
      <w:r w:rsidR="00714A25">
        <w:t xml:space="preserve"> </w:t>
      </w:r>
      <w:r>
        <w:t>vjerovnika</w:t>
      </w:r>
      <w:r w:rsidR="00452FDA">
        <w:t xml:space="preserve"> I</w:t>
      </w:r>
      <w:r w:rsidR="001216EA">
        <w:t xml:space="preserve"> i II</w:t>
      </w:r>
      <w:r w:rsidR="00452FDA">
        <w:t xml:space="preserve"> višeg isplatnog reda u</w:t>
      </w:r>
      <w:r w:rsidR="001216EA">
        <w:t xml:space="preserve"> ukupnom iznosu od 48.644,26 kn što predstavlja 100% namirenje tražbine vjerovnika I višeg isplatnog reda (T. Andrijanić iz Vinkovaca) te 0,4184% vjerovnika II višeg isplatnog reda (16 vjerovnika).</w:t>
      </w:r>
      <w:r w:rsidR="004C5037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BC2034">
        <w:rPr>
          <w:b/>
        </w:rPr>
        <w:t>28. ožujka</w:t>
      </w:r>
      <w:r w:rsidR="008247BC">
        <w:rPr>
          <w:b/>
        </w:rPr>
        <w:t xml:space="preserve"> 2017. g. u </w:t>
      </w:r>
      <w:r w:rsidR="00BC2034">
        <w:rPr>
          <w:b/>
        </w:rPr>
        <w:t>11,30</w:t>
      </w:r>
      <w:r w:rsidRPr="001A5987">
        <w:rPr>
          <w:b/>
        </w:rPr>
        <w:t xml:space="preserve"> sati</w:t>
      </w:r>
      <w:r>
        <w:t xml:space="preserve">, soba br. </w:t>
      </w:r>
      <w:r w:rsidR="004D3316">
        <w:t>40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BC2034">
        <w:t>13. veljače</w:t>
      </w:r>
      <w:r w:rsidR="008247BC">
        <w:t xml:space="preserve"> 2017.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BC2034">
        <w:t xml:space="preserve">Krešimir </w:t>
      </w:r>
      <w:proofErr w:type="spellStart"/>
      <w:r w:rsidR="00BC2034">
        <w:t>Panjaković</w:t>
      </w:r>
      <w:proofErr w:type="spellEnd"/>
    </w:p>
    <w:p w:rsidRDefault="00201E03" w:rsidP="00201E03" w:rsidR="00201E03">
      <w:pPr>
        <w:pStyle w:val="Tijeloteksta"/>
        <w:ind w:left="360"/>
      </w:pPr>
      <w:r>
        <w:t xml:space="preserve">2. ŽDO </w:t>
      </w:r>
      <w:r w:rsidR="00BC2034">
        <w:t>Vukovar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uz </w:t>
      </w:r>
      <w:r w:rsidR="001216EA">
        <w:t>završni račun st. upravitelja od 10.2.2017. g. (str. 420-427 spisa)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proofErr w:type="spellStart"/>
      <w:r w:rsidR="00F933C4">
        <w:t>R</w:t>
      </w:r>
      <w:r>
        <w:t>oč</w:t>
      </w:r>
      <w:proofErr w:type="spellEnd"/>
      <w:r>
        <w:t xml:space="preserve">. </w:t>
      </w:r>
      <w:r w:rsidR="00BC2034">
        <w:t>28.3.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DD9" w:rsidR="00CD6DD9">
      <w:r>
        <w:separator/>
      </w:r>
    </w:p>
  </w:endnote>
  <w:endnote w:id="0" w:type="continuationSeparator">
    <w:p w:rsidRDefault="00CD6DD9" w:rsidR="00CD6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DD9" w:rsidR="00CD6DD9">
      <w:r>
        <w:separator/>
      </w:r>
    </w:p>
  </w:footnote>
  <w:footnote w:id="0" w:type="continuationSeparator">
    <w:p w:rsidRDefault="00CD6DD9" w:rsidR="00CD6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BC2034">
      <w:t>75/13-132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216EA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247BC"/>
    <w:rsid w:val="00845777"/>
    <w:rsid w:val="00857D02"/>
    <w:rsid w:val="008737C5"/>
    <w:rsid w:val="0088689D"/>
    <w:rsid w:val="008D0B9C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AF6716"/>
    <w:rsid w:val="00B11D59"/>
    <w:rsid w:val="00B41F79"/>
    <w:rsid w:val="00B61475"/>
    <w:rsid w:val="00BB36BB"/>
    <w:rsid w:val="00BC2034"/>
    <w:rsid w:val="00BC33DE"/>
    <w:rsid w:val="00BE0DD4"/>
    <w:rsid w:val="00BF0E4F"/>
    <w:rsid w:val="00C15361"/>
    <w:rsid w:val="00C26291"/>
    <w:rsid w:val="00C3548B"/>
    <w:rsid w:val="00C9197B"/>
    <w:rsid w:val="00CA5EA9"/>
    <w:rsid w:val="00CD6DD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10F3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0B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D0B9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D0B9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B9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B9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0B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D0B9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D0B9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B9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B9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2013.</izvorni_sadrzaj>
    <derivirana_varijabla naziv="DomainObject.Predmet.DatumOsnivanja_1">19.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St-75/2013</izvorni_sadrzaj>
    <derivirana_varijabla naziv="DomainObject.Predmet.OznakaBroj_1">St-75/2013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ANDRIJANIĆ Export-import društvo s ograničenom odgovornošću za promet roba i usluga</izvorni_sadrzaj>
    <derivirana_varijabla naziv="DomainObject.Predmet.ProtustrankaFormated_1">  ANDRIJANIĆ Export-import društvo s ograničenom odgovornošću za promet roba i usluga</derivirana_varijabla>
  </DomainObject.Predmet.ProtustrankaFormated>
  <DomainObject.Predmet.ProtustrankaFormatedOIB>
    <izvorni_sadrzaj>  ANDRIJANIĆ Export-import društvo s ograničenom odgovornošću za promet roba i usluga, OIB 94252837157</izvorni_sadrzaj>
    <derivirana_varijabla naziv="DomainObject.Predmet.ProtustrankaFormatedOIB_1">  ANDRIJANIĆ Export-import društvo s ograničenom odgovornošću za promet roba i usluga, OIB 94252837157</derivirana_varijabla>
  </DomainObject.Predmet.ProtustrankaFormatedOIB>
  <DomainObject.Predmet.ProtustrankaFormatedWithAdress>
    <izvorni_sadrzaj> ANDRIJANIĆ Export-import društvo s ograničenom odgovornošću za promet roba i usluga, Vladimira Nazora 14, Vukovar</izvorni_sadrzaj>
    <derivirana_varijabla naziv="DomainObject.Predmet.ProtustrankaFormatedWithAdress_1"> ANDRIJANIĆ Export-import društvo s ograničenom odgovornošću za promet roba i usluga, Vladimira Nazora 14, Vukovar</derivirana_varijabla>
  </DomainObject.Predmet.ProtustrankaFormatedWithAdress>
  <DomainObject.Predmet.ProtustrankaFormatedWithAdressOIB>
    <izvorni_sadrzaj> ANDRIJANIĆ Export-import društvo s ograničenom odgovornošću za promet roba i usluga, OIB 94252837157, Vladimira Nazora 14, Vukovar</izvorni_sadrzaj>
    <derivirana_varijabla naziv="DomainObject.Predmet.ProtustrankaFormatedWithAdressOIB_1"> ANDRIJANIĆ Export-import društvo s ograničenom odgovornošću za promet roba i usluga, OIB 94252837157, Vladimira Nazora 14, Vukovar</derivirana_varijabla>
  </DomainObject.Predmet.ProtustrankaFormatedWithAdressOIB>
  <DomainObject.Predmet.ProtustrankaWithAdress>
    <izvorni_sadrzaj>ANDRIJANIĆ Export-import društvo s ograničenom odgovornošću za promet roba i usluga Vladimira Nazora 14, Vukovar</izvorni_sadrzaj>
    <derivirana_varijabla naziv="DomainObject.Predmet.ProtustrankaWithAdress_1">ANDRIJANIĆ Export-import društvo s ograničenom odgovornošću za promet roba i usluga Vladimira Nazora 14, Vukovar</derivirana_varijabla>
  </DomainObject.Predmet.ProtustrankaWithAdress>
  <DomainObject.Predmet.ProtustrankaWithAdressOIB>
    <izvorni_sadrzaj>ANDRIJANIĆ Export-import društvo s ograničenom odgovornošću za promet roba i usluga, OIB 94252837157, Vladimira Nazora 14, Vukovar</izvorni_sadrzaj>
    <derivirana_varijabla naziv="DomainObject.Predmet.ProtustrankaWithAdressOIB_1">ANDRIJANIĆ Export-import društvo s ograničenom odgovornošću za promet roba i usluga, OIB 94252837157, Vladimira Nazora 14, Vukovar</derivirana_varijabla>
  </DomainObject.Predmet.ProtustrankaWithAdressOIB>
  <DomainObject.Predmet.ProtustrankaNazivFormated>
    <izvorni_sadrzaj>ANDRIJANIĆ Export-import društvo s ograničenom odgovornošću za promet roba i usluga</izvorni_sadrzaj>
    <derivirana_varijabla naziv="DomainObject.Predmet.ProtustrankaNazivFormated_1">ANDRIJANIĆ Export-import društvo s ograničenom odgovornošću za promet roba i usluga</derivirana_varijabla>
  </DomainObject.Predmet.ProtustrankaNazivFormated>
  <DomainObject.Predmet.ProtustrankaNazivFormatedOIB>
    <izvorni_sadrzaj>ANDRIJANIĆ Export-import društvo s ograničenom odgovornošću za promet roba i usluga, OIB 94252837157</izvorni_sadrzaj>
    <derivirana_varijabla naziv="DomainObject.Predmet.ProtustrankaNazivFormatedOIB_1">ANDRIJANIĆ Export-import društvo s ograničenom odgovornošću za promet roba i usluga, OIB 94252837157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DRŽVNO ODVJETNIŠTVO U VUKOVARU</izvorni_sadrzaj>
    <derivirana_varijabla naziv="DomainObject.Predmet.StrankaFormated_1">  RH MF PU PODRUČNI URED VUKOVAR zastupanog po punomoćniku ŽUPANIJSKO DRŽVNO ODVJETNIŠTVO U VUKOVARU</derivirana_varijabla>
  </DomainObject.Predmet.StrankaFormated>
  <DomainObject.Predmet.StrankaFormatedOIB>
    <izvorni_sadrzaj>  RH MF PU PODRUČNI URED VUKOVAR, OIB 18683136487 zastupanog po punomoćniku ŽUPANIJSKO DRŽVNO ODVJETNIŠTVO U VUKOVARU</izvorni_sadrzaj>
    <derivirana_varijabla naziv="DomainObject.Predmet.StrankaFormatedOIB_1">  RH MF PU PODRUČNI URED VUKOVAR, OIB 18683136487 zastupanog po punomoćniku ŽUPANIJSKO DRŽVNO ODVJETNIŠTVO U VUKOVARU</derivirana_varijabla>
  </DomainObject.Predmet.StrankaFormatedOIB>
  <DomainObject.Predmet.StrankaFormatedWithAdress>
    <izvorni_sadrzaj> RH MF PU PODRUČNI URED VUKOVAR zastupanog po punomoćniku ŽUPANIJSKO DRŽVNO ODVJETNIŠTVO U VUKOVARU</izvorni_sadrzaj>
    <derivirana_varijabla naziv="DomainObject.Predmet.StrankaFormatedWithAdress_1"> RH MF PU PODRUČNI URED VUKOVAR zastupanog po punomoćniku ŽUPANIJSKO DRŽVNO ODVJETNIŠTVO U VUKOVARU</derivirana_varijabla>
  </DomainObject.Predmet.StrankaFormatedWithAdress>
  <DomainObject.Predmet.StrankaFormatedWithAdressOIB>
    <izvorni_sadrzaj> RH MF PU PODRUČNI URED VUKOVAR, OIB 18683136487 zastupanog po punomoćniku ŽUPANIJSKO DRŽVNO ODVJETNIŠTVO U VUKOVARU</izvorni_sadrzaj>
    <derivirana_varijabla naziv="DomainObject.Predmet.StrankaFormatedWithAdressOIB_1"> RH MF PU PODRUČNI URED VUKOVAR, OIB 18683136487 zastupanog po punomoćniku ŽUPANIJSKO DRŽVNO ODVJETNIŠTVO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VUKOVAR zastupanog po punomoćniku ŽUPANIJSKO DRŽVNO ODVJETNIŠTVO U VUKOVARU</item>
    </izvorni_sadrzaj>
    <derivirana_varijabla naziv="DomainObject.Predmet.StrankaListFormated_1">
      <item>RH MF PU PODRUČNI URED VUKOVAR zastupanog po punomoćniku ŽUPANIJSKO DRŽVNO ODVJETNIŠTVO U VUKOVARU</item>
    </derivirana_varijabla>
  </DomainObject.Predmet.StrankaListFormated>
  <DomainObject.Predmet.StrankaListFormatedOIB>
    <izvorni_sadrzaj>
      <item>RH MF PU PODRUČNI URED VUKOVAR, OIB 18683136487 zastupanog po punomoćniku ŽUPANIJSKO DRŽVNO ODVJETNIŠTVO U VUKOVARU</item>
    </izvorni_sadrzaj>
    <derivirana_varijabla naziv="DomainObject.Predmet.StrankaListFormatedOIB_1">
      <item>RH MF PU PODRUČNI URED VUKOVAR, OIB 18683136487 zastupanog po punomoćniku ŽUPANIJSKO DRŽVNO ODVJETNIŠTVO U VUKOVARU</item>
    </derivirana_varijabla>
  </DomainObject.Predmet.StrankaListFormatedOIB>
  <DomainObject.Predmet.StrankaListFormatedWithAdress>
    <izvorni_sadrzaj>
      <item>RH MF PU PODRUČNI URED VUKOVAR zastupanog po punomoćniku ŽUPANIJSKO DRŽVNO ODVJETNIŠTVO U VUKOVARU</item>
    </izvorni_sadrzaj>
    <derivirana_varijabla naziv="DomainObject.Predmet.StrankaListFormatedWithAdress_1">
      <item>RH MF PU PODRUČNI URED VUKOVAR zastupanog po punomoćniku ŽUPANIJSKO DRŽVNO ODVJETNIŠTVO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DRŽVNO ODVJETNIŠTVO U VUKOVARU</item>
    </izvorni_sadrzaj>
    <derivirana_varijabla naziv="DomainObject.Predmet.StrankaListFormatedWithAdressOIB_1">
      <item>RH MF PU PODRUČNI URED VUKOVAR, OIB 18683136487 zastupanog po punomoćniku ŽUPANIJSKO DRŽVNO ODVJETNIŠTVO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ANDRIJANIĆ Export-import društvo s ograničenom odgovornošću za promet roba i usluga</item>
    </izvorni_sadrzaj>
    <derivirana_varijabla naziv="DomainObject.Predmet.ProtuStrankaListFormated_1">
      <item>ANDRIJANIĆ Export-import društvo s ograničenom odgovornošću za promet roba i usluga</item>
    </derivirana_varijabla>
  </DomainObject.Predmet.ProtuStrankaListFormated>
  <DomainObject.Predmet.ProtuStrankaListFormatedOIB>
    <izvorni_sadrzaj>
      <item>ANDRIJANIĆ Export-import društvo s ograničenom odgovornošću za promet roba i usluga, OIB 94252837157</item>
    </izvorni_sadrzaj>
    <derivirana_varijabla naziv="DomainObject.Predmet.ProtuStrankaListFormatedOIB_1">
      <item>ANDRIJANIĆ Export-import društvo s ograničenom odgovornošću za promet roba i usluga, OIB 94252837157</item>
    </derivirana_varijabla>
  </DomainObject.Predmet.ProtuStrankaListFormatedOIB>
  <DomainObject.Predmet.ProtuStrankaListFormatedWithAdress>
    <izvorni_sadrzaj>
      <item>ANDRIJANIĆ Export-import društvo s ograničenom odgovornošću za promet roba i usluga, Vladimira Nazora 14, Vukovar</item>
    </izvorni_sadrzaj>
    <derivirana_varijabla naziv="DomainObject.Predmet.ProtuStrankaListFormatedWithAdress_1">
      <item>ANDRIJANIĆ Export-import društvo s ograničenom odgovornošću za promet roba i usluga, Vladimira Nazora 14, Vukovar</item>
    </derivirana_varijabla>
  </DomainObject.Predmet.ProtuStrankaListFormatedWithAdress>
  <DomainObject.Predmet.ProtuStrankaListFormatedWithAdressOIB>
    <izvorni_sadrzaj>
      <item>ANDRIJANIĆ Export-import društvo s ograničenom odgovornošću za promet roba i usluga, OIB 94252837157, Vladimira Nazora 14, Vukovar</item>
    </izvorni_sadrzaj>
    <derivirana_varijabla naziv="DomainObject.Predmet.ProtuStrankaListFormatedWithAdressOIB_1">
      <item>ANDRIJANIĆ Export-import društvo s ograničenom odgovornošću za promet roba i usluga, OIB 94252837157, Vladimira Nazora 14, Vukovar</item>
    </derivirana_varijabla>
  </DomainObject.Predmet.ProtuStrankaListFormatedWithAdressOIB>
  <DomainObject.Predmet.ProtuStrankaListNazivFormated>
    <izvorni_sadrzaj>
      <item>ANDRIJANIĆ Export-import društvo s ograničenom odgovornošću za promet roba i usluga</item>
    </izvorni_sadrzaj>
    <derivirana_varijabla naziv="DomainObject.Predmet.ProtuStrankaListNazivFormated_1">
      <item>ANDRIJANIĆ Export-import društvo s ograničenom odgovornošću za promet roba i usluga</item>
    </derivirana_varijabla>
  </DomainObject.Predmet.ProtuStrankaListNazivFormated>
  <DomainObject.Predmet.ProtuStrankaListNazivFormatedOIB>
    <izvorni_sadrzaj>
      <item>ANDRIJANIĆ Export-import društvo s ograničenom odgovornošću za promet roba i usluga, OIB 94252837157</item>
    </izvorni_sadrzaj>
    <derivirana_varijabla naziv="DomainObject.Predmet.ProtuStrankaListNazivFormatedOIB_1">
      <item>ANDRIJANIĆ Export-import društvo s ograničenom odgovornošću za promet roba i usluga, OIB 94252837157</item>
    </derivirana_varijabla>
  </DomainObject.Predmet.ProtuStrankaListNazivFormatedOIB>
  <DomainObject.Predmet.OstaliListFormated>
    <izvorni_sadrzaj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_1"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>
  <DomainObject.Predmet.OstaliListFormatedOIB>
    <izvorni_sadrzaj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OIB_1"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OIB>
  <DomainObject.Predmet.OstaliListFormatedWithAdress>
    <izvorni_sadrzaj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_1"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>
  <DomainObject.Predmet.OstaliListFormatedWithAdressOIB>
    <izvorni_sadrzaj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OIB_1"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OIB>
  <DomainObject.Predmet.OstaliListNazivFormated>
    <izvorni_sadrzaj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_1"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>
  <DomainObject.Predmet.OstaliListNazivFormatedOIB>
    <izvorni_sadrzaj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OIB_1"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ANDRIJANIĆ Export-import društvo s ograničenom odgovornošću za promet roba i usluga</izvorni_sadrzaj>
    <derivirana_varijabla naziv="DomainObject.Predmet.ProtustrankaIDrugi_1">ANDRIJANIĆ Export-import društvo s ograničenom odgovornošću za promet roba i usluga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ANDRIJANIĆ Export-import društvo s ograničenom odgovornošću za promet roba i usluga, OIB 94252837157, Vladimira Nazora 14, Vukovar</izvorni_sadrzaj>
    <derivirana_varijabla naziv="DomainObject.Predmet.ProtustrankaIDrugiAdressOIB_1">ANDRIJANIĆ Export-import društvo s ograničenom odgovornošću za promet roba i usluga, OIB 94252837157, Vladimira Nazora 14,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SudioniciListNaziv_1"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SudioniciListNaziv>
  <DomainObject.Predmet.SudioniciListAdressOIB>
    <izvorni_sadrzaj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izvorni_sadrzaj>
    <derivirana_varijabla naziv="DomainObject.Predmet.SudioniciListAdressOIB_1"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69D93-DAAD-43FB-9700-52CA191845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180</properties:Words>
  <properties:Characters>954</properties:Characters>
  <properties:Lines>62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2017-02-13T09:31:00Z</dcterms:created>
  <dc:creator>hermanj</dc:creator>
  <cp:lastModifiedBy>Danijela Sekulić</cp:lastModifiedBy>
  <cp:lastPrinted>2017-02-13T09:29:00Z</cp:lastPrinted>
  <dcterms:modified xmlns:xsi="http://www.w3.org/2001/XMLSchema-instance" xsi:type="dcterms:W3CDTF">2017-02-13T09:31:00Z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