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e664" w14:paraId="f83e664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6C09F6" w:rsidP="006C09F6" w:rsidR="006C09F6" w:rsidRPr="000F2657">
      <w:pPr>
        <w:jc w:val="center"/>
        <w:rPr>
          <w:bCs/>
        </w:rPr>
      </w:pPr>
    </w:p>
    <w:p w:rsidRDefault="006C09F6" w:rsidP="006C09F6" w:rsidR="006C09F6" w:rsidRPr="000F2657">
      <w:pPr>
        <w:jc w:val="center"/>
        <w:rPr>
          <w:bCs/>
        </w:rPr>
      </w:pPr>
      <w:r w:rsidRPr="000F2657">
        <w:rPr>
          <w:bCs/>
        </w:rPr>
        <w:t>U   I M E   R E P U B L I K E   H R V A T S K E</w:t>
      </w:r>
    </w:p>
    <w:p w:rsidRDefault="006C09F6" w:rsidP="006C09F6" w:rsidR="006C09F6" w:rsidRPr="000F2657">
      <w:pPr>
        <w:jc w:val="center"/>
        <w:rPr>
          <w:bCs/>
        </w:rPr>
      </w:pPr>
      <w:r w:rsidRPr="000F2657">
        <w:rPr>
          <w:bCs/>
        </w:rPr>
        <w:t>R J E Š E N J E</w:t>
      </w:r>
    </w:p>
    <w:p w:rsidRDefault="006C09F6" w:rsidP="006C09F6" w:rsidR="006C09F6" w:rsidRPr="000F2657">
      <w:pPr>
        <w:jc w:val="center"/>
      </w:pPr>
    </w:p>
    <w:p w:rsidRDefault="006C09F6" w:rsidP="006C09F6" w:rsidR="006C09F6" w:rsidRPr="000F2657">
      <w:pPr>
        <w:ind w:firstLine="1440"/>
        <w:jc w:val="both"/>
      </w:pPr>
      <w:r w:rsidRPr="000F2657">
        <w:t xml:space="preserve">Trgovački sud u Rijeci, po stečajnom sucu Veri Jelenović, u stečajnom postupku nad dužnikom AUTOCENTAR INTEGRA d. o. o. za trgovinu i zastupanje u stečaju Rijeka (Grad Rijeka), Martinkovac bb, OIB: 26582766207, dana 25. travnja 2018.  </w:t>
      </w:r>
    </w:p>
    <w:p w:rsidRDefault="006C09F6" w:rsidP="006C09F6" w:rsidR="006C09F6" w:rsidRPr="000F2657">
      <w:pPr>
        <w:jc w:val="both"/>
      </w:pPr>
    </w:p>
    <w:p w:rsidRDefault="006C09F6" w:rsidP="006C09F6" w:rsidR="006C09F6" w:rsidRPr="000F2657">
      <w:pPr>
        <w:jc w:val="center"/>
      </w:pPr>
      <w:r w:rsidRPr="000F2657">
        <w:t>r i j e š i o  j e</w:t>
      </w:r>
    </w:p>
    <w:p w:rsidRDefault="006C09F6" w:rsidP="006C09F6" w:rsidR="006C09F6" w:rsidRPr="000F2657">
      <w:pPr>
        <w:jc w:val="both"/>
      </w:pPr>
    </w:p>
    <w:p w:rsidRDefault="006C09F6" w:rsidP="006C09F6" w:rsidR="006C09F6" w:rsidRPr="000F2657">
      <w:pPr>
        <w:jc w:val="both"/>
      </w:pPr>
      <w:r w:rsidRPr="000F2657">
        <w:tab/>
      </w:r>
      <w:r w:rsidRPr="000F2657">
        <w:tab/>
        <w:t>I. Nakon okončanja završne diobe zaključuje se stečajni postupak nad dužnikom AUTOCENTAR INTEGRA d. o. o. za trgovinu i zastupanje u stečaju Rijeka (Grad Rijeka), Martinkovac bb, OIB: 26582766207</w:t>
      </w:r>
      <w:r w:rsidRPr="000F2657">
        <w:rPr>
          <w:bCs/>
        </w:rPr>
        <w:t>.</w:t>
      </w:r>
      <w:r w:rsidRPr="000F2657">
        <w:t xml:space="preserve"> </w:t>
      </w:r>
    </w:p>
    <w:p w:rsidRDefault="006C09F6" w:rsidP="006C09F6" w:rsidR="006C09F6" w:rsidRPr="000F2657">
      <w:pPr>
        <w:jc w:val="both"/>
      </w:pPr>
      <w:r w:rsidRPr="000F2657">
        <w:tab/>
      </w:r>
      <w:r w:rsidRPr="000F2657">
        <w:tab/>
        <w:t xml:space="preserve">II. Odluka o zaključenju stečajnog postupka nad dužnikom objaviti će se na mrežnoj stranici e-Oglasna ploča sudova dana </w:t>
      </w:r>
      <w:r>
        <w:t>25. travnja 2018.</w:t>
      </w:r>
      <w:r w:rsidRPr="000F2657">
        <w:t xml:space="preserve"> u 1</w:t>
      </w:r>
      <w:r>
        <w:t>5</w:t>
      </w:r>
      <w:r w:rsidRPr="000F2657">
        <w:t>,05 sati, a po pravomoćnosti će biti dostavljena sudskom registru ovog suda radi brisanja dužnika iz sudskog registra.</w:t>
      </w:r>
    </w:p>
    <w:p w:rsidRDefault="006C09F6" w:rsidP="006C09F6" w:rsidR="006C09F6" w:rsidRPr="000F2657">
      <w:pPr>
        <w:jc w:val="both"/>
      </w:pPr>
    </w:p>
    <w:p w:rsidRDefault="006C09F6" w:rsidP="006C09F6" w:rsidR="006C09F6">
      <w:pPr>
        <w:pStyle w:val="Naslov2"/>
        <w:jc w:val="center"/>
        <w:rPr>
          <w:b w:val="false"/>
        </w:rPr>
      </w:pPr>
      <w:r w:rsidRPr="006C09F6">
        <w:rPr>
          <w:b w:val="false"/>
        </w:rPr>
        <w:t>Obrazloženje</w:t>
      </w:r>
    </w:p>
    <w:p w:rsidRDefault="006C09F6" w:rsidP="006C09F6" w:rsidR="006C09F6" w:rsidRPr="006C09F6"/>
    <w:p w:rsidRDefault="006C09F6" w:rsidP="006C09F6" w:rsidR="006C09F6" w:rsidRPr="000F2657">
      <w:pPr>
        <w:jc w:val="both"/>
      </w:pPr>
      <w:r w:rsidRPr="000F2657">
        <w:tab/>
      </w:r>
      <w:r w:rsidRPr="000F2657">
        <w:tab/>
        <w:t xml:space="preserve">Rješenjem ovog suda poslovni broj </w:t>
      </w:r>
      <w:r w:rsidRPr="000F2657">
        <w:rPr>
          <w:bCs/>
        </w:rPr>
        <w:t>St-765/2013 od 4. studenoga 2014. nad dužnikom je otvoren stečajni postupak</w:t>
      </w:r>
      <w:r w:rsidRPr="000F2657">
        <w:t>.</w:t>
      </w:r>
    </w:p>
    <w:p w:rsidRDefault="006C09F6" w:rsidP="006C09F6" w:rsidR="006C09F6" w:rsidRPr="000F2657">
      <w:pPr>
        <w:jc w:val="both"/>
      </w:pPr>
      <w:r w:rsidRPr="000F2657">
        <w:tab/>
      </w:r>
      <w:r w:rsidRPr="000F2657">
        <w:tab/>
        <w:t xml:space="preserve">Dana </w:t>
      </w:r>
      <w:r w:rsidRPr="000F2657">
        <w:rPr>
          <w:bCs/>
        </w:rPr>
        <w:t>9. travnja 2018</w:t>
      </w:r>
      <w:r w:rsidRPr="000F2657">
        <w:t xml:space="preserve">. provedeno je završno ročište na kojem niti jedan vjerovnik nije imao prigovora na završni popis, kao ni primjedbi na izvješće stečajnog upravitelja. </w:t>
      </w:r>
    </w:p>
    <w:p w:rsidRDefault="006C09F6" w:rsidP="006C09F6" w:rsidR="006C09F6" w:rsidRPr="000F2657">
      <w:pPr>
        <w:jc w:val="both"/>
      </w:pPr>
      <w:r w:rsidRPr="000F2657">
        <w:rPr>
          <w:bCs/>
        </w:rPr>
        <w:tab/>
      </w:r>
      <w:r w:rsidRPr="000F2657">
        <w:rPr>
          <w:bCs/>
        </w:rPr>
        <w:tab/>
        <w:t>Stečajni upravitelj je dana 23. travnja 2018. dostavila sudu izvješće o okončanju završne diobe i isplate vjerovnika prema završnom ročištu od 9. travnja 2018. godine s odgovarajućom dokumentacijom</w:t>
      </w:r>
      <w:r w:rsidRPr="000F2657">
        <w:t>.</w:t>
      </w:r>
    </w:p>
    <w:p w:rsidRDefault="006C09F6" w:rsidP="006C09F6" w:rsidR="006C09F6" w:rsidRPr="000F2657">
      <w:pPr>
        <w:jc w:val="both"/>
      </w:pPr>
      <w:r w:rsidRPr="000F2657">
        <w:tab/>
      </w:r>
      <w:r w:rsidRPr="000F2657">
        <w:tab/>
        <w:t xml:space="preserve">Uvidom u dokumentaciju o </w:t>
      </w:r>
      <w:r w:rsidRPr="000F2657">
        <w:rPr>
          <w:bCs/>
        </w:rPr>
        <w:t xml:space="preserve">okončanju završne diobe i isplate vjerovnika prema završnom ročištu od 9. travnja 2018. (list 586 spisa) i završni račun (list 567-575 spisa) sud je utvrdio da je završna dioba u ovome predmetu okončana, te je na temelju članka 196. </w:t>
      </w:r>
      <w:r w:rsidRPr="000F2657">
        <w:t xml:space="preserve">Stečajnog zakona </w:t>
      </w:r>
      <w:r w:rsidRPr="000F2657">
        <w:rPr>
          <w:bCs/>
        </w:rPr>
        <w:t>(dalje: SZ, objavljen u NN 44/96, 29/99, 129/00, 123/03, 82/06, 116/10, 25/12, 133/12, 71/15, 104/17) odlučeno kao u izreci ovog rješenja</w:t>
      </w:r>
      <w:r w:rsidRPr="000F2657">
        <w:t>.</w:t>
      </w:r>
    </w:p>
    <w:p w:rsidRDefault="006C09F6" w:rsidP="006C09F6" w:rsidR="006C09F6">
      <w:pPr>
        <w:jc w:val="center"/>
      </w:pPr>
    </w:p>
    <w:p w:rsidRDefault="006C09F6" w:rsidP="006C09F6" w:rsidR="006C09F6" w:rsidRPr="000F2657">
      <w:pPr>
        <w:jc w:val="center"/>
      </w:pPr>
      <w:r w:rsidRPr="000F2657">
        <w:t>Rijeka, 25. travnja 2018.</w:t>
      </w:r>
    </w:p>
    <w:p w:rsidRDefault="006C09F6" w:rsidP="006C09F6" w:rsidR="006C09F6" w:rsidRPr="000F2657">
      <w:pPr>
        <w:jc w:val="both"/>
      </w:pPr>
      <w:r w:rsidRPr="000F2657">
        <w:t xml:space="preserve"> </w:t>
      </w:r>
    </w:p>
    <w:p w:rsidRDefault="006C09F6" w:rsidP="006C09F6" w:rsidR="006C09F6" w:rsidRPr="000F2657">
      <w:pPr>
        <w:ind w:firstLine="672" w:left="2868"/>
        <w:jc w:val="both"/>
      </w:pPr>
      <w:r w:rsidRPr="000F2657">
        <w:tab/>
      </w:r>
      <w:r w:rsidRPr="000F2657">
        <w:tab/>
      </w:r>
      <w:r w:rsidRPr="000F2657">
        <w:tab/>
        <w:t xml:space="preserve">             Stečajni sudac</w:t>
      </w:r>
    </w:p>
    <w:p w:rsidRDefault="006C09F6" w:rsidP="006C09F6" w:rsidR="006C09F6" w:rsidRPr="000F2657">
      <w:pPr>
        <w:ind w:left="2160"/>
        <w:jc w:val="both"/>
      </w:pPr>
      <w:r w:rsidRPr="000F2657">
        <w:t xml:space="preserve">                   </w:t>
      </w:r>
      <w:r>
        <w:t xml:space="preserve"> </w:t>
      </w:r>
      <w:r w:rsidRPr="000F2657">
        <w:t xml:space="preserve">            </w:t>
      </w:r>
      <w:r w:rsidRPr="000F2657">
        <w:tab/>
      </w:r>
      <w:r w:rsidRPr="000F2657">
        <w:tab/>
        <w:t xml:space="preserve">             </w:t>
      </w:r>
      <w:r>
        <w:t xml:space="preserve">            </w:t>
      </w:r>
      <w:r w:rsidRPr="000F2657">
        <w:t xml:space="preserve">Vera Jelenović </w:t>
      </w:r>
    </w:p>
    <w:p w:rsidRDefault="006C09F6" w:rsidP="006C09F6" w:rsidR="006C09F6" w:rsidRPr="000F2657">
      <w:pPr>
        <w:jc w:val="both"/>
      </w:pPr>
    </w:p>
    <w:p w:rsidRDefault="006C09F6" w:rsidP="006C09F6" w:rsidR="006C09F6" w:rsidRPr="000F2657">
      <w:pPr>
        <w:jc w:val="both"/>
      </w:pPr>
      <w:r w:rsidRPr="000F2657">
        <w:t>UPUTA O PRAVNOM LIJEKU:</w:t>
      </w:r>
    </w:p>
    <w:p w:rsidRDefault="006C09F6" w:rsidP="00C60B28" w:rsidR="00E20C10" w:rsidRPr="008D78DC">
      <w:pPr>
        <w:jc w:val="both"/>
      </w:pPr>
      <w:r w:rsidRPr="000F2657"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tri  istovjetna primjerka, a o žalbi odlučuje Visoki trgovački sud  Republike  Hrvatske.</w:t>
      </w:r>
    </w:p>
    <w:sectPr w:rsidR="00E20C10" w:rsidRPr="008D78D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06A4" w:rsidP="00C75245" w:rsidR="00D606A4">
      <w:r>
        <w:separator/>
      </w:r>
    </w:p>
  </w:endnote>
  <w:endnote w:id="0" w:type="continuationSeparator">
    <w:p w:rsidRDefault="00D606A4" w:rsidP="00C75245" w:rsidR="00D60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804">
          <w:rPr>
            <w:noProof/>
          </w:rPr>
          <w:t>1</w:t>
        </w:r>
        <w:r>
          <w:fldChar w:fldCharType="end"/>
        </w:r>
      </w:p>
    </w:sdtContent>
  </w:sdt>
  <w:p w:rsidRDefault="00723804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06A4" w:rsidP="00C75245" w:rsidR="00D606A4">
      <w:r>
        <w:separator/>
      </w:r>
    </w:p>
  </w:footnote>
  <w:footnote w:id="0" w:type="continuationSeparator">
    <w:p w:rsidRDefault="00D606A4" w:rsidP="00C75245" w:rsidR="00D606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6C09F6">
      <w:t>765</w:t>
    </w:r>
    <w:r w:rsidR="008D78DC">
      <w:t>/20</w:t>
    </w:r>
    <w:r w:rsidR="006C09F6">
      <w:t>13</w:t>
    </w:r>
    <w:r w:rsidR="00CC68D6">
      <w:t>-</w:t>
    </w:r>
    <w:r w:rsidR="006C09F6">
      <w:t>137</w:t>
    </w:r>
  </w:p>
  <w:p w:rsidRDefault="00723804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1565A"/>
    <w:rsid w:val="006C09F6"/>
    <w:rsid w:val="00723804"/>
    <w:rsid w:val="0072559B"/>
    <w:rsid w:val="007424DD"/>
    <w:rsid w:val="00744572"/>
    <w:rsid w:val="007B500B"/>
    <w:rsid w:val="008D78DC"/>
    <w:rsid w:val="008F410A"/>
    <w:rsid w:val="00A811AD"/>
    <w:rsid w:val="00AF7AF2"/>
    <w:rsid w:val="00B1301F"/>
    <w:rsid w:val="00B45B51"/>
    <w:rsid w:val="00B54D90"/>
    <w:rsid w:val="00BA0277"/>
    <w:rsid w:val="00C60B28"/>
    <w:rsid w:val="00C75245"/>
    <w:rsid w:val="00CC68D6"/>
    <w:rsid w:val="00D606A4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23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23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890AF-46C0-4E04-A963-F186AB125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1806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2018-04-25T12:40:00Z</dcterms:created>
  <dc:creator>Danijela Fumić</dc:creator>
  <cp:lastModifiedBy>Danijela Fumić</cp:lastModifiedBy>
  <cp:lastPrinted>2018-04-25T12:38:00Z</cp:lastPrinted>
  <dcterms:modified xmlns:xsi="http://www.w3.org/2001/XMLSchema-instance" xsi:type="dcterms:W3CDTF">2018-04-25T12:40:00Z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(765 13  zaključen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