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F539F" w:rsidR="007F539F">
        <w:tc>
          <w:tcPr>
            <w:tcW w:type="dxa" w:w="2985"/>
            <w:hideMark/>
          </w:tcPr>
          <w:p w:rsidRDefault="007F539F" w:rsidR="007F539F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539F" w:rsidR="007F539F">
            <w:pPr>
              <w:jc w:val="center"/>
            </w:pPr>
            <w:r>
              <w:t>Republika Hrvatska</w:t>
            </w:r>
          </w:p>
          <w:p w:rsidRDefault="007F539F" w:rsidR="007F539F">
            <w:pPr>
              <w:jc w:val="center"/>
            </w:pPr>
            <w:r>
              <w:t>Trgovački sud u Varaždinu</w:t>
            </w:r>
          </w:p>
          <w:p w:rsidRDefault="007F539F" w:rsidR="007F539F">
            <w:pPr>
              <w:jc w:val="center"/>
            </w:pPr>
            <w:r>
              <w:t>Varaždin, Braće Radić 2</w:t>
            </w:r>
          </w:p>
        </w:tc>
      </w:tr>
    </w:tbl>
    <w:p w14:textId="df0d80f" w14:paraId="df0d80f" w:rsidRDefault="007F539F" w:rsidP="007F539F" w:rsidR="007F539F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F539F" w:rsidR="007F539F">
        <w:trPr>
          <w:jc w:val="right"/>
        </w:trPr>
        <w:tc>
          <w:tcPr>
            <w:tcW w:type="dxa" w:w="4320"/>
            <w:hideMark/>
          </w:tcPr>
          <w:p w:rsidRDefault="007F539F" w:rsidP="007F539F" w:rsidR="007F539F">
            <w:pPr>
              <w:pStyle w:val="VSVerzija"/>
              <w:jc w:val="center"/>
            </w:pPr>
            <w:r>
              <w:t xml:space="preserve">                   Poslovni broj:  6 St-144/2013-97</w:t>
            </w:r>
          </w:p>
        </w:tc>
      </w:tr>
    </w:tbl>
    <w:p w:rsidRDefault="007F539F" w:rsidP="007F539F" w:rsidR="007F539F">
      <w:pPr>
        <w:jc w:val="both"/>
        <w:rPr>
          <w:b/>
        </w:rPr>
      </w:pPr>
    </w:p>
    <w:p w:rsidRDefault="007F539F" w:rsidP="007F539F" w:rsidR="007F539F">
      <w:pPr>
        <w:jc w:val="both"/>
        <w:rPr>
          <w:b/>
        </w:rPr>
      </w:pPr>
    </w:p>
    <w:p w:rsidRDefault="007F539F" w:rsidP="007F539F" w:rsidR="007F539F">
      <w:pPr>
        <w:jc w:val="both"/>
        <w:rPr>
          <w:b/>
        </w:rPr>
      </w:pPr>
    </w:p>
    <w:p w:rsidRDefault="007F539F" w:rsidP="007F539F" w:rsidR="007F539F">
      <w:pPr>
        <w:jc w:val="center"/>
        <w:rPr>
          <w:sz w:val="28"/>
          <w:szCs w:val="28"/>
        </w:rPr>
      </w:pPr>
      <w:r>
        <w:rPr>
          <w:sz w:val="28"/>
          <w:szCs w:val="28"/>
        </w:rPr>
        <w:t>O  B  A  V  I  J  E  S  T</w:t>
      </w:r>
    </w:p>
    <w:p w:rsidRDefault="007F539F" w:rsidP="007F539F" w:rsidR="007F539F"/>
    <w:p w:rsidRDefault="007F539F" w:rsidP="007F539F" w:rsidR="007F539F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7F539F" w:rsidP="007F539F" w:rsidR="007F539F">
      <w:pPr>
        <w:ind w:left="360"/>
        <w:jc w:val="center"/>
      </w:pPr>
      <w:r>
        <w:t>stečajno upraviteljske službe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5379B4" w:rsidP="007F539F" w:rsidR="005379B4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 w:rsidR="0030559A">
        <w:t xml:space="preserve"> AUTO KUĆA BIŠKUP d.o.o., u stečaju, iz Varaždina, Ivana Mažuranića br. 24, OIB: 29715621579, </w:t>
      </w:r>
      <w:r>
        <w:t xml:space="preserve">da je stečajnom upravitelju </w:t>
      </w:r>
      <w:r w:rsidR="0030559A">
        <w:t xml:space="preserve">Nenadu </w:t>
      </w:r>
      <w:proofErr w:type="spellStart"/>
      <w:r w:rsidR="0030559A">
        <w:t>Homaru</w:t>
      </w:r>
      <w:proofErr w:type="spellEnd"/>
      <w:r w:rsidR="0030559A">
        <w:t>, iz Koprivnice, Dravska br. 1</w:t>
      </w:r>
      <w:r w:rsidR="008B5279">
        <w:t>, određena naknada troškova</w:t>
      </w:r>
      <w:r>
        <w:t>.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 xml:space="preserve">             Napominje se, da stečajni vjerovnici mogu u stečajnoj pisarnici ovoga suda izvršiti uvid u potpuni tekst navedenog rješenja o</w:t>
      </w:r>
      <w:bookmarkStart w:name="_GoBack" w:id="0"/>
      <w:bookmarkEnd w:id="0"/>
      <w:r>
        <w:t xml:space="preserve"> naknadi troškova.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30559A" w:rsidP="007F539F" w:rsidR="007F539F">
      <w:pPr>
        <w:jc w:val="center"/>
      </w:pPr>
      <w:r>
        <w:t>U Varaždinu 29. studenoga</w:t>
      </w:r>
      <w:r w:rsidR="007F539F">
        <w:t xml:space="preserve"> 2018. 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 v. r.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>DNA :</w:t>
      </w:r>
    </w:p>
    <w:p w:rsidRDefault="007F539F" w:rsidP="007F539F" w:rsidR="007F539F">
      <w:pPr>
        <w:jc w:val="both"/>
      </w:pPr>
    </w:p>
    <w:p w:rsidRDefault="0030559A" w:rsidP="007F539F" w:rsidR="007F539F">
      <w:pPr>
        <w:jc w:val="both"/>
      </w:pPr>
      <w:r>
        <w:t>e-Oglasna ploča ovoga suda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729" w:rsidP="00537B78" w:rsidR="00EE1729">
      <w:r>
        <w:separator/>
      </w:r>
    </w:p>
  </w:endnote>
  <w:endnote w:id="0" w:type="continuationSeparator">
    <w:p w:rsidRDefault="00EE1729" w:rsidP="00537B78" w:rsidR="00EE1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591745"/>
      <w:docPartObj>
        <w:docPartGallery w:val="Page Numbers (Bottom of Page)"/>
        <w:docPartUnique/>
      </w:docPartObj>
    </w:sdtPr>
    <w:sdtEndPr/>
    <w:sdtContent>
      <w:p w:rsidRDefault="007F539F" w:rsidR="007F539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279">
          <w:t>1</w:t>
        </w:r>
        <w:r>
          <w:fldChar w:fldCharType="end"/>
        </w:r>
      </w:p>
    </w:sdtContent>
  </w:sdt>
  <w:p w:rsidRDefault="007F539F" w:rsidR="007F53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729" w:rsidP="00537B78" w:rsidR="00EE1729">
      <w:r>
        <w:separator/>
      </w:r>
    </w:p>
  </w:footnote>
  <w:footnote w:id="0" w:type="continuationSeparator">
    <w:p w:rsidRDefault="00EE1729" w:rsidP="00537B78" w:rsidR="00EE1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59A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06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9B4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14B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39F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279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D1D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729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53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F539F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53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F539F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5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naknadi troškova
stečajnog upravitelja</izvorni_sadrzaj>
    <derivirana_varijabla naziv="DomainObject.Primjedba_1">OBAVIJEST o naknadi troškova
stečajnog upravitelja</derivirana_varijabla>
  </DomainObject.Primjedba>
  <DomainObject.Oznaka>
    <izvorni_sadrzaj>St-144/2013-97</izvorni_sadrzaj>
    <derivirana_varijabla naziv="DomainObject.Oznaka_1">St-144/2013-97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St-144/2013-97</izvorni_sadrzaj>
    <derivirana_varijabla naziv="DomainObject.PoslovniBrojDokumenta_1">St-144/2013-97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B27D9-AA4D-442A-8B77-D3A584CE3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789</properties:Characters>
  <properties:Lines>45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2018-11-29T08:58:00Z</cp:lastPrinted>
  <dcterms:modified xmlns:xsi="http://www.w3.org/2001/XMLSchema-instance" xsi:type="dcterms:W3CDTF">2018-11-29T12:11:00Z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St-144/2013-97 / Odluka - Ostalo (odluka_St-144_2013-97.docx)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