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329f" w14:paraId="9a9329f" w:rsidRDefault="00F549B5" w:rsidP="00FA5B5E" w:rsidR="00AE649C" w:rsidRPr="00B76F3C">
      <w:pPr>
        <w:pStyle w:val="Naslov3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1675130</wp:posOffset>
            </wp:positionH>
            <wp:positionV relativeFrom="page">
              <wp:posOffset>674370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49B5" w:rsidP="00F549B5" w:rsidR="00F549B5">
      <w:pPr>
        <w:pStyle w:val="SudNaziv"/>
        <w:rPr>
          <w:b w:val="false"/>
        </w:rPr>
      </w:pPr>
      <w:r>
        <w:rPr>
          <w:b w:val="false"/>
        </w:rPr>
        <w:t xml:space="preserve">        REPUBLIKA HRVATSKA</w:t>
      </w:r>
    </w:p>
    <w:p w:rsidRDefault="00F549B5" w:rsidP="00F549B5" w:rsidR="00F549B5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F549B5" w:rsidP="00F549B5" w:rsidR="00F549B5">
      <w:pPr>
        <w:pStyle w:val="SudNaziv"/>
        <w:rPr>
          <w:b w:val="false"/>
        </w:rPr>
      </w:pPr>
      <w:r>
        <w:rPr>
          <w:b w:val="false"/>
        </w:rPr>
        <w:t xml:space="preserve">                Braće Radića 2/II</w:t>
      </w:r>
    </w:p>
    <w:p w:rsidRDefault="00F549B5" w:rsidP="00F549B5" w:rsidR="00F549B5">
      <w:pPr>
        <w:pStyle w:val="SudSjedite"/>
      </w:pPr>
    </w:p>
    <w:p w:rsidRDefault="00F549B5" w:rsidP="00F549B5" w:rsidR="00F549B5">
      <w:pPr>
        <w:pStyle w:val="SudSjedite"/>
      </w:pPr>
    </w:p>
    <w:p w:rsidRDefault="00F549B5" w:rsidP="00F549B5" w:rsidR="00F549B5">
      <w:pPr>
        <w:pStyle w:val="SudSjedite"/>
      </w:pPr>
      <w:r>
        <w:tab/>
      </w:r>
    </w:p>
    <w:p w:rsidRDefault="00F549B5" w:rsidP="00F549B5" w:rsidR="00F549B5">
      <w:pPr>
        <w:spacing w:after="0"/>
        <w:jc w:val="both"/>
      </w:pPr>
      <w:r>
        <w:t>Trgovački sud u Varaždinu po sucu toga suda Kseniji Flack-Makitan, kao stečajnom sucu u predmetu u povodu zahtjeva Financijske agencije Regionalni centar Zagreb, Podružnica Varaždin, Augusta Cesarca 2, Varaždin, za pokretanje skraćenog stečajnog postupka protiv dužnika</w:t>
      </w:r>
      <w:r>
        <w:t xml:space="preserve"> </w:t>
      </w:r>
      <w:proofErr w:type="spellStart"/>
      <w:r>
        <w:t>MediMas</w:t>
      </w:r>
      <w:proofErr w:type="spellEnd"/>
      <w:r>
        <w:t xml:space="preserve"> j.d.o.o., OIB: 73358008867 sa sjedištem u Vladimira Nazora 8, 42230 Ludbreg</w:t>
      </w:r>
      <w:r>
        <w:t>, dana 30. prosinca</w:t>
      </w:r>
      <w:r>
        <w:rPr>
          <w:color w:val="FFC000"/>
        </w:rPr>
        <w:t xml:space="preserve"> </w:t>
      </w:r>
      <w:r>
        <w:t>2016. godine temeljem čl. 430. Stečajnog zakona („Narodne novine“ 71/15, u daljnjem tekstu SZ) objavljuje sljedeći</w:t>
      </w:r>
    </w:p>
    <w:p w:rsidRDefault="00F549B5" w:rsidP="00F549B5" w:rsidR="00F549B5">
      <w:pPr>
        <w:spacing w:after="0"/>
        <w:jc w:val="center"/>
      </w:pPr>
    </w:p>
    <w:p w:rsidRDefault="00F549B5" w:rsidP="00F549B5" w:rsidR="00F549B5">
      <w:pPr>
        <w:spacing w:after="0"/>
        <w:jc w:val="center"/>
      </w:pPr>
      <w:r>
        <w:t>OGLAS</w:t>
      </w:r>
    </w:p>
    <w:p w:rsidRDefault="00F549B5" w:rsidP="00F549B5" w:rsidR="00F549B5">
      <w:pPr>
        <w:spacing w:after="0"/>
      </w:pPr>
    </w:p>
    <w:p w:rsidRDefault="00F549B5" w:rsidP="00F549B5" w:rsidR="00F549B5">
      <w:pPr>
        <w:spacing w:after="0"/>
        <w:jc w:val="both"/>
      </w:pPr>
      <w:r>
        <w:t>I/</w:t>
      </w:r>
      <w:r>
        <w:tab/>
        <w:t xml:space="preserve">Utvrđuje se da ukupni iznos evidentiranog duga dužnika </w:t>
      </w:r>
      <w:proofErr w:type="spellStart"/>
      <w:r>
        <w:t>MediMas</w:t>
      </w:r>
      <w:proofErr w:type="spellEnd"/>
      <w:r>
        <w:t xml:space="preserve"> j.d.o.o., OIB: 73358008867 sa sjedištem u Vladimira Nazora 8, 42230 Ludbreg</w:t>
      </w:r>
      <w:r>
        <w:t>, iznosi 8.121,93</w:t>
      </w:r>
      <w:r>
        <w:t xml:space="preserve"> kn.</w:t>
      </w:r>
    </w:p>
    <w:p w:rsidRDefault="00F549B5" w:rsidP="00F549B5" w:rsidR="00F549B5">
      <w:pPr>
        <w:spacing w:after="0"/>
        <w:jc w:val="both"/>
      </w:pPr>
    </w:p>
    <w:p w:rsidRDefault="00F549B5" w:rsidP="00F549B5" w:rsidR="00F549B5">
      <w:pPr>
        <w:spacing w:after="0"/>
        <w:jc w:val="both"/>
      </w:pPr>
      <w:r>
        <w:t>II/</w:t>
      </w:r>
      <w:r>
        <w:tab/>
        <w:t xml:space="preserve"> Poziva se </w:t>
      </w:r>
      <w:r>
        <w:t xml:space="preserve">direktor dužnika Andreja </w:t>
      </w:r>
      <w:proofErr w:type="spellStart"/>
      <w:r>
        <w:t>Šestak</w:t>
      </w:r>
      <w:proofErr w:type="spellEnd"/>
      <w:r>
        <w:t>, OIB: 14487150619, Ulica Vladimira Nazora 8, 42230 Ludbreg</w:t>
      </w:r>
      <w:r>
        <w:t xml:space="preserve">,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549B5" w:rsidP="00F549B5" w:rsidR="00F549B5">
      <w:pPr>
        <w:spacing w:after="0"/>
        <w:jc w:val="both"/>
      </w:pPr>
    </w:p>
    <w:p w:rsidRDefault="00F549B5" w:rsidP="00F549B5" w:rsidR="00F549B5">
      <w:pPr>
        <w:spacing w:after="0"/>
        <w:jc w:val="both"/>
      </w:pPr>
      <w:r>
        <w:t>III/</w:t>
      </w:r>
      <w:r>
        <w:tab/>
        <w:t xml:space="preserve">Upozorava se </w:t>
      </w:r>
      <w:r>
        <w:t xml:space="preserve">direktor dužnika </w:t>
      </w:r>
      <w:r>
        <w:t xml:space="preserve">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549B5" w:rsidP="00F549B5" w:rsidR="00F549B5">
      <w:pPr>
        <w:spacing w:after="0"/>
      </w:pPr>
    </w:p>
    <w:p w:rsidRDefault="00F549B5" w:rsidP="00F549B5" w:rsidR="00F549B5">
      <w:pPr>
        <w:spacing w:after="0"/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F549B5" w:rsidP="00F549B5" w:rsidR="00F549B5">
      <w:pPr>
        <w:spacing w:after="0"/>
        <w:jc w:val="both"/>
        <w:rPr>
          <w:color w:val="000000"/>
        </w:rPr>
      </w:pPr>
      <w:r>
        <w:tab/>
      </w:r>
    </w:p>
    <w:p w:rsidRDefault="00F549B5" w:rsidP="00F549B5" w:rsidR="00F549B5">
      <w:pPr>
        <w:spacing w:after="0"/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F549B5" w:rsidP="00F549B5" w:rsidR="00F549B5">
      <w:pPr>
        <w:spacing w:after="0"/>
        <w:jc w:val="both"/>
      </w:pPr>
    </w:p>
    <w:p w:rsidRDefault="00F549B5" w:rsidP="00F549B5" w:rsidR="00F549B5">
      <w:pPr>
        <w:spacing w:after="0"/>
        <w:jc w:val="center"/>
      </w:pPr>
      <w:r>
        <w:t>U Varaždinu 30. prosinca 2016.</w:t>
      </w:r>
    </w:p>
    <w:p w:rsidRDefault="00F549B5" w:rsidP="00F549B5" w:rsidR="00F549B5">
      <w:pPr>
        <w:spacing w:after="0"/>
        <w:jc w:val="both"/>
      </w:pPr>
    </w:p>
    <w:p w:rsidRDefault="00F549B5" w:rsidP="00F549B5" w:rsidR="00F549B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Stečajni sudac:</w:t>
      </w:r>
    </w:p>
    <w:p w:rsidRDefault="00F549B5" w:rsidP="00F549B5" w:rsidR="00F549B5">
      <w:pPr>
        <w:spacing w:after="0"/>
      </w:pPr>
    </w:p>
    <w:p w:rsidRDefault="00F549B5" w:rsidP="00F549B5" w:rsidR="00DA02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 xml:space="preserve">    </w:t>
      </w:r>
      <w:r>
        <w:t>Ksenija Flack-Makitan</w:t>
      </w:r>
      <w:r w:rsidR="00713303">
        <w:t>, v.r.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AEE" w:rsidP="00537B78" w:rsidR="00BB0AEE">
      <w:r>
        <w:separator/>
      </w:r>
    </w:p>
  </w:endnote>
  <w:endnote w:id="0" w:type="continuationSeparator">
    <w:p w:rsidRDefault="00BB0AEE" w:rsidP="00537B78" w:rsidR="00BB0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AEE" w:rsidP="00537B78" w:rsidR="00BB0AEE">
      <w:r>
        <w:separator/>
      </w:r>
    </w:p>
  </w:footnote>
  <w:footnote w:id="0" w:type="continuationSeparator">
    <w:p w:rsidRDefault="00BB0AEE" w:rsidP="00537B78" w:rsidR="00BB0A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9B5" w:rsidR="008333A9">
    <w:pPr>
      <w:pStyle w:val="Zaglavlje"/>
    </w:pPr>
    <w:r>
      <w:rPr>
        <w:rStyle w:val="PozadinaSvijetloCrvena"/>
        <w:shd w:fill="auto" w:color="auto" w:val="clear"/>
      </w:rPr>
      <w:t>Poslovni broj: 5 St-1176/16-3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3303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0B7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547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AEE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9B5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462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St-1176/2016-3</izvorni_sadrzaj>
    <derivirana_varijabla naziv="DomainObject.Oznaka_1">St-1176/2016-3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St-1176/2016</izvorni_sadrzaj>
    <derivirana_varijabla naziv="DomainObject.Predmet.OznakaBroj_1">St-1176/2016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MediMas jednostavno društvo s ograničenom odgovornošću za njegu i uljepšavanje tijela</izvorni_sadrzaj>
    <derivirana_varijabla naziv="DomainObject.Predmet.ProtustrankaFormated_1">  MediMas jednostavno društvo s ograničenom odgovornošću za njegu i uljepšavanje tijela</derivirana_varijabla>
  </DomainObject.Predmet.ProtustrankaFormated>
  <DomainObject.Predmet.ProtustrankaFormatedOIB>
    <izvorni_sadrzaj>  MediMas jednostavno društvo s ograničenom odgovornošću za njegu i uljepšavanje tijela, OIB 73358008867</izvorni_sadrzaj>
    <derivirana_varijabla naziv="DomainObject.Predmet.ProtustrankaFormatedOIB_1">  MediMas jednostavno društvo s ograničenom odgovornošću za njegu i uljepšavanje tijela, OIB 73358008867</derivirana_varijabla>
  </DomainObject.Predmet.ProtustrankaFormatedOIB>
  <DomainObject.Predmet.ProtustrankaFormatedWithAdress>
    <izvorni_sadrzaj> MediMas jednostavno društvo s ograničenom odgovornošću za njegu i uljepšavanje tijela, Vladimira Nazora 8, 42230 Ludbreg</izvorni_sadrzaj>
    <derivirana_varijabla naziv="DomainObject.Predmet.ProtustrankaFormatedWithAdress_1"> MediMas jednostavno društvo s ograničenom odgovornošću za njegu i uljepšavanje tijela, Vladimira Nazora 8, 42230 Ludbreg</derivirana_varijabla>
  </DomainObject.Predmet.ProtustrankaFormatedWithAdress>
  <DomainObject.Predmet.ProtustrankaFormatedWithAdressOIB>
    <izvorni_sadrzaj> MediMas jednostavno društvo s ograničenom odgovornošću za njegu i uljepšavanje tijela, OIB 73358008867, Vladimira Nazora 8, 42230 Ludbreg</izvorni_sadrzaj>
    <derivirana_varijabla naziv="DomainObject.Predmet.ProtustrankaFormatedWithAdressOIB_1"> MediMas jednostavno društvo s ograničenom odgovornošću za njegu i uljepšavanje tijela, OIB 73358008867, Vladimira Nazora 8, 42230 Ludbreg</derivirana_varijabla>
  </DomainObject.Predmet.ProtustrankaFormatedWithAdressOIB>
  <DomainObject.Predmet.ProtustrankaWithAdress>
    <izvorni_sadrzaj>MediMas jednostavno društvo s ograničenom odgovornošću za njegu i uljepšavanje tijela Vladimira Nazora 8, 42230 Ludbreg</izvorni_sadrzaj>
    <derivirana_varijabla naziv="DomainObject.Predmet.ProtustrankaWithAdress_1">MediMas jednostavno društvo s ograničenom odgovornošću za njegu i uljepšavanje tijela Vladimira Nazora 8, 42230 Ludbreg</derivirana_varijabla>
  </DomainObject.Predmet.ProtustrankaWithAdress>
  <DomainObject.Predmet.ProtustrankaWithAdressOIB>
    <izvorni_sadrzaj>MediMas jednostavno društvo s ograničenom odgovornošću za njegu i uljepšavanje tijela, OIB 73358008867, Vladimira Nazora 8, 42230 Ludbreg</izvorni_sadrzaj>
    <derivirana_varijabla naziv="DomainObject.Predmet.ProtustrankaWithAdressOIB_1">MediMas jednostavno društvo s ograničenom odgovornošću za njegu i uljepšavanje tijela, OIB 73358008867, Vladimira Nazora 8, 42230 Ludbreg</derivirana_varijabla>
  </DomainObject.Predmet.ProtustrankaWithAdressOIB>
  <DomainObject.Predmet.ProtustrankaNazivFormated>
    <izvorni_sadrzaj>MediMas jednostavno društvo s ograničenom odgovornošću za njegu i uljepšavanje tijela</izvorni_sadrzaj>
    <derivirana_varijabla naziv="DomainObject.Predmet.ProtustrankaNazivFormated_1">MediMas jednostavno društvo s ograničenom odgovornošću za njegu i uljepšavanje tijela</derivirana_varijabla>
  </DomainObject.Predmet.ProtustrankaNazivFormated>
  <DomainObject.Predmet.ProtustrankaNazivFormatedOIB>
    <izvorni_sadrzaj>MediMas jednostavno društvo s ograničenom odgovornošću za njegu i uljepšavanje tijela, OIB 73358008867</izvorni_sadrzaj>
    <derivirana_varijabla naziv="DomainObject.Predmet.ProtustrankaNazivFormatedOIB_1">MediMas jednostavno društvo s ograničenom odgovornošću za njegu i uljepšavanje tijela, OIB 73358008867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8121.93</izvorni_sadrzaj>
    <derivirana_varijabla naziv="DomainObject.Predmet.TrenutnaVrijednost_1">8121.93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MediMas jednostavno društvo s ograničenom odgovornošću za njegu i uljepšavanje tijela</item>
    </izvorni_sadrzaj>
    <derivirana_varijabla naziv="DomainObject.Predmet.ProtuStrankaListFormated_1">
      <item>MediMas jednostavno društvo s ograničenom odgovornošću za njegu i uljepšavanje tijela</item>
    </derivirana_varijabla>
  </DomainObject.Predmet.ProtuStrankaListFormated>
  <DomainObject.Predmet.ProtuStrankaListFormatedOIB>
    <izvorni_sadrzaj>
      <item>MediMas jednostavno društvo s ograničenom odgovornošću za njegu i uljepšavanje tijela, OIB 73358008867</item>
    </izvorni_sadrzaj>
    <derivirana_varijabla naziv="DomainObject.Predmet.ProtuStrankaListFormatedOIB_1">
      <item>MediMas jednostavno društvo s ograničenom odgovornošću za njegu i uljepšavanje tijela, OIB 73358008867</item>
    </derivirana_varijabla>
  </DomainObject.Predmet.ProtuStrankaListFormatedOIB>
  <DomainObject.Predmet.ProtuStrankaListFormatedWithAdress>
    <izvorni_sadrzaj>
      <item>MediMas jednostavno društvo s ograničenom odgovornošću za njegu i uljepšavanje tijela, Vladimira Nazora 8, 42230 Ludbreg</item>
    </izvorni_sadrzaj>
    <derivirana_varijabla naziv="DomainObject.Predmet.ProtuStrankaListFormatedWithAdress_1">
      <item>MediMas jednostavno društvo s ograničenom odgovornošću za njegu i uljepšavanje tijela, Vladimira Nazora 8, 42230 Ludbreg</item>
    </derivirana_varijabla>
  </DomainObject.Predmet.ProtuStrankaListFormatedWithAdress>
  <DomainObject.Predmet.ProtuStrankaListFormatedWithAdressOIB>
    <izvorni_sadrzaj>
      <item>MediMas jednostavno društvo s ograničenom odgovornošću za njegu i uljepšavanje tijela, OIB 73358008867, Vladimira Nazora 8, 42230 Ludbreg</item>
    </izvorni_sadrzaj>
    <derivirana_varijabla naziv="DomainObject.Predmet.ProtuStrankaListFormatedWithAdressOIB_1">
      <item>MediMas jednostavno društvo s ograničenom odgovornošću za njegu i uljepšavanje tijela, OIB 73358008867, Vladimira Nazora 8, 42230 Ludbreg</item>
    </derivirana_varijabla>
  </DomainObject.Predmet.ProtuStrankaListFormatedWithAdressOIB>
  <DomainObject.Predmet.ProtuStrankaListNazivFormated>
    <izvorni_sadrzaj>
      <item>MediMas jednostavno društvo s ograničenom odgovornošću za njegu i uljepšavanje tijela</item>
    </izvorni_sadrzaj>
    <derivirana_varijabla naziv="DomainObject.Predmet.ProtuStrankaListNazivFormated_1">
      <item>MediMas jednostavno društvo s ograničenom odgovornošću za njegu i uljepšavanje tijela</item>
    </derivirana_varijabla>
  </DomainObject.Predmet.ProtuStrankaListNazivFormated>
  <DomainObject.Predmet.ProtuStrankaListNazivFormatedOIB>
    <izvorni_sadrzaj>
      <item>MediMas jednostavno društvo s ograničenom odgovornošću za njegu i uljepšavanje tijela, OIB 73358008867</item>
    </izvorni_sadrzaj>
    <derivirana_varijabla naziv="DomainObject.Predmet.ProtuStrankaListNazivFormatedOIB_1">
      <item>MediMas jednostavno društvo s ograničenom odgovornošću za njegu i uljepšavanje tijela, OIB 73358008867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St-1176/2016-3</izvorni_sadrzaj>
    <derivirana_varijabla naziv="DomainObject.PoslovniBrojDokumenta_1">St-1176/2016-3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MediMas jednostavno društvo s ograničenom odgovornošću za njegu i uljepšavanje tijela</izvorni_sadrzaj>
    <derivirana_varijabla naziv="DomainObject.Predmet.ProtustrankaIDrugi_1">MediMas jednostavno društvo s ograničenom odgovornošću za njegu i uljepšavanje tijela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MediMas jednostavno društvo s ograničenom odgovornošću za njegu i uljepšavanje tijela, OIB 73358008867, Vladimira Nazora 8, 42230 Ludbreg</izvorni_sadrzaj>
    <derivirana_varijabla naziv="DomainObject.Predmet.ProtustrankaIDrugiAdressOIB_1">MediMas jednostavno društvo s ograničenom odgovornošću za njegu i uljepšavanje tijela, OIB 73358008867, Vladimira Nazora 8,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MediMas jednostavno društvo s ograničenom odgovornošću za njegu i uljepšavanje tijela</item>
      <item>Sudski registar</item>
      <item>e-oglasna ploča</item>
    </izvorni_sadrzaj>
    <derivirana_varijabla naziv="DomainObject.Predmet.SudioniciListNaziv_1">
      <item>Financijska agencija</item>
      <item>MediMas jednostavno društvo s ograničenom odgovornošću za njegu i uljepšavanje tijela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MediMas jednostavno društvo s ograničenom odgovornošću za njegu i uljepšavanje tijela, OIB 73358008867, Vladimira Nazora 8,42230 Ludbreg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MediMas jednostavno društvo s ograničenom odgovornošću za njegu i uljepšavanje tijela, OIB 73358008867, Vladimira Nazora 8,42230 Ludbreg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DC42D-419B-44FA-B46B-D1489FA5F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1880</properties:Characters>
  <properties:Lines>46</properties:Lines>
  <properties:Paragraphs>13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2016-12-30T12:10:00Z</cp:lastPrinted>
  <dcterms:modified xmlns:xsi="http://www.w3.org/2001/XMLSchema-instance" xsi:type="dcterms:W3CDTF">2016-12-30T12:10:00Z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St-1176/2016-3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