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4E2129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4E2129">
              <w:rPr>
                <w:noProof/>
              </w:rPr>
              <w:t>367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D439D8">
              <w:rPr>
                <w:noProof/>
              </w:rPr>
              <w:t>8</w:t>
            </w:r>
          </w:p>
        </w:tc>
      </w:tr>
    </w:tbl>
    <w:p w:rsidRPr="00F10594" w:rsidR="007108CB" w:rsidP="00135B11" w:rsidRDefault="007108CB" w14:paraId="ad2e260" w14:textId="ad2e260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4E2129" w:rsidR="004E2129">
        <w:t>POSTOLE d.o.o., OIB: 76464281183, Split, Kačićeva 7</w:t>
      </w:r>
      <w:r w:rsidR="001C6440">
        <w:t>,</w:t>
      </w:r>
      <w:r w:rsidR="00E25E3D">
        <w:t xml:space="preserve"> </w:t>
      </w:r>
      <w:r w:rsidR="002531B0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4E2129" w:rsidR="004E2129">
        <w:t>POSTOLE d.o.o., OIB: 76464281183, Split, Kačićeva 7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4E2129">
        <w:t>14. kolovoza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4E2129">
        <w:t>251.886,59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2531B0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72136E" w:rsidP="0072136E" w:rsidRDefault="007108CB">
      <w:pPr>
        <w:ind w:left="6372"/>
        <w:jc w:val="center"/>
      </w:pPr>
      <w:r>
        <w:t>Ana Golub Gruić</w:t>
      </w:r>
      <w:r w:rsidR="0072136E">
        <w:t>, v.r.</w:t>
      </w:r>
    </w:p>
    <w:p w:rsidR="0072136E" w:rsidP="0072136E" w:rsidRDefault="0072136E">
      <w:pPr>
        <w:jc w:val="right"/>
      </w:pPr>
      <w:r>
        <w:t>za točnost otpravka – ovlašteni službenik</w:t>
      </w:r>
    </w:p>
    <w:p w:rsidR="0072136E" w:rsidP="0072136E" w:rsidRDefault="0072136E">
      <w:pPr>
        <w:ind w:left="4956" w:firstLine="708"/>
        <w:jc w:val="center"/>
      </w:pPr>
      <w:r>
        <w:t>Ana Bosančić</w:t>
      </w:r>
    </w:p>
    <w:p w:rsidRPr="00513BC5" w:rsidR="00CA5C34" w:rsidP="0072136E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26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31B0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2129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36E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26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5482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kolovoza 2019.</izvorni_sadrzaj>
    <derivirana_varijabla naziv="DomainObject.Predmet.DatumIzradeOptuznogAkta_1">16. kolovoza 2019.</derivirana_varijabla>
  </DomainObject.Predmet.DatumIzradeOptuznogAkta>
  <DomainObject.Predmet.DatumIzradeOptuznogAktaFormated>
    <izvorni_sadrzaj>16.8.2019.</izvorni_sadrzaj>
    <derivirana_varijabla naziv="DomainObject.Predmet.DatumIzradeOptuznogAktaFormated_1">16.8.2019.</derivirana_varijabla>
  </DomainObject.Predmet.DatumIzradeOptuznogAktaFormated>
  <DomainObject.Predmet.DatumOsnivanja>
    <izvorni_sadrzaj>16. kolovoza 2019.</izvorni_sadrzaj>
    <derivirana_varijabla naziv="DomainObject.Predmet.DatumOsnivanja_1">16.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kolovoza 2019.</izvorni_sadrzaj>
    <derivirana_varijabla naziv="DomainObject.Predmet.DatumPrimitkaOptuznogAkta_1">16.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St-367/2019</izvorni_sadrzaj>
    <derivirana_varijabla naziv="DomainObject.Predmet.OznakaBroj_1">St-367/2019</derivirana_varijabla>
  </DomainObject.Predmet.OznakaBroj>
  <DomainObject.Predmet.OznakaBrojOptuznogAkta>
    <izvorni_sadrzaj>04-06-19-3534</izvorni_sadrzaj>
    <derivirana_varijabla naziv="DomainObject.Predmet.OznakaBrojOptuznogAkta_1">04-06-19-3534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POSTOLE društvo s ograničenom odgovornošću,  za trgovinu i usluge</izvorni_sadrzaj>
    <derivirana_varijabla naziv="DomainObject.Predmet.ProtustrankaFormated_1">  POSTOLE društvo s ograničenom odgovornošću,  za trgovinu i usluge</derivirana_varijabla>
  </DomainObject.Predmet.ProtustrankaFormated>
  <DomainObject.Predmet.ProtustrankaFormatedOIB>
    <izvorni_sadrzaj>  POSTOLE društvo s ograničenom odgovornošću,  za trgovinu i usluge, OIB 76464281183</izvorni_sadrzaj>
    <derivirana_varijabla naziv="DomainObject.Predmet.ProtustrankaFormatedOIB_1">  POSTOLE društvo s ograničenom odgovornošću,  za trgovinu i usluge, OIB 76464281183</derivirana_varijabla>
  </DomainObject.Predmet.ProtustrankaFormatedOIB>
  <DomainObject.Predmet.ProtustrankaFormatedWithAdress>
    <izvorni_sadrzaj> POSTOLE društvo s ograničenom odgovornošću,  za trgovinu i usluge, Kačićeva 7, 21000 Split</izvorni_sadrzaj>
    <derivirana_varijabla naziv="DomainObject.Predmet.ProtustrankaFormatedWithAdress_1"> POSTOLE društvo s ograničenom odgovornošću,  za trgovinu i usluge, Kačićeva 7, 21000 Split</derivirana_varijabla>
  </DomainObject.Predmet.ProtustrankaFormatedWithAdress>
  <DomainObject.Predmet.ProtustrankaFormatedWithAdressOIB>
    <izvorni_sadrzaj> POSTOLE društvo s ograničenom odgovornošću,  za trgovinu i usluge, OIB 76464281183, Kačićeva 7, 21000 Split</izvorni_sadrzaj>
    <derivirana_varijabla naziv="DomainObject.Predmet.ProtustrankaFormatedWithAdressOIB_1"> POSTOLE društvo s ograničenom odgovornošću,  za trgovinu i usluge, OIB 76464281183, Kačićeva 7, 21000 Split</derivirana_varijabla>
  </DomainObject.Predmet.ProtustrankaFormatedWithAdressOIB>
  <DomainObject.Predmet.ProtustrankaWithAdress>
    <izvorni_sadrzaj>POSTOLE društvo s ograničenom odgovornošću,  za trgovinu i usluge Kačićeva 7, 21000 Split</izvorni_sadrzaj>
    <derivirana_varijabla naziv="DomainObject.Predmet.ProtustrankaWithAdress_1">POSTOLE društvo s ograničenom odgovornošću,  za trgovinu i usluge Kačićeva 7, 21000 Split</derivirana_varijabla>
  </DomainObject.Predmet.ProtustrankaWithAdress>
  <DomainObject.Predmet.ProtustrankaWithAdressOIB>
    <izvorni_sadrzaj>POSTOLE društvo s ograničenom odgovornošću,  za trgovinu i usluge, OIB 76464281183, Kačićeva 7, 21000 Split</izvorni_sadrzaj>
    <derivirana_varijabla naziv="DomainObject.Predmet.ProtustrankaWithAdressOIB_1">POSTOLE društvo s ograničenom odgovornošću,  za trgovinu i usluge, OIB 76464281183, Kačićeva 7, 21000 Split</derivirana_varijabla>
  </DomainObject.Predmet.ProtustrankaWithAdressOIB>
  <DomainObject.Predmet.ProtustrankaNazivFormated>
    <izvorni_sadrzaj>POSTOLE društvo s ograničenom odgovornošću,  za trgovinu i usluge</izvorni_sadrzaj>
    <derivirana_varijabla naziv="DomainObject.Predmet.ProtustrankaNazivFormated_1">POSTOLE društvo s ograničenom odgovornošću,  za trgovinu i usluge</derivirana_varijabla>
  </DomainObject.Predmet.ProtustrankaNazivFormated>
  <DomainObject.Predmet.ProtustrankaNazivFormatedOIB>
    <izvorni_sadrzaj>POSTOLE društvo s ograničenom odgovornošću,  za trgovinu i usluge, OIB 76464281183</izvorni_sadrzaj>
    <derivirana_varijabla naziv="DomainObject.Predmet.ProtustrankaNazivFormatedOIB_1">POSTOLE društvo s ograničenom odgovornošću,  za trgovinu i usluge, OIB 76464281183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251886.59</izvorni_sadrzaj>
    <derivirana_varijabla naziv="DomainObject.Predmet.TrenutnaVrijednost_1">251886.59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POSTOLE društvo s ograničenom odgovornošću,  za trgovinu i usluge</item>
    </izvorni_sadrzaj>
    <derivirana_varijabla naziv="DomainObject.Predmet.ProtuStrankaListFormated_1">
      <item>POSTOLE društvo s ograničenom odgovornošću,  za trgovinu i usluge</item>
    </derivirana_varijabla>
  </DomainObject.Predmet.ProtuStrankaListFormated>
  <DomainObject.Predmet.ProtuStrankaListFormatedOIB>
    <izvorni_sadrzaj>
      <item>POSTOLE društvo s ograničenom odgovornošću,  za trgovinu i usluge, OIB 76464281183</item>
    </izvorni_sadrzaj>
    <derivirana_varijabla naziv="DomainObject.Predmet.ProtuStrankaListFormatedOIB_1">
      <item>POSTOLE društvo s ograničenom odgovornošću,  za trgovinu i usluge, OIB 76464281183</item>
    </derivirana_varijabla>
  </DomainObject.Predmet.ProtuStrankaListFormatedOIB>
  <DomainObject.Predmet.ProtuStrankaListFormatedWithAdress>
    <izvorni_sadrzaj>
      <item>POSTOLE društvo s ograničenom odgovornošću,  za trgovinu i usluge, Kačićeva 7, 21000 Split</item>
    </izvorni_sadrzaj>
    <derivirana_varijabla naziv="DomainObject.Predmet.ProtuStrankaListFormatedWithAdress_1">
      <item>POSTOLE društvo s ograničenom odgovornošću,  za trgovinu i usluge, Kačićeva 7, 21000 Split</item>
    </derivirana_varijabla>
  </DomainObject.Predmet.ProtuStrankaListFormatedWithAdress>
  <DomainObject.Predmet.ProtuStrankaListFormatedWithAdressOIB>
    <izvorni_sadrzaj>
      <item>POSTOLE društvo s ograničenom odgovornošću,  za trgovinu i usluge, OIB 76464281183, Kačićeva 7, 21000 Split</item>
    </izvorni_sadrzaj>
    <derivirana_varijabla naziv="DomainObject.Predmet.ProtuStrankaListFormatedWithAdressOIB_1">
      <item>POSTOLE društvo s ograničenom odgovornošću,  za trgovinu i usluge, OIB 76464281183, Kačićeva 7, 21000 Split</item>
    </derivirana_varijabla>
  </DomainObject.Predmet.ProtuStrankaListFormatedWithAdressOIB>
  <DomainObject.Predmet.ProtuStrankaListNazivFormated>
    <izvorni_sadrzaj>
      <item>POSTOLE društvo s ograničenom odgovornošću,  za trgovinu i usluge</item>
    </izvorni_sadrzaj>
    <derivirana_varijabla naziv="DomainObject.Predmet.ProtuStrankaListNazivFormated_1">
      <item>POSTOLE društvo s ograničenom odgovornošću,  za trgovinu i usluge</item>
    </derivirana_varijabla>
  </DomainObject.Predmet.ProtuStrankaListNazivFormated>
  <DomainObject.Predmet.ProtuStrankaListNazivFormatedOIB>
    <izvorni_sadrzaj>
      <item>POSTOLE društvo s ograničenom odgovornošću,  za trgovinu i usluge, OIB 76464281183</item>
    </izvorni_sadrzaj>
    <derivirana_varijabla naziv="DomainObject.Predmet.ProtuStrankaListNazivFormatedOIB_1">
      <item>POSTOLE društvo s ograničenom odgovornošću,  za trgovinu i usluge, OIB 76464281183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POSTOLE društvo s ograničenom odgovornošću,  za trgovinu i usluge</izvorni_sadrzaj>
    <derivirana_varijabla naziv="DomainObject.Predmet.ProtustrankaIDrugi_1">POSTOLE društvo s ograničenom odgovornošću,  za trgovinu i usluge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POSTOLE društvo s ograničenom odgovornošću,  za trgovinu i usluge, OIB 76464281183, Kačićeva 7, 21000 Split</izvorni_sadrzaj>
    <derivirana_varijabla naziv="DomainObject.Predmet.ProtustrankaIDrugiAdressOIB_1">POSTOLE društvo s ograničenom odgovornošću,  za trgovinu i usluge, OIB 76464281183, Kačićeva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POSTOLE društvo s ograničenom odgovornošću,  za trgovinu i usluge</item>
      <item>Financijska agencija</item>
    </izvorni_sadrzaj>
    <derivirana_varijabla naziv="DomainObject.Predmet.SudioniciListNaziv_1">
      <item>POSTOLE društvo s ograničenom odgovornošću,  za trgovinu i usluge</item>
      <item>Financijska agencija</item>
    </derivirana_varijabla>
  </DomainObject.Predmet.SudioniciListNaziv>
  <DomainObject.Predmet.SudioniciListAdressOIB>
    <izvorni_sadrzaj>
      <item>POSTOLE društvo s ograničenom odgovornošću,  za trgovinu i usluge, OIB 76464281183, Kačićeva 7,21000 Split</item>
      <item>Financijska agencija, OIB 85821130368, MAŽURANIĆEVO ŠETALIŠTE 24b,21000 Split</item>
    </izvorni_sadrzaj>
    <derivirana_varijabla naziv="DomainObject.Predmet.SudioniciListAdressOIB_1">
      <item>POSTOLE društvo s ograničenom odgovornošću,  za trgovinu i usluge, OIB 76464281183, Kačićeva 7,21000 Split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76464281183</item>
      <item>, OIB 85821130368</item>
    </izvorni_sadrzaj>
    <derivirana_varijabla naziv="DomainObject.Predmet.SudioniciListNazivOIB_1">
      <item>, OIB 76464281183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62A400-D1E6-4DAB-A87C-085429E04E8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317</properties:Words>
  <properties:Characters>1810</properties:Characters>
  <properties:Lines>43</properties:Lines>
  <properties:Paragraphs>15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2019-04-03T13:04:00Z</cp:lastPrinted>
  <dcterms:modified xmlns:xsi="http://www.w3.org/2001/XMLSchema-instance" xsi:type="dcterms:W3CDTF">2019-09-30T08:27:00Z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(St-367-2019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