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47ddd" w14:paraId="5b47ddd" w:rsidRDefault="00C04D34" w:rsidR="00C602C3" w:rsidRPr="004772E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F60EB" w:rsidR="00C602C3" w:rsidRPr="004772E4">
      <w:r w:rsidRPr="004772E4">
        <w:t xml:space="preserve">  </w:t>
      </w:r>
      <w:r w:rsidR="00C602C3" w:rsidRPr="004772E4">
        <w:t xml:space="preserve">REPUBLIKA HRVATSKA </w:t>
      </w:r>
    </w:p>
    <w:p w:rsidRDefault="00C602C3" w:rsidR="00C602C3" w:rsidRPr="004772E4">
      <w:r w:rsidRPr="004772E4">
        <w:t>TRGOVAČKI SUD U ZAGREBU</w:t>
      </w:r>
    </w:p>
    <w:p w:rsidRDefault="00C602C3" w:rsidP="00EB3C48" w:rsidR="0035326A" w:rsidRPr="004772E4">
      <w:r w:rsidRPr="004772E4">
        <w:t>Zagreb, Amruševa 2/II</w:t>
      </w:r>
      <w:r w:rsidRPr="004772E4">
        <w:tab/>
      </w:r>
      <w:r w:rsidRPr="004772E4">
        <w:tab/>
      </w:r>
      <w:r w:rsidRPr="004772E4">
        <w:tab/>
      </w:r>
      <w:r w:rsidRPr="004772E4">
        <w:tab/>
      </w:r>
      <w:r w:rsidRPr="004772E4">
        <w:tab/>
      </w:r>
      <w:r w:rsidR="005C2E4C" w:rsidRPr="004772E4">
        <w:tab/>
      </w:r>
      <w:r w:rsidR="00CE610A">
        <w:t>31-St</w:t>
      </w:r>
      <w:r w:rsidRPr="004772E4">
        <w:t>-</w:t>
      </w:r>
      <w:r w:rsidR="001F1BA4">
        <w:t>174/09-138</w:t>
      </w:r>
    </w:p>
    <w:p w:rsidRDefault="00EB3C48" w:rsidP="00EB3C48" w:rsidR="00EB3C48" w:rsidRPr="004772E4"/>
    <w:p w:rsidRDefault="00225A28" w:rsidP="00EB3C48" w:rsidR="00EB3C48" w:rsidRPr="004772E4">
      <w:pPr>
        <w:jc w:val="center"/>
      </w:pPr>
      <w:r w:rsidRPr="004772E4">
        <w:t>U   I M E   R E</w:t>
      </w:r>
      <w:r w:rsidR="00EB3C48" w:rsidRPr="004772E4">
        <w:t xml:space="preserve"> P U B L I K E   H R V A T S K E </w:t>
      </w:r>
    </w:p>
    <w:p w:rsidRDefault="00F12E16" w:rsidP="00F12E16" w:rsidR="00F12E16" w:rsidRPr="004772E4">
      <w:pPr>
        <w:jc w:val="center"/>
      </w:pPr>
      <w:r w:rsidRPr="004772E4">
        <w:t xml:space="preserve">R J E Š E N J E </w:t>
      </w:r>
    </w:p>
    <w:p w:rsidRDefault="00F12E16" w:rsidP="00F12E16" w:rsidR="00F12E16" w:rsidRPr="004772E4">
      <w:pPr>
        <w:jc w:val="center"/>
      </w:pPr>
    </w:p>
    <w:p w:rsidRDefault="00F12E16" w:rsidP="00561A01" w:rsidR="00225A28">
      <w:pPr>
        <w:jc w:val="both"/>
      </w:pPr>
      <w:r w:rsidRPr="004772E4">
        <w:t xml:space="preserve">TRGOVAČKI SUD U ZAGREBU po </w:t>
      </w:r>
      <w:r w:rsidR="00114868" w:rsidRPr="004772E4">
        <w:t xml:space="preserve">stečajnom </w:t>
      </w:r>
      <w:r w:rsidRPr="004772E4">
        <w:t>sucu</w:t>
      </w:r>
      <w:r w:rsidR="00114868" w:rsidRPr="004772E4">
        <w:t xml:space="preserve"> Nadi Kraljić </w:t>
      </w:r>
      <w:r w:rsidRPr="004772E4">
        <w:t xml:space="preserve"> u stečajnom postupku nad stečajnim dužnikom</w:t>
      </w:r>
      <w:r w:rsidR="00772E78" w:rsidRPr="00772E78">
        <w:t xml:space="preserve"> </w:t>
      </w:r>
      <w:r w:rsidR="000741F7" w:rsidRPr="007E7AAB">
        <w:t>AN-FO 93 d.o.o. - u stečaju</w:t>
      </w:r>
      <w:r w:rsidR="000741F7" w:rsidRPr="00626ED4">
        <w:t xml:space="preserve">, Zagreb, </w:t>
      </w:r>
      <w:r w:rsidR="000741F7">
        <w:t xml:space="preserve">Ozaljska 73 </w:t>
      </w:r>
      <w:r w:rsidR="000741F7" w:rsidRPr="00F46D5B">
        <w:t>MBS:</w:t>
      </w:r>
      <w:r w:rsidR="000741F7" w:rsidRPr="007E7AAB">
        <w:t xml:space="preserve"> 080140847</w:t>
      </w:r>
      <w:r w:rsidR="000741F7" w:rsidRPr="00F46D5B">
        <w:t xml:space="preserve">, OIB: </w:t>
      </w:r>
      <w:r w:rsidR="000741F7" w:rsidRPr="007E7AAB">
        <w:t>72809781276</w:t>
      </w:r>
      <w:r w:rsidR="000741F7">
        <w:t xml:space="preserve"> </w:t>
      </w:r>
      <w:r w:rsidR="00CF1132" w:rsidRPr="004772E4">
        <w:t xml:space="preserve">dana </w:t>
      </w:r>
      <w:r w:rsidR="00CE610A">
        <w:t xml:space="preserve">10. veljače 2017. </w:t>
      </w:r>
      <w:r w:rsidR="001852BE">
        <w:t xml:space="preserve"> </w:t>
      </w:r>
      <w:r w:rsidR="004772E4">
        <w:t xml:space="preserve"> </w:t>
      </w:r>
      <w:r w:rsidRPr="004772E4">
        <w:t>godine</w:t>
      </w:r>
    </w:p>
    <w:p w:rsidRDefault="00AE58F9" w:rsidP="00561A01" w:rsidR="00AE58F9" w:rsidRPr="004772E4">
      <w:pPr>
        <w:jc w:val="both"/>
      </w:pPr>
    </w:p>
    <w:p w:rsidRDefault="00F12E16" w:rsidP="00F12E16" w:rsidR="00F12E16" w:rsidRPr="004772E4">
      <w:pPr>
        <w:jc w:val="center"/>
      </w:pPr>
      <w:r w:rsidRPr="004772E4">
        <w:t xml:space="preserve">r i j e š i o   j e </w:t>
      </w:r>
    </w:p>
    <w:p w:rsidRDefault="00F12E16" w:rsidP="00F12E16" w:rsidR="00F12E16" w:rsidRPr="004772E4">
      <w:pPr>
        <w:jc w:val="center"/>
      </w:pPr>
    </w:p>
    <w:p w:rsidRDefault="00F12E16" w:rsidP="00863798" w:rsidR="00B75A00" w:rsidRPr="004772E4">
      <w:pPr>
        <w:jc w:val="both"/>
      </w:pPr>
      <w:r w:rsidRPr="004772E4">
        <w:tab/>
      </w:r>
      <w:r w:rsidR="00E86580" w:rsidRPr="004772E4">
        <w:tab/>
      </w:r>
      <w:r w:rsidRPr="004772E4">
        <w:t xml:space="preserve">I  </w:t>
      </w:r>
      <w:r w:rsidR="0074587D" w:rsidRPr="004772E4">
        <w:t>Obustavlja se i z</w:t>
      </w:r>
      <w:r w:rsidRPr="004772E4">
        <w:t>aključuje se stečajni postupak nad stečajnim dužnikom</w:t>
      </w:r>
      <w:r w:rsidR="00B75A00" w:rsidRPr="004772E4">
        <w:rPr>
          <w:bCs/>
        </w:rPr>
        <w:t xml:space="preserve"> </w:t>
      </w:r>
      <w:r w:rsidR="000741F7" w:rsidRPr="007E7AAB">
        <w:t>AN-FO 93 d.o.o. - u stečaju</w:t>
      </w:r>
      <w:r w:rsidR="000741F7" w:rsidRPr="00626ED4">
        <w:t xml:space="preserve">, Zagreb, </w:t>
      </w:r>
      <w:r w:rsidR="000741F7">
        <w:t xml:space="preserve">Ozaljska 73 </w:t>
      </w:r>
      <w:r w:rsidR="000741F7" w:rsidRPr="00F46D5B">
        <w:t>MBS:</w:t>
      </w:r>
      <w:r w:rsidR="000741F7" w:rsidRPr="007E7AAB">
        <w:t xml:space="preserve"> 080140847</w:t>
      </w:r>
      <w:r w:rsidR="000741F7" w:rsidRPr="00F46D5B">
        <w:t xml:space="preserve">, OIB: </w:t>
      </w:r>
      <w:r w:rsidR="000741F7" w:rsidRPr="007E7AAB">
        <w:t>72809781276</w:t>
      </w:r>
      <w:r w:rsidR="00BA5D62">
        <w:t>.</w:t>
      </w:r>
    </w:p>
    <w:p w:rsidRDefault="00F12E16" w:rsidP="00863798" w:rsidR="00772E78">
      <w:pPr>
        <w:jc w:val="both"/>
      </w:pPr>
      <w:r w:rsidRPr="004772E4">
        <w:tab/>
      </w:r>
      <w:r w:rsidR="00E86580" w:rsidRPr="004772E4">
        <w:tab/>
      </w:r>
      <w:r w:rsidRPr="004772E4">
        <w:t xml:space="preserve">II  Rješenje o </w:t>
      </w:r>
      <w:r w:rsidR="00755FC6" w:rsidRPr="004772E4">
        <w:t xml:space="preserve">obustavi i </w:t>
      </w:r>
      <w:r w:rsidRPr="004772E4">
        <w:t>zaključenju stečajnog postupka objav</w:t>
      </w:r>
      <w:r w:rsidR="00772E78">
        <w:t xml:space="preserve">it će se na </w:t>
      </w:r>
    </w:p>
    <w:p w:rsidRDefault="00772E78" w:rsidP="00863798" w:rsidR="00F12E16" w:rsidRPr="004772E4">
      <w:pPr>
        <w:jc w:val="both"/>
      </w:pPr>
      <w:r>
        <w:t>e- oglasnoj ploči suda.</w:t>
      </w:r>
    </w:p>
    <w:p w:rsidRDefault="00F12E16" w:rsidP="00863798" w:rsidR="00F12E16" w:rsidRPr="004772E4">
      <w:pPr>
        <w:jc w:val="both"/>
      </w:pPr>
      <w:r w:rsidRPr="004772E4">
        <w:tab/>
      </w:r>
      <w:r w:rsidR="00E86580" w:rsidRPr="004772E4">
        <w:tab/>
      </w:r>
      <w:r w:rsidRPr="004772E4">
        <w:t xml:space="preserve">III Po pravomoćnosti rješenja stečajni dužnik brisat će se iz registra ovog suda. </w:t>
      </w:r>
    </w:p>
    <w:p w:rsidRDefault="00F12E16" w:rsidP="00F12E16" w:rsidR="00F12E16" w:rsidRPr="004772E4">
      <w:r w:rsidRPr="004772E4">
        <w:tab/>
      </w:r>
      <w:r w:rsidR="0074587D" w:rsidRPr="004772E4">
        <w:t xml:space="preserve"> </w:t>
      </w:r>
    </w:p>
    <w:p w:rsidRDefault="00F12E16" w:rsidP="00F12E16" w:rsidR="00F12E16" w:rsidRPr="004772E4">
      <w:pPr>
        <w:jc w:val="center"/>
      </w:pPr>
      <w:r w:rsidRPr="004772E4">
        <w:t xml:space="preserve">Obrazloženje </w:t>
      </w:r>
    </w:p>
    <w:p w:rsidRDefault="00F12E16" w:rsidP="00F12E16" w:rsidR="00F12E16" w:rsidRPr="004772E4">
      <w:r w:rsidRPr="004772E4">
        <w:tab/>
      </w:r>
    </w:p>
    <w:p w:rsidRDefault="00F12E16" w:rsidP="00863798" w:rsidR="00F12E16" w:rsidRPr="004772E4">
      <w:pPr>
        <w:jc w:val="both"/>
      </w:pPr>
      <w:r w:rsidRPr="004772E4">
        <w:tab/>
      </w:r>
      <w:r w:rsidR="00A67FDA" w:rsidRPr="004772E4">
        <w:t xml:space="preserve">Rješenjem od </w:t>
      </w:r>
      <w:r w:rsidR="000741F7">
        <w:t xml:space="preserve">11. prosinca 2009. </w:t>
      </w:r>
      <w:r w:rsidR="00BA5D62">
        <w:t xml:space="preserve"> </w:t>
      </w:r>
      <w:r w:rsidR="00A67FDA" w:rsidRPr="004772E4">
        <w:t>godine otvoren je stečajni postupak nad stečajnim dužnikom</w:t>
      </w:r>
      <w:r w:rsidR="00A0294C" w:rsidRPr="004772E4">
        <w:t xml:space="preserve"> </w:t>
      </w:r>
      <w:r w:rsidR="000741F7" w:rsidRPr="007E7AAB">
        <w:t>AN-FO 93 d.o.o. - u stečaju</w:t>
      </w:r>
      <w:r w:rsidR="000741F7" w:rsidRPr="00626ED4">
        <w:t xml:space="preserve">, Zagreb, </w:t>
      </w:r>
      <w:r w:rsidR="000741F7">
        <w:t xml:space="preserve">Ozaljska 73 </w:t>
      </w:r>
      <w:r w:rsidR="000741F7" w:rsidRPr="00F46D5B">
        <w:t>MBS:</w:t>
      </w:r>
      <w:r w:rsidR="000741F7" w:rsidRPr="007E7AAB">
        <w:t xml:space="preserve"> 080140847</w:t>
      </w:r>
      <w:r w:rsidR="000741F7" w:rsidRPr="00F46D5B">
        <w:t xml:space="preserve">, OIB: </w:t>
      </w:r>
      <w:r w:rsidR="000741F7" w:rsidRPr="007E7AAB">
        <w:t>72809781276</w:t>
      </w:r>
      <w:r w:rsidR="00772E78">
        <w:t>.</w:t>
      </w:r>
    </w:p>
    <w:p w:rsidRDefault="00A67FDA" w:rsidP="00863798" w:rsidR="00B038BE" w:rsidRPr="004772E4">
      <w:pPr>
        <w:jc w:val="both"/>
        <w:rPr>
          <w:bCs/>
        </w:rPr>
      </w:pPr>
      <w:r w:rsidRPr="004772E4">
        <w:tab/>
      </w:r>
      <w:r w:rsidR="00B038BE" w:rsidRPr="004772E4">
        <w:rPr>
          <w:bCs/>
        </w:rPr>
        <w:t xml:space="preserve">Tijekom postupka </w:t>
      </w:r>
      <w:r w:rsidR="00A0294C" w:rsidRPr="004772E4">
        <w:rPr>
          <w:bCs/>
        </w:rPr>
        <w:t>ispitane su sve tražbine vjerovnika.</w:t>
      </w:r>
    </w:p>
    <w:p w:rsidRDefault="00A0294C" w:rsidP="000741F7" w:rsidR="000741F7">
      <w:pPr>
        <w:ind w:firstLine="708"/>
      </w:pPr>
      <w:r w:rsidRPr="004772E4">
        <w:rPr>
          <w:bCs/>
        </w:rPr>
        <w:t xml:space="preserve">Na Ročištu </w:t>
      </w:r>
      <w:r w:rsidR="00D84D71" w:rsidRPr="004772E4">
        <w:rPr>
          <w:bCs/>
        </w:rPr>
        <w:t xml:space="preserve"> vjerovnika </w:t>
      </w:r>
      <w:r w:rsidR="00755FC6" w:rsidRPr="004772E4">
        <w:rPr>
          <w:bCs/>
        </w:rPr>
        <w:t xml:space="preserve">(skupština) održanom dana </w:t>
      </w:r>
      <w:r w:rsidR="000741F7">
        <w:rPr>
          <w:bCs/>
        </w:rPr>
        <w:t>9. veljače</w:t>
      </w:r>
      <w:r w:rsidR="00CE610A">
        <w:rPr>
          <w:bCs/>
        </w:rPr>
        <w:t xml:space="preserve"> 2017.</w:t>
      </w:r>
      <w:r w:rsidR="0000456E">
        <w:rPr>
          <w:bCs/>
        </w:rPr>
        <w:t xml:space="preserve"> </w:t>
      </w:r>
      <w:r w:rsidR="004772E4">
        <w:rPr>
          <w:bCs/>
        </w:rPr>
        <w:t xml:space="preserve"> </w:t>
      </w:r>
      <w:r w:rsidR="00796425" w:rsidRPr="004772E4">
        <w:rPr>
          <w:bCs/>
        </w:rPr>
        <w:t>godin</w:t>
      </w:r>
      <w:r w:rsidR="00A57A26" w:rsidRPr="004772E4">
        <w:rPr>
          <w:bCs/>
        </w:rPr>
        <w:t xml:space="preserve">e </w:t>
      </w:r>
      <w:r w:rsidR="00BA5D62">
        <w:t>stečajni</w:t>
      </w:r>
      <w:r w:rsidR="00772E78">
        <w:t xml:space="preserve"> </w:t>
      </w:r>
      <w:r w:rsidR="005818B3" w:rsidRPr="004772E4">
        <w:t>upravitelj</w:t>
      </w:r>
      <w:r w:rsidR="00BA5D62">
        <w:t xml:space="preserve"> je podnio</w:t>
      </w:r>
      <w:r w:rsidR="00225A28" w:rsidRPr="004772E4">
        <w:t xml:space="preserve"> </w:t>
      </w:r>
      <w:r w:rsidR="00405178">
        <w:t>izvješće</w:t>
      </w:r>
      <w:r w:rsidR="00772E78">
        <w:t xml:space="preserve"> u kojem je</w:t>
      </w:r>
      <w:r w:rsidR="00BA5D62">
        <w:t xml:space="preserve"> naveo</w:t>
      </w:r>
      <w:r w:rsidR="00772E78">
        <w:t xml:space="preserve"> </w:t>
      </w:r>
      <w:r w:rsidR="000741F7">
        <w:t>da stečajni dužnik trenutno vodi 3 parnična postupka u kojima je stečajni dužnik tužitelj. U stečajnom postupku do sada je unovčena sva imovina i osim parničnih postupaka nema drugih radnji koje bi trebalo obaviti. Na žiro računu stečajnog dužnika se nalazi iznos od 121.374,44 kune. S obzirom na do sada unovčenu imovinu stečajnom upravitelju pripada naknada u iznosu 107.430,97 kuna, za arhiviranje potreban je iznos od oko 20.000,00 kuna, te prema tome nedostaje za namirenje troškova stečajnog postupka 7.000,00 kuna. Redovni mjesečni troškovi sada iznose minimalno 1.000,00 kuna u što je uključena komunalna naknada za prostor koji stečajni dužnik ima u vlasništvu ali ne i u posjedu, te za knjigovodstvene poslove. S obzirom na odluku stečajnih vjerovnika stečajni dužnik će nastaviti voditi parnični postupke, te će se ukoliko se stečajni postupka obustavi i zaključi temeljem čl. 203 Stečajnog zakona, a stečajni dužnik uspije u tim postupcima predložiti nastavak postupka radi naknadne diobe. S obzirom na navedeno predlaže se da se stečajni postupak obustavi i zaključi temeljem čl. 203 Stečajnog zakona.</w:t>
      </w:r>
    </w:p>
    <w:p w:rsidRDefault="00E11160" w:rsidP="00BA5D62" w:rsidR="00772E78">
      <w:pPr>
        <w:ind w:firstLine="708"/>
        <w:jc w:val="both"/>
      </w:pPr>
      <w:r w:rsidRPr="004772E4">
        <w:t xml:space="preserve">Prema odredbi čl. 203 Stečajnog zakona stečajni sudac će obustaviti i zaključiti postupak ako se nakon otvaranja dokaže da stečajna masa nije dostatna niti za pokriće troškova stečajnog postupka.  </w:t>
      </w:r>
    </w:p>
    <w:p w:rsidRDefault="00674327" w:rsidP="00674327" w:rsidR="0000456E" w:rsidRPr="004772E4">
      <w:pPr>
        <w:ind w:firstLine="708"/>
        <w:jc w:val="both"/>
      </w:pPr>
      <w:r>
        <w:lastRenderedPageBreak/>
        <w:t xml:space="preserve">Na ročištu vjerovniku prisutni punomoćnik stečajnog vjerovnika je izjavio da je suglasan sa prijedlogom stečajne upraviteljice da se stečajni postupak obustavi i zaključi temeljem čl. 203 Stečajnog zakona. </w:t>
      </w:r>
    </w:p>
    <w:p w:rsidRDefault="001C2D47" w:rsidP="005400DA" w:rsidR="008A3511" w:rsidRPr="004772E4">
      <w:pPr>
        <w:ind w:firstLine="708"/>
      </w:pPr>
      <w:r w:rsidRPr="004772E4">
        <w:t>Kako u stečajnoj masi nema sredstava niti za podmirenje troškova niti</w:t>
      </w:r>
      <w:r w:rsidR="00AE58F9">
        <w:t xml:space="preserve"> imovine</w:t>
      </w:r>
      <w:r w:rsidR="00E442A2" w:rsidRPr="004772E4">
        <w:t xml:space="preserve"> koja bi se mogla unovčiti</w:t>
      </w:r>
      <w:r w:rsidRPr="004772E4">
        <w:t xml:space="preserve">, </w:t>
      </w:r>
      <w:r w:rsidR="00A0294C" w:rsidRPr="004772E4">
        <w:t>valjalo je temeljem čl. 203 Stečajnog zakona riješiti kao u izreci</w:t>
      </w:r>
      <w:r w:rsidR="005400DA" w:rsidRPr="004772E4">
        <w:t>.</w:t>
      </w:r>
    </w:p>
    <w:p w:rsidRDefault="00E442A2" w:rsidP="005400DA" w:rsidR="00E442A2" w:rsidRPr="004772E4">
      <w:pPr>
        <w:ind w:firstLine="708"/>
      </w:pPr>
    </w:p>
    <w:p w:rsidRDefault="008A3511" w:rsidP="0050434A" w:rsidR="00AA6F8D" w:rsidRPr="004772E4">
      <w:pPr>
        <w:jc w:val="center"/>
      </w:pPr>
      <w:r w:rsidRPr="004772E4">
        <w:t xml:space="preserve">U Zagrebu, </w:t>
      </w:r>
      <w:r w:rsidR="00CE610A">
        <w:t>10. veljače 2017.</w:t>
      </w:r>
      <w:r w:rsidR="001852BE">
        <w:t xml:space="preserve"> </w:t>
      </w:r>
      <w:r w:rsidR="00E05C54">
        <w:t xml:space="preserve"> </w:t>
      </w:r>
    </w:p>
    <w:p w:rsidRDefault="00AA6F8D" w:rsidP="00AA6F8D" w:rsidR="00AA6F8D" w:rsidRPr="004772E4">
      <w:r w:rsidRPr="004772E4">
        <w:tab/>
      </w:r>
      <w:r w:rsidRPr="004772E4">
        <w:tab/>
      </w:r>
      <w:r w:rsidRPr="004772E4">
        <w:tab/>
      </w:r>
      <w:r w:rsidRPr="004772E4">
        <w:tab/>
      </w:r>
      <w:r w:rsidRPr="004772E4">
        <w:tab/>
      </w:r>
      <w:r w:rsidRPr="004772E4">
        <w:tab/>
      </w:r>
      <w:r w:rsidRPr="004772E4">
        <w:tab/>
      </w:r>
      <w:r w:rsidRPr="004772E4">
        <w:tab/>
      </w:r>
      <w:r w:rsidRPr="004772E4">
        <w:tab/>
        <w:t xml:space="preserve">STEČAJNI SUDAC </w:t>
      </w:r>
    </w:p>
    <w:p w:rsidRDefault="008A3511" w:rsidP="00AA6F8D" w:rsidR="00AA6F8D">
      <w:r w:rsidRPr="004772E4">
        <w:tab/>
      </w:r>
      <w:r w:rsidRPr="004772E4">
        <w:tab/>
      </w:r>
      <w:r w:rsidRPr="004772E4">
        <w:tab/>
      </w:r>
      <w:r w:rsidRPr="004772E4">
        <w:tab/>
      </w:r>
      <w:r w:rsidRPr="004772E4">
        <w:tab/>
      </w:r>
      <w:r w:rsidRPr="004772E4">
        <w:tab/>
      </w:r>
      <w:r w:rsidRPr="004772E4">
        <w:tab/>
      </w:r>
      <w:r w:rsidRPr="004772E4">
        <w:tab/>
      </w:r>
      <w:r w:rsidRPr="004772E4">
        <w:tab/>
        <w:t>Nada Kraljić</w:t>
      </w:r>
      <w:r w:rsidR="00CF1036">
        <w:t>,v.r.</w:t>
      </w:r>
    </w:p>
    <w:p w:rsidRDefault="0050434A" w:rsidP="00AE58F9" w:rsidR="0050434A" w:rsidRPr="004772E4">
      <w:r>
        <w:tab/>
      </w:r>
      <w:r>
        <w:tab/>
      </w:r>
      <w:r>
        <w:tab/>
      </w:r>
      <w:r>
        <w:tab/>
      </w:r>
      <w:r>
        <w:tab/>
      </w:r>
      <w:r>
        <w:tab/>
      </w:r>
      <w:r>
        <w:tab/>
      </w:r>
      <w:r>
        <w:tab/>
        <w:t xml:space="preserve"> </w:t>
      </w:r>
    </w:p>
    <w:p w:rsidRDefault="00863798" w:rsidP="00AA6F8D" w:rsidR="00AA6F8D" w:rsidRPr="004772E4">
      <w:r w:rsidRPr="004772E4">
        <w:tab/>
      </w:r>
      <w:r w:rsidRPr="004772E4">
        <w:tab/>
      </w:r>
      <w:r w:rsidRPr="004772E4">
        <w:tab/>
      </w:r>
      <w:r w:rsidRPr="004772E4">
        <w:tab/>
      </w:r>
      <w:r w:rsidRPr="004772E4">
        <w:tab/>
      </w:r>
      <w:r w:rsidRPr="004772E4">
        <w:tab/>
      </w:r>
      <w:r w:rsidRPr="004772E4">
        <w:tab/>
      </w:r>
      <w:r w:rsidRPr="004772E4">
        <w:tab/>
      </w:r>
      <w:r w:rsidRPr="004772E4">
        <w:tab/>
      </w:r>
    </w:p>
    <w:p w:rsidRDefault="00AA6F8D" w:rsidP="00AA6F8D" w:rsidR="00AA6F8D" w:rsidRPr="004772E4">
      <w:r w:rsidRPr="004772E4">
        <w:t xml:space="preserve">POUKA O PRAVNOM LIJEKU </w:t>
      </w:r>
    </w:p>
    <w:p w:rsidRDefault="00AA6F8D" w:rsidP="00AA6F8D" w:rsidR="00AA6F8D" w:rsidRPr="004772E4">
      <w:r w:rsidRPr="004772E4">
        <w:t xml:space="preserve">Protiv ovog rješenja vjerovnici mogu uložiti žalbu u roku od 8 dana od objave </w:t>
      </w:r>
      <w:r w:rsidR="00CE610A">
        <w:t>na e-oglasnoj ploči suda</w:t>
      </w:r>
    </w:p>
    <w:p w:rsidRDefault="00863798" w:rsidP="00AA6F8D" w:rsidR="00863798" w:rsidRPr="004772E4"/>
    <w:p w:rsidRDefault="00CF1036" w:rsidR="00CF1036">
      <w:r>
        <w:tab/>
      </w:r>
      <w:r>
        <w:tab/>
      </w:r>
      <w:r>
        <w:tab/>
      </w:r>
      <w:r>
        <w:tab/>
      </w:r>
      <w:r>
        <w:tab/>
      </w:r>
      <w:r>
        <w:tab/>
      </w:r>
      <w:r>
        <w:tab/>
      </w:r>
      <w:r>
        <w:tab/>
        <w:t>Za točnost otpravka-ovl.službenik</w:t>
      </w:r>
    </w:p>
    <w:p w:rsidRDefault="00CF1036" w:rsidP="00CF1036" w:rsidR="00CF1036">
      <w:pPr>
        <w:ind w:firstLine="708" w:left="5664"/>
      </w:pPr>
      <w:r>
        <w:t>Vinka Mihalinčić</w:t>
      </w:r>
    </w:p>
    <w:p w:rsidRDefault="00AA6F8D" w:rsidP="00F22E58" w:rsidR="0090768A" w:rsidRPr="004772E4">
      <w:pPr>
        <w:ind w:left="360"/>
      </w:pPr>
      <w:r w:rsidRPr="004772E4">
        <w:tab/>
      </w:r>
      <w:r w:rsidRPr="004772E4">
        <w:tab/>
      </w:r>
      <w:r w:rsidRPr="004772E4">
        <w:tab/>
      </w:r>
      <w:r w:rsidRPr="004772E4">
        <w:tab/>
      </w:r>
      <w:r w:rsidRPr="004772E4">
        <w:tab/>
      </w:r>
      <w:r w:rsidRPr="004772E4">
        <w:tab/>
      </w:r>
      <w:r w:rsidRPr="004772E4">
        <w:tab/>
      </w:r>
      <w:r w:rsidR="00C3377E" w:rsidRPr="004772E4">
        <w:t xml:space="preserve"> </w:t>
      </w:r>
    </w:p>
    <w:sectPr w:rsidSect="00F62AC7" w:rsidR="0090768A" w:rsidRPr="004772E4">
      <w:headerReference w:type="even" r:id="rId10"/>
      <w:headerReference w:type="default" r:id="rId11"/>
      <w:pgSz w:h="16838" w:w="11906"/>
      <w:pgMar w:gutter="0" w:footer="709" w:header="709" w:left="1418" w:bottom="1077"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C8A" w:rsidR="00340C8A">
      <w:r>
        <w:separator/>
      </w:r>
    </w:p>
  </w:endnote>
  <w:endnote w:id="0" w:type="continuationSeparator">
    <w:p w:rsidRDefault="00340C8A" w:rsidR="00340C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C8A" w:rsidR="00340C8A">
      <w:r>
        <w:separator/>
      </w:r>
    </w:p>
  </w:footnote>
  <w:footnote w:id="0" w:type="continuationSeparator">
    <w:p w:rsidRDefault="00340C8A" w:rsidR="00340C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18B3" w:rsidR="005818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1036">
      <w:rPr>
        <w:rStyle w:val="Brojstranice"/>
        <w:noProof/>
      </w:rPr>
      <w:t>2</w:t>
    </w:r>
    <w:r>
      <w:rPr>
        <w:rStyle w:val="Brojstranice"/>
      </w:rPr>
      <w:fldChar w:fldCharType="end"/>
    </w:r>
  </w:p>
  <w:p w:rsidRDefault="005818B3" w:rsidR="005818B3">
    <w:pPr>
      <w:pStyle w:val="Zaglavlje"/>
    </w:pPr>
    <w:r>
      <w:t xml:space="preserve">                                                                                                     </w:t>
    </w:r>
    <w:r w:rsidR="0015294B">
      <w:t>31-ST-</w:t>
    </w:r>
    <w:r w:rsidR="000741F7">
      <w:t>174/09-138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A470E"/>
    <w:multiLevelType w:val="hybridMultilevel"/>
    <w:tmpl w:val="B6102FDE"/>
    <w:lvl w:tplc="19B0E5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963ED"/>
    <w:multiLevelType w:val="hybridMultilevel"/>
    <w:tmpl w:val="9D789B10"/>
    <w:lvl w:tplc="9D2AF66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1B598C"/>
    <w:multiLevelType w:val="hybridMultilevel"/>
    <w:tmpl w:val="42260818"/>
    <w:lvl w:tplc="BF2EE9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03470E"/>
    <w:multiLevelType w:val="hybridMultilevel"/>
    <w:tmpl w:val="0EF663E8"/>
    <w:lvl w:tplc="1672627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7717A9F"/>
    <w:multiLevelType w:val="hybridMultilevel"/>
    <w:tmpl w:val="437C7EEE"/>
    <w:lvl w:tplc="43D49B8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456E"/>
    <w:rsid w:val="00006E64"/>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36E"/>
    <w:rsid w:val="00036D46"/>
    <w:rsid w:val="00037431"/>
    <w:rsid w:val="000415C6"/>
    <w:rsid w:val="00041988"/>
    <w:rsid w:val="00041DD9"/>
    <w:rsid w:val="000442AF"/>
    <w:rsid w:val="0004495F"/>
    <w:rsid w:val="0004680A"/>
    <w:rsid w:val="00047ACA"/>
    <w:rsid w:val="00050A2A"/>
    <w:rsid w:val="00051115"/>
    <w:rsid w:val="00056DF3"/>
    <w:rsid w:val="000572D8"/>
    <w:rsid w:val="00061445"/>
    <w:rsid w:val="00062656"/>
    <w:rsid w:val="00062A36"/>
    <w:rsid w:val="00062B45"/>
    <w:rsid w:val="00065972"/>
    <w:rsid w:val="000662D3"/>
    <w:rsid w:val="000670EB"/>
    <w:rsid w:val="00067BD6"/>
    <w:rsid w:val="00070BA5"/>
    <w:rsid w:val="000741F7"/>
    <w:rsid w:val="00074266"/>
    <w:rsid w:val="00074375"/>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071A"/>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6D5C"/>
    <w:rsid w:val="00107621"/>
    <w:rsid w:val="00107A36"/>
    <w:rsid w:val="00112D57"/>
    <w:rsid w:val="001138CD"/>
    <w:rsid w:val="00113B6C"/>
    <w:rsid w:val="00114868"/>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294B"/>
    <w:rsid w:val="0016015D"/>
    <w:rsid w:val="001608FB"/>
    <w:rsid w:val="00164A93"/>
    <w:rsid w:val="001670BF"/>
    <w:rsid w:val="00167291"/>
    <w:rsid w:val="00170E5A"/>
    <w:rsid w:val="001727BF"/>
    <w:rsid w:val="00174B3D"/>
    <w:rsid w:val="00176625"/>
    <w:rsid w:val="0017770D"/>
    <w:rsid w:val="00181893"/>
    <w:rsid w:val="001828EE"/>
    <w:rsid w:val="0018504E"/>
    <w:rsid w:val="001852BE"/>
    <w:rsid w:val="0018620D"/>
    <w:rsid w:val="0018797F"/>
    <w:rsid w:val="00190425"/>
    <w:rsid w:val="00193150"/>
    <w:rsid w:val="00194A17"/>
    <w:rsid w:val="00194E5C"/>
    <w:rsid w:val="001978E0"/>
    <w:rsid w:val="001A0AEA"/>
    <w:rsid w:val="001A2460"/>
    <w:rsid w:val="001A36EF"/>
    <w:rsid w:val="001A4AA5"/>
    <w:rsid w:val="001A5EBE"/>
    <w:rsid w:val="001A631A"/>
    <w:rsid w:val="001A7F0E"/>
    <w:rsid w:val="001B102F"/>
    <w:rsid w:val="001B2016"/>
    <w:rsid w:val="001B48EC"/>
    <w:rsid w:val="001B5085"/>
    <w:rsid w:val="001B618D"/>
    <w:rsid w:val="001C0DC6"/>
    <w:rsid w:val="001C1B3C"/>
    <w:rsid w:val="001C1CC6"/>
    <w:rsid w:val="001C2D47"/>
    <w:rsid w:val="001C432D"/>
    <w:rsid w:val="001C44D7"/>
    <w:rsid w:val="001C4D4F"/>
    <w:rsid w:val="001C57FA"/>
    <w:rsid w:val="001C583D"/>
    <w:rsid w:val="001C739C"/>
    <w:rsid w:val="001D1564"/>
    <w:rsid w:val="001D1B28"/>
    <w:rsid w:val="001D3368"/>
    <w:rsid w:val="001D72A8"/>
    <w:rsid w:val="001E4117"/>
    <w:rsid w:val="001E42D3"/>
    <w:rsid w:val="001E4F35"/>
    <w:rsid w:val="001E5E58"/>
    <w:rsid w:val="001F13CA"/>
    <w:rsid w:val="001F172F"/>
    <w:rsid w:val="001F1BA4"/>
    <w:rsid w:val="001F2077"/>
    <w:rsid w:val="001F479A"/>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5A28"/>
    <w:rsid w:val="00226E21"/>
    <w:rsid w:val="00226E30"/>
    <w:rsid w:val="0023047F"/>
    <w:rsid w:val="00234E60"/>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701AE"/>
    <w:rsid w:val="002710D0"/>
    <w:rsid w:val="00271EBF"/>
    <w:rsid w:val="00272182"/>
    <w:rsid w:val="0027348F"/>
    <w:rsid w:val="00281A07"/>
    <w:rsid w:val="00281F80"/>
    <w:rsid w:val="002829D8"/>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BBE"/>
    <w:rsid w:val="002F2B40"/>
    <w:rsid w:val="002F2D7C"/>
    <w:rsid w:val="002F48C9"/>
    <w:rsid w:val="002F7C44"/>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5800"/>
    <w:rsid w:val="00336234"/>
    <w:rsid w:val="00337676"/>
    <w:rsid w:val="00337888"/>
    <w:rsid w:val="00340C8A"/>
    <w:rsid w:val="00342135"/>
    <w:rsid w:val="003435A5"/>
    <w:rsid w:val="003443EC"/>
    <w:rsid w:val="00344B9B"/>
    <w:rsid w:val="00350727"/>
    <w:rsid w:val="00351FF9"/>
    <w:rsid w:val="00352E5F"/>
    <w:rsid w:val="0035326A"/>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80229"/>
    <w:rsid w:val="003808AE"/>
    <w:rsid w:val="003809CA"/>
    <w:rsid w:val="00383E52"/>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35"/>
    <w:rsid w:val="003C5CCD"/>
    <w:rsid w:val="003C6777"/>
    <w:rsid w:val="003C6DB6"/>
    <w:rsid w:val="003C6E35"/>
    <w:rsid w:val="003C74DC"/>
    <w:rsid w:val="003D10BE"/>
    <w:rsid w:val="003D1E71"/>
    <w:rsid w:val="003D2045"/>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178"/>
    <w:rsid w:val="004059F6"/>
    <w:rsid w:val="00407556"/>
    <w:rsid w:val="00407692"/>
    <w:rsid w:val="00413A13"/>
    <w:rsid w:val="00414CF7"/>
    <w:rsid w:val="00416241"/>
    <w:rsid w:val="00421284"/>
    <w:rsid w:val="00426BC5"/>
    <w:rsid w:val="00426F21"/>
    <w:rsid w:val="00430DEA"/>
    <w:rsid w:val="0043208A"/>
    <w:rsid w:val="0043497D"/>
    <w:rsid w:val="0043516C"/>
    <w:rsid w:val="004355E3"/>
    <w:rsid w:val="004368B1"/>
    <w:rsid w:val="00441CA8"/>
    <w:rsid w:val="004427F8"/>
    <w:rsid w:val="004470BA"/>
    <w:rsid w:val="00451D26"/>
    <w:rsid w:val="00453A32"/>
    <w:rsid w:val="004545ED"/>
    <w:rsid w:val="00461448"/>
    <w:rsid w:val="004624B5"/>
    <w:rsid w:val="00462A96"/>
    <w:rsid w:val="00463217"/>
    <w:rsid w:val="00464D75"/>
    <w:rsid w:val="00470C97"/>
    <w:rsid w:val="00470ED7"/>
    <w:rsid w:val="00472E32"/>
    <w:rsid w:val="004756D7"/>
    <w:rsid w:val="00477161"/>
    <w:rsid w:val="004772E4"/>
    <w:rsid w:val="00477A0D"/>
    <w:rsid w:val="0048262F"/>
    <w:rsid w:val="00483076"/>
    <w:rsid w:val="004838B0"/>
    <w:rsid w:val="00483D8B"/>
    <w:rsid w:val="00484197"/>
    <w:rsid w:val="0049043A"/>
    <w:rsid w:val="004930EB"/>
    <w:rsid w:val="00493248"/>
    <w:rsid w:val="00495E96"/>
    <w:rsid w:val="0049664E"/>
    <w:rsid w:val="00496DE7"/>
    <w:rsid w:val="00497DEE"/>
    <w:rsid w:val="004A080E"/>
    <w:rsid w:val="004A219F"/>
    <w:rsid w:val="004A2E81"/>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E73"/>
    <w:rsid w:val="004E7FFC"/>
    <w:rsid w:val="004F1C1B"/>
    <w:rsid w:val="004F508C"/>
    <w:rsid w:val="004F55BD"/>
    <w:rsid w:val="004F5E60"/>
    <w:rsid w:val="004F7AC2"/>
    <w:rsid w:val="004F7CF5"/>
    <w:rsid w:val="00500C0A"/>
    <w:rsid w:val="00502961"/>
    <w:rsid w:val="005040A6"/>
    <w:rsid w:val="0050434A"/>
    <w:rsid w:val="00504993"/>
    <w:rsid w:val="00505A03"/>
    <w:rsid w:val="00505A92"/>
    <w:rsid w:val="005070F3"/>
    <w:rsid w:val="00507FCF"/>
    <w:rsid w:val="00510531"/>
    <w:rsid w:val="00510E4A"/>
    <w:rsid w:val="005126D8"/>
    <w:rsid w:val="00512866"/>
    <w:rsid w:val="005129DD"/>
    <w:rsid w:val="00512A19"/>
    <w:rsid w:val="005143CD"/>
    <w:rsid w:val="00515C2A"/>
    <w:rsid w:val="00515C6E"/>
    <w:rsid w:val="00515C73"/>
    <w:rsid w:val="00516021"/>
    <w:rsid w:val="00520150"/>
    <w:rsid w:val="00523FD3"/>
    <w:rsid w:val="005317C9"/>
    <w:rsid w:val="00532660"/>
    <w:rsid w:val="00532CC6"/>
    <w:rsid w:val="00535FDB"/>
    <w:rsid w:val="005370DA"/>
    <w:rsid w:val="005379F7"/>
    <w:rsid w:val="005400DA"/>
    <w:rsid w:val="00541718"/>
    <w:rsid w:val="00542037"/>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A01"/>
    <w:rsid w:val="00561F72"/>
    <w:rsid w:val="0056353F"/>
    <w:rsid w:val="00563A66"/>
    <w:rsid w:val="00564720"/>
    <w:rsid w:val="00564F48"/>
    <w:rsid w:val="005666EA"/>
    <w:rsid w:val="00567831"/>
    <w:rsid w:val="0057065F"/>
    <w:rsid w:val="0057147F"/>
    <w:rsid w:val="00574FD4"/>
    <w:rsid w:val="00577684"/>
    <w:rsid w:val="005818B3"/>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2E4C"/>
    <w:rsid w:val="005C40DB"/>
    <w:rsid w:val="005C53E7"/>
    <w:rsid w:val="005C5ECC"/>
    <w:rsid w:val="005C5FB1"/>
    <w:rsid w:val="005C7DF4"/>
    <w:rsid w:val="005D155E"/>
    <w:rsid w:val="005D1F68"/>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4E04"/>
    <w:rsid w:val="00625241"/>
    <w:rsid w:val="00626515"/>
    <w:rsid w:val="0062732C"/>
    <w:rsid w:val="006277AC"/>
    <w:rsid w:val="00627BD4"/>
    <w:rsid w:val="00633932"/>
    <w:rsid w:val="00633E7C"/>
    <w:rsid w:val="00634335"/>
    <w:rsid w:val="00634485"/>
    <w:rsid w:val="00634C40"/>
    <w:rsid w:val="00635CE7"/>
    <w:rsid w:val="00642889"/>
    <w:rsid w:val="00642A41"/>
    <w:rsid w:val="00642EB4"/>
    <w:rsid w:val="006438CA"/>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327"/>
    <w:rsid w:val="006747C6"/>
    <w:rsid w:val="00675C96"/>
    <w:rsid w:val="0067784D"/>
    <w:rsid w:val="00677B0E"/>
    <w:rsid w:val="00677CD5"/>
    <w:rsid w:val="00677D48"/>
    <w:rsid w:val="00677DB3"/>
    <w:rsid w:val="0068183A"/>
    <w:rsid w:val="00684269"/>
    <w:rsid w:val="00685F61"/>
    <w:rsid w:val="00686670"/>
    <w:rsid w:val="00687835"/>
    <w:rsid w:val="0069051A"/>
    <w:rsid w:val="00692C6C"/>
    <w:rsid w:val="0069369C"/>
    <w:rsid w:val="00694107"/>
    <w:rsid w:val="006952DF"/>
    <w:rsid w:val="006970D4"/>
    <w:rsid w:val="006A1577"/>
    <w:rsid w:val="006A2C5F"/>
    <w:rsid w:val="006A4143"/>
    <w:rsid w:val="006A5263"/>
    <w:rsid w:val="006A60B3"/>
    <w:rsid w:val="006A76EE"/>
    <w:rsid w:val="006A7ECB"/>
    <w:rsid w:val="006B0179"/>
    <w:rsid w:val="006B0651"/>
    <w:rsid w:val="006B26F8"/>
    <w:rsid w:val="006B3748"/>
    <w:rsid w:val="006B4849"/>
    <w:rsid w:val="006B4D72"/>
    <w:rsid w:val="006B5660"/>
    <w:rsid w:val="006B570D"/>
    <w:rsid w:val="006B71DE"/>
    <w:rsid w:val="006C1685"/>
    <w:rsid w:val="006C1E68"/>
    <w:rsid w:val="006C4274"/>
    <w:rsid w:val="006C5DCE"/>
    <w:rsid w:val="006C6551"/>
    <w:rsid w:val="006C7B76"/>
    <w:rsid w:val="006D0CC8"/>
    <w:rsid w:val="006D1225"/>
    <w:rsid w:val="006D1E6B"/>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85"/>
    <w:rsid w:val="00735927"/>
    <w:rsid w:val="00735A01"/>
    <w:rsid w:val="00735F79"/>
    <w:rsid w:val="0073676D"/>
    <w:rsid w:val="00736E3A"/>
    <w:rsid w:val="007372AF"/>
    <w:rsid w:val="00742977"/>
    <w:rsid w:val="00743B8A"/>
    <w:rsid w:val="0074587D"/>
    <w:rsid w:val="00747C39"/>
    <w:rsid w:val="007505D2"/>
    <w:rsid w:val="007512FF"/>
    <w:rsid w:val="00751FA4"/>
    <w:rsid w:val="00754055"/>
    <w:rsid w:val="0075479C"/>
    <w:rsid w:val="00755FC6"/>
    <w:rsid w:val="007566C3"/>
    <w:rsid w:val="007612D6"/>
    <w:rsid w:val="00764896"/>
    <w:rsid w:val="00764F88"/>
    <w:rsid w:val="00766CA0"/>
    <w:rsid w:val="00767A48"/>
    <w:rsid w:val="00771B68"/>
    <w:rsid w:val="00772E78"/>
    <w:rsid w:val="00773EAD"/>
    <w:rsid w:val="00774E4D"/>
    <w:rsid w:val="00777FAD"/>
    <w:rsid w:val="00781354"/>
    <w:rsid w:val="007818C1"/>
    <w:rsid w:val="00782B24"/>
    <w:rsid w:val="00782F20"/>
    <w:rsid w:val="00784814"/>
    <w:rsid w:val="00790157"/>
    <w:rsid w:val="0079230E"/>
    <w:rsid w:val="00793460"/>
    <w:rsid w:val="00795472"/>
    <w:rsid w:val="0079593D"/>
    <w:rsid w:val="00796425"/>
    <w:rsid w:val="007972D0"/>
    <w:rsid w:val="007A195D"/>
    <w:rsid w:val="007B2B7C"/>
    <w:rsid w:val="007B3E4E"/>
    <w:rsid w:val="007B49F6"/>
    <w:rsid w:val="007B5C4F"/>
    <w:rsid w:val="007B68D3"/>
    <w:rsid w:val="007C014E"/>
    <w:rsid w:val="007C18E6"/>
    <w:rsid w:val="007D118B"/>
    <w:rsid w:val="007D4CE3"/>
    <w:rsid w:val="007E4C64"/>
    <w:rsid w:val="007E536A"/>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3798"/>
    <w:rsid w:val="00864DA8"/>
    <w:rsid w:val="008662E7"/>
    <w:rsid w:val="00867056"/>
    <w:rsid w:val="0086769E"/>
    <w:rsid w:val="008705C8"/>
    <w:rsid w:val="0087297C"/>
    <w:rsid w:val="00872F36"/>
    <w:rsid w:val="00874B4D"/>
    <w:rsid w:val="008760E2"/>
    <w:rsid w:val="00877443"/>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3511"/>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1197"/>
    <w:rsid w:val="008E2363"/>
    <w:rsid w:val="008E30B6"/>
    <w:rsid w:val="008E40FE"/>
    <w:rsid w:val="008E48AD"/>
    <w:rsid w:val="008F05A4"/>
    <w:rsid w:val="008F087F"/>
    <w:rsid w:val="008F1009"/>
    <w:rsid w:val="008F4703"/>
    <w:rsid w:val="008F4B99"/>
    <w:rsid w:val="008F60EB"/>
    <w:rsid w:val="008F6180"/>
    <w:rsid w:val="008F6AFA"/>
    <w:rsid w:val="008F7F11"/>
    <w:rsid w:val="00901F55"/>
    <w:rsid w:val="0090652B"/>
    <w:rsid w:val="0090721C"/>
    <w:rsid w:val="0090730D"/>
    <w:rsid w:val="0090763C"/>
    <w:rsid w:val="0090768A"/>
    <w:rsid w:val="009101B6"/>
    <w:rsid w:val="00913CC4"/>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23A"/>
    <w:rsid w:val="009B4742"/>
    <w:rsid w:val="009B5623"/>
    <w:rsid w:val="009C0F52"/>
    <w:rsid w:val="009C384D"/>
    <w:rsid w:val="009C5068"/>
    <w:rsid w:val="009D02EF"/>
    <w:rsid w:val="009D3653"/>
    <w:rsid w:val="009D4084"/>
    <w:rsid w:val="009D4713"/>
    <w:rsid w:val="009D6BA2"/>
    <w:rsid w:val="009D6EB3"/>
    <w:rsid w:val="009E1975"/>
    <w:rsid w:val="009E1C38"/>
    <w:rsid w:val="009E2590"/>
    <w:rsid w:val="009E51FA"/>
    <w:rsid w:val="009E7DAD"/>
    <w:rsid w:val="009F0D29"/>
    <w:rsid w:val="009F2D80"/>
    <w:rsid w:val="009F738C"/>
    <w:rsid w:val="009F7CDF"/>
    <w:rsid w:val="00A007EA"/>
    <w:rsid w:val="00A015F9"/>
    <w:rsid w:val="00A0294C"/>
    <w:rsid w:val="00A02CE2"/>
    <w:rsid w:val="00A039D3"/>
    <w:rsid w:val="00A067E0"/>
    <w:rsid w:val="00A068D6"/>
    <w:rsid w:val="00A078C9"/>
    <w:rsid w:val="00A11464"/>
    <w:rsid w:val="00A125E2"/>
    <w:rsid w:val="00A13561"/>
    <w:rsid w:val="00A13B3D"/>
    <w:rsid w:val="00A156EF"/>
    <w:rsid w:val="00A15731"/>
    <w:rsid w:val="00A16580"/>
    <w:rsid w:val="00A1690B"/>
    <w:rsid w:val="00A20F31"/>
    <w:rsid w:val="00A23D4D"/>
    <w:rsid w:val="00A24257"/>
    <w:rsid w:val="00A2431A"/>
    <w:rsid w:val="00A26816"/>
    <w:rsid w:val="00A309E9"/>
    <w:rsid w:val="00A31E27"/>
    <w:rsid w:val="00A32AED"/>
    <w:rsid w:val="00A3360C"/>
    <w:rsid w:val="00A37C0B"/>
    <w:rsid w:val="00A400B3"/>
    <w:rsid w:val="00A46455"/>
    <w:rsid w:val="00A5003C"/>
    <w:rsid w:val="00A5143F"/>
    <w:rsid w:val="00A563F8"/>
    <w:rsid w:val="00A5754F"/>
    <w:rsid w:val="00A57A26"/>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48C9"/>
    <w:rsid w:val="00A761DF"/>
    <w:rsid w:val="00A76816"/>
    <w:rsid w:val="00A77112"/>
    <w:rsid w:val="00A778C1"/>
    <w:rsid w:val="00A77D6A"/>
    <w:rsid w:val="00A81706"/>
    <w:rsid w:val="00A81A95"/>
    <w:rsid w:val="00A82E6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048"/>
    <w:rsid w:val="00AA5668"/>
    <w:rsid w:val="00AA5D00"/>
    <w:rsid w:val="00AA5D20"/>
    <w:rsid w:val="00AA6F8D"/>
    <w:rsid w:val="00AA7963"/>
    <w:rsid w:val="00AB5CDE"/>
    <w:rsid w:val="00AC0F3F"/>
    <w:rsid w:val="00AC26A5"/>
    <w:rsid w:val="00AC2F95"/>
    <w:rsid w:val="00AC36F1"/>
    <w:rsid w:val="00AC4AE6"/>
    <w:rsid w:val="00AC70F5"/>
    <w:rsid w:val="00AD1064"/>
    <w:rsid w:val="00AD10C4"/>
    <w:rsid w:val="00AD638C"/>
    <w:rsid w:val="00AD6A00"/>
    <w:rsid w:val="00AD7456"/>
    <w:rsid w:val="00AD7B94"/>
    <w:rsid w:val="00AE0B72"/>
    <w:rsid w:val="00AE0CB8"/>
    <w:rsid w:val="00AE58F9"/>
    <w:rsid w:val="00AE6F6C"/>
    <w:rsid w:val="00AE7557"/>
    <w:rsid w:val="00AF0884"/>
    <w:rsid w:val="00AF129C"/>
    <w:rsid w:val="00AF1E87"/>
    <w:rsid w:val="00AF5588"/>
    <w:rsid w:val="00AF6C41"/>
    <w:rsid w:val="00B004E4"/>
    <w:rsid w:val="00B01514"/>
    <w:rsid w:val="00B0208F"/>
    <w:rsid w:val="00B02AB8"/>
    <w:rsid w:val="00B02DBB"/>
    <w:rsid w:val="00B02F86"/>
    <w:rsid w:val="00B038BE"/>
    <w:rsid w:val="00B04754"/>
    <w:rsid w:val="00B052F9"/>
    <w:rsid w:val="00B06556"/>
    <w:rsid w:val="00B10F42"/>
    <w:rsid w:val="00B12F46"/>
    <w:rsid w:val="00B1409B"/>
    <w:rsid w:val="00B1528A"/>
    <w:rsid w:val="00B15465"/>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229"/>
    <w:rsid w:val="00B62FDE"/>
    <w:rsid w:val="00B63AFE"/>
    <w:rsid w:val="00B63B24"/>
    <w:rsid w:val="00B63C51"/>
    <w:rsid w:val="00B66369"/>
    <w:rsid w:val="00B67498"/>
    <w:rsid w:val="00B71862"/>
    <w:rsid w:val="00B7479C"/>
    <w:rsid w:val="00B751C3"/>
    <w:rsid w:val="00B75A00"/>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971F6"/>
    <w:rsid w:val="00BA1111"/>
    <w:rsid w:val="00BA1126"/>
    <w:rsid w:val="00BA18A0"/>
    <w:rsid w:val="00BA2934"/>
    <w:rsid w:val="00BA31CE"/>
    <w:rsid w:val="00BA3DBE"/>
    <w:rsid w:val="00BA3F30"/>
    <w:rsid w:val="00BA5D62"/>
    <w:rsid w:val="00BA61D7"/>
    <w:rsid w:val="00BA724E"/>
    <w:rsid w:val="00BA7AC9"/>
    <w:rsid w:val="00BB0061"/>
    <w:rsid w:val="00BB0079"/>
    <w:rsid w:val="00BB28EF"/>
    <w:rsid w:val="00BB2968"/>
    <w:rsid w:val="00BB3C45"/>
    <w:rsid w:val="00BB45AF"/>
    <w:rsid w:val="00BB6035"/>
    <w:rsid w:val="00BB686B"/>
    <w:rsid w:val="00BB747C"/>
    <w:rsid w:val="00BB77B9"/>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19E3"/>
    <w:rsid w:val="00BF3C1B"/>
    <w:rsid w:val="00BF465A"/>
    <w:rsid w:val="00BF4AEF"/>
    <w:rsid w:val="00BF5DAA"/>
    <w:rsid w:val="00BF600C"/>
    <w:rsid w:val="00BF6D84"/>
    <w:rsid w:val="00C006C4"/>
    <w:rsid w:val="00C03B1F"/>
    <w:rsid w:val="00C03D68"/>
    <w:rsid w:val="00C04D34"/>
    <w:rsid w:val="00C10964"/>
    <w:rsid w:val="00C127E9"/>
    <w:rsid w:val="00C13631"/>
    <w:rsid w:val="00C14A28"/>
    <w:rsid w:val="00C15412"/>
    <w:rsid w:val="00C155BB"/>
    <w:rsid w:val="00C16DC0"/>
    <w:rsid w:val="00C201B6"/>
    <w:rsid w:val="00C211AE"/>
    <w:rsid w:val="00C23EBA"/>
    <w:rsid w:val="00C26A86"/>
    <w:rsid w:val="00C27470"/>
    <w:rsid w:val="00C3149F"/>
    <w:rsid w:val="00C31792"/>
    <w:rsid w:val="00C3180F"/>
    <w:rsid w:val="00C3377E"/>
    <w:rsid w:val="00C3498D"/>
    <w:rsid w:val="00C34C3B"/>
    <w:rsid w:val="00C36DEA"/>
    <w:rsid w:val="00C3779F"/>
    <w:rsid w:val="00C43DF4"/>
    <w:rsid w:val="00C44D47"/>
    <w:rsid w:val="00C454F1"/>
    <w:rsid w:val="00C45C1F"/>
    <w:rsid w:val="00C5385F"/>
    <w:rsid w:val="00C5418A"/>
    <w:rsid w:val="00C54D55"/>
    <w:rsid w:val="00C602C3"/>
    <w:rsid w:val="00C610FB"/>
    <w:rsid w:val="00C61486"/>
    <w:rsid w:val="00C65220"/>
    <w:rsid w:val="00C65626"/>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610A"/>
    <w:rsid w:val="00CE7C13"/>
    <w:rsid w:val="00CE7DBD"/>
    <w:rsid w:val="00CF1036"/>
    <w:rsid w:val="00CF1132"/>
    <w:rsid w:val="00CF1394"/>
    <w:rsid w:val="00CF2EEA"/>
    <w:rsid w:val="00CF4330"/>
    <w:rsid w:val="00CF7260"/>
    <w:rsid w:val="00CF7C6F"/>
    <w:rsid w:val="00D00A26"/>
    <w:rsid w:val="00D01692"/>
    <w:rsid w:val="00D01F86"/>
    <w:rsid w:val="00D02E8B"/>
    <w:rsid w:val="00D03998"/>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04DE"/>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770F6"/>
    <w:rsid w:val="00D8033C"/>
    <w:rsid w:val="00D83C68"/>
    <w:rsid w:val="00D83F3D"/>
    <w:rsid w:val="00D84D71"/>
    <w:rsid w:val="00D8547E"/>
    <w:rsid w:val="00D8590C"/>
    <w:rsid w:val="00D9231E"/>
    <w:rsid w:val="00D94E5A"/>
    <w:rsid w:val="00D95239"/>
    <w:rsid w:val="00DA598F"/>
    <w:rsid w:val="00DA7045"/>
    <w:rsid w:val="00DB10EB"/>
    <w:rsid w:val="00DB356C"/>
    <w:rsid w:val="00DB6505"/>
    <w:rsid w:val="00DC6B93"/>
    <w:rsid w:val="00DD094B"/>
    <w:rsid w:val="00DD0AFA"/>
    <w:rsid w:val="00DD787A"/>
    <w:rsid w:val="00DE057D"/>
    <w:rsid w:val="00DE2258"/>
    <w:rsid w:val="00DE4E52"/>
    <w:rsid w:val="00DE6124"/>
    <w:rsid w:val="00DE6790"/>
    <w:rsid w:val="00DF2B9A"/>
    <w:rsid w:val="00DF2D33"/>
    <w:rsid w:val="00DF416D"/>
    <w:rsid w:val="00DF64E5"/>
    <w:rsid w:val="00DF73F1"/>
    <w:rsid w:val="00E03493"/>
    <w:rsid w:val="00E04237"/>
    <w:rsid w:val="00E05C54"/>
    <w:rsid w:val="00E067C5"/>
    <w:rsid w:val="00E06FC0"/>
    <w:rsid w:val="00E07A55"/>
    <w:rsid w:val="00E07B78"/>
    <w:rsid w:val="00E1050F"/>
    <w:rsid w:val="00E11160"/>
    <w:rsid w:val="00E115FF"/>
    <w:rsid w:val="00E11B89"/>
    <w:rsid w:val="00E12B70"/>
    <w:rsid w:val="00E13002"/>
    <w:rsid w:val="00E13CA2"/>
    <w:rsid w:val="00E14405"/>
    <w:rsid w:val="00E14AF4"/>
    <w:rsid w:val="00E14C48"/>
    <w:rsid w:val="00E167AD"/>
    <w:rsid w:val="00E17214"/>
    <w:rsid w:val="00E22249"/>
    <w:rsid w:val="00E223F8"/>
    <w:rsid w:val="00E22CBF"/>
    <w:rsid w:val="00E23675"/>
    <w:rsid w:val="00E2488F"/>
    <w:rsid w:val="00E26787"/>
    <w:rsid w:val="00E273E4"/>
    <w:rsid w:val="00E3204C"/>
    <w:rsid w:val="00E3531E"/>
    <w:rsid w:val="00E36961"/>
    <w:rsid w:val="00E37B84"/>
    <w:rsid w:val="00E40240"/>
    <w:rsid w:val="00E41EC3"/>
    <w:rsid w:val="00E442A2"/>
    <w:rsid w:val="00E4431B"/>
    <w:rsid w:val="00E4582B"/>
    <w:rsid w:val="00E46518"/>
    <w:rsid w:val="00E472CD"/>
    <w:rsid w:val="00E4771B"/>
    <w:rsid w:val="00E47798"/>
    <w:rsid w:val="00E500D8"/>
    <w:rsid w:val="00E5028E"/>
    <w:rsid w:val="00E50408"/>
    <w:rsid w:val="00E5551E"/>
    <w:rsid w:val="00E5682B"/>
    <w:rsid w:val="00E5706B"/>
    <w:rsid w:val="00E61F59"/>
    <w:rsid w:val="00E6515A"/>
    <w:rsid w:val="00E67358"/>
    <w:rsid w:val="00E771CC"/>
    <w:rsid w:val="00E83E30"/>
    <w:rsid w:val="00E83E82"/>
    <w:rsid w:val="00E85243"/>
    <w:rsid w:val="00E85CF7"/>
    <w:rsid w:val="00E86580"/>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3C48"/>
    <w:rsid w:val="00EB403C"/>
    <w:rsid w:val="00EB4415"/>
    <w:rsid w:val="00EB73EA"/>
    <w:rsid w:val="00EC06E3"/>
    <w:rsid w:val="00EC1FB8"/>
    <w:rsid w:val="00EC2CC0"/>
    <w:rsid w:val="00EC33EB"/>
    <w:rsid w:val="00EC6D01"/>
    <w:rsid w:val="00EC7097"/>
    <w:rsid w:val="00ED1903"/>
    <w:rsid w:val="00ED47CD"/>
    <w:rsid w:val="00ED4F02"/>
    <w:rsid w:val="00ED5F61"/>
    <w:rsid w:val="00ED6365"/>
    <w:rsid w:val="00ED6F2D"/>
    <w:rsid w:val="00EE0A4F"/>
    <w:rsid w:val="00EE0C10"/>
    <w:rsid w:val="00EE3C70"/>
    <w:rsid w:val="00EE6297"/>
    <w:rsid w:val="00EE71FC"/>
    <w:rsid w:val="00EE7B71"/>
    <w:rsid w:val="00EF24BF"/>
    <w:rsid w:val="00EF4346"/>
    <w:rsid w:val="00EF7401"/>
    <w:rsid w:val="00F01085"/>
    <w:rsid w:val="00F01D3C"/>
    <w:rsid w:val="00F0448E"/>
    <w:rsid w:val="00F045BD"/>
    <w:rsid w:val="00F04E13"/>
    <w:rsid w:val="00F05788"/>
    <w:rsid w:val="00F115F2"/>
    <w:rsid w:val="00F12DEB"/>
    <w:rsid w:val="00F12E16"/>
    <w:rsid w:val="00F135EB"/>
    <w:rsid w:val="00F14311"/>
    <w:rsid w:val="00F16536"/>
    <w:rsid w:val="00F16A10"/>
    <w:rsid w:val="00F20D38"/>
    <w:rsid w:val="00F218D5"/>
    <w:rsid w:val="00F2216D"/>
    <w:rsid w:val="00F22E58"/>
    <w:rsid w:val="00F23818"/>
    <w:rsid w:val="00F24AAF"/>
    <w:rsid w:val="00F308A0"/>
    <w:rsid w:val="00F333C9"/>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AC7"/>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07FCF"/>
    <w:rPr>
      <w:rFonts w:cs="Tahoma" w:hAnsi="Tahoma" w:asci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CF1036"/>
    <w:rPr>
      <w:color w:val="808080"/>
      <w:bdr w:space="0" w:sz="0" w:color="auto" w:val="none"/>
      <w:shd w:fill="auto" w:color="auto" w:val="clear"/>
    </w:rPr>
  </w:style>
  <w:style w:customStyle="true" w:styleId="eSPISCCParagraphDefaultFont" w:type="character">
    <w:name w:val="eSPIS_CC_Paragraph Default Font"/>
    <w:basedOn w:val="Zadanifontodlomka"/>
    <w:rsid w:val="00CF10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1036"/>
    <w:rPr>
      <w:bdr w:space="0" w:sz="0" w:color="auto" w:val="none"/>
      <w:shd w:fill="FFFFCC" w:color="auto" w:val="clear"/>
      <w:lang w:val="hr-HR"/>
    </w:rPr>
  </w:style>
  <w:style w:customStyle="true" w:styleId="PozadinaSvijetloCrvena" w:type="character">
    <w:name w:val="Pozadina_SvijetloCrvena"/>
    <w:basedOn w:val="eSPISCCParagraphDefaultFont"/>
    <w:rsid w:val="00CF10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10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07FCF"/>
    <w:rPr>
      <w:rFonts w:ascii="Tahoma" w:cs="Tahoma" w:hAns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CF1036"/>
    <w:rPr>
      <w:color w:val="808080"/>
      <w:bdr w:color="auto" w:space="0" w:sz="0" w:val="none"/>
      <w:shd w:color="auto" w:fill="auto" w:val="clear"/>
    </w:rPr>
  </w:style>
  <w:style w:customStyle="1" w:styleId="eSPISCCParagraphDefaultFont" w:type="character">
    <w:name w:val="eSPIS_CC_Paragraph Default Font"/>
    <w:basedOn w:val="Zadanifontodlomka"/>
    <w:rsid w:val="00CF10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1036"/>
    <w:rPr>
      <w:bdr w:color="auto" w:space="0" w:sz="0" w:val="none"/>
      <w:shd w:color="auto" w:fill="FFFFCC" w:val="clear"/>
      <w:lang w:val="hr-HR"/>
    </w:rPr>
  </w:style>
  <w:style w:customStyle="1" w:styleId="PozadinaSvijetloCrvena" w:type="character">
    <w:name w:val="Pozadina_SvijetloCrvena"/>
    <w:basedOn w:val="eSPISCCParagraphDefaultFont"/>
    <w:rsid w:val="00CF10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10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2009.</izvorni_sadrzaj>
    <derivirana_varijabla naziv="DomainObject.Predmet.DatumOsnivanja_1">17. lipnja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Formiran pomoćni omot
priložene prijave tražbina</izvorni_sadrzaj>
    <derivirana_varijabla naziv="DomainObject.Predmet.Opis_1">Formiran pomoćni omot
priložene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St-174/2009</izvorni_sadrzaj>
    <derivirana_varijabla naziv="DomainObject.Predmet.OznakaBroj_1">St-174/2009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St-128/07 rj. o obustavi 18.07.07.prav.09.09.07., spis aa
st-213/06 rj. o obustavi 14.11.06., prav. 28.11.06., spis aa</izvorni_sadrzaj>
    <derivirana_varijabla naziv="DomainObject.Predmet.PrimjedbaSuca_1">veza St-128/07 rj. o obustavi 18.07.07.prav.09.09.07., spis aa
st-213/06 rj. o obustavi 14.11.06., prav. 28.11.06., spis aa</derivirana_varijabla>
  </DomainObject.Predmet.PrimjedbaSuca>
  <DomainObject.Predmet.ProtustrankaFormated>
    <izvorni_sadrzaj>  AN-FO 93 d.o.o. za proizvodnju i promet gospodarskog eksploziva - u stečaju zastupanog po punomoćniku OD MAMIĆ PERIĆ REBERSKI RIMAC</izvorni_sadrzaj>
    <derivirana_varijabla naziv="DomainObject.Predmet.ProtustrankaFormated_1">  AN-FO 93 d.o.o. za proizvodnju i promet gospodarskog eksploziva - u stečaju zastupanog po punomoćniku OD MAMIĆ PERIĆ REBERSKI RIMAC</derivirana_varijabla>
  </DomainObject.Predmet.ProtustrankaFormated>
  <DomainObject.Predmet.ProtustrankaFormatedOIB>
    <izvorni_sadrzaj>  AN-FO 93 d.o.o. za proizvodnju i promet gospodarskog eksploziva - u stečaju, OIB 72809781276 zastupanog po punomoćniku OD MAMIĆ PERIĆ REBERSKI RIMAC</izvorni_sadrzaj>
    <derivirana_varijabla naziv="DomainObject.Predmet.ProtustrankaFormatedOIB_1">  AN-FO 93 d.o.o. za proizvodnju i promet gospodarskog eksploziva - u stečaju, OIB 72809781276 zastupanog po punomoćniku OD MAMIĆ PERIĆ REBERSKI RIMAC</derivirana_varijabla>
  </DomainObject.Predmet.ProtustrankaFormatedOIB>
  <DomainObject.Predmet.ProtustrankaFormatedWithAdress>
    <izvorni_sadrzaj> AN-FO 93 d.o.o. za proizvodnju i promet gospodarskog eksploziva - u stečaju, Ozaljska 73, Zagreb zastupanog po punomoćniku OD MAMIĆ PERIĆ REBERSKI RIMAC</izvorni_sadrzaj>
    <derivirana_varijabla naziv="DomainObject.Predmet.ProtustrankaFormatedWithAdress_1"> AN-FO 93 d.o.o. za proizvodnju i promet gospodarskog eksploziva - u stečaju, Ozaljska 73, Zagreb zastupanog po punomoćniku OD MAMIĆ PERIĆ REBERSKI RIMAC</derivirana_varijabla>
  </DomainObject.Predmet.ProtustrankaFormatedWithAdress>
  <DomainObject.Predmet.ProtustrankaFormatedWithAdressOIB>
    <izvorni_sadrzaj> AN-FO 93 d.o.o. za proizvodnju i promet gospodarskog eksploziva - u stečaju, OIB 72809781276, Ozaljska 73, Zagreb zastupanog po punomoćniku OD MAMIĆ PERIĆ REBERSKI RIMAC</izvorni_sadrzaj>
    <derivirana_varijabla naziv="DomainObject.Predmet.ProtustrankaFormatedWithAdressOIB_1"> AN-FO 93 d.o.o. za proizvodnju i promet gospodarskog eksploziva - u stečaju, OIB 72809781276, Ozaljska 73, Zagreb zastupanog po punomoćniku OD MAMIĆ PERIĆ REBERSKI RIMAC</derivirana_varijabla>
  </DomainObject.Predmet.ProtustrankaFormatedWithAdressOIB>
  <DomainObject.Predmet.ProtustrankaWithAdress>
    <izvorni_sadrzaj>AN-FO 93 d.o.o. za proizvodnju i promet gospodarskog eksploziva - u stečaju Ozaljska 73, Zagreb</izvorni_sadrzaj>
    <derivirana_varijabla naziv="DomainObject.Predmet.ProtustrankaWithAdress_1">AN-FO 93 d.o.o. za proizvodnju i promet gospodarskog eksploziva - u stečaju Ozaljska 73, Zagreb</derivirana_varijabla>
  </DomainObject.Predmet.ProtustrankaWithAdress>
  <DomainObject.Predmet.ProtustrankaWithAdressOIB>
    <izvorni_sadrzaj>AN-FO 93 d.o.o. za proizvodnju i promet gospodarskog eksploziva - u stečaju, OIB 72809781276, Ozaljska 73, Zagreb</izvorni_sadrzaj>
    <derivirana_varijabla naziv="DomainObject.Predmet.ProtustrankaWithAdressOIB_1">AN-FO 93 d.o.o. za proizvodnju i promet gospodarskog eksploziva - u stečaju, OIB 72809781276, Ozaljska 73, Zagreb</derivirana_varijabla>
  </DomainObject.Predmet.ProtustrankaWithAdressOIB>
  <DomainObject.Predmet.ProtustrankaNazivFormated>
    <izvorni_sadrzaj>AN-FO 93 d.o.o. za proizvodnju i promet gospodarskog eksploziva - u stečaju</izvorni_sadrzaj>
    <derivirana_varijabla naziv="DomainObject.Predmet.ProtustrankaNazivFormated_1">AN-FO 93 d.o.o. za proizvodnju i promet gospodarskog eksploziva - u stečaju</derivirana_varijabla>
  </DomainObject.Predmet.ProtustrankaNazivFormated>
  <DomainObject.Predmet.ProtustrankaNazivFormatedOIB>
    <izvorni_sadrzaj>AN-FO 93 d.o.o. za proizvodnju i promet gospodarskog eksploziva - u stečaju, OIB 72809781276</izvorni_sadrzaj>
    <derivirana_varijabla naziv="DomainObject.Predmet.ProtustrankaNazivFormatedOIB_1">AN-FO 93 d.o.o. za proizvodnju i promet gospodarskog eksploziva - u stečaju, OIB 72809781276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Mrčela; Mladen Liška; Mihovil Tomić</izvorni_sadrzaj>
    <derivirana_varijabla naziv="DomainObject.Predmet.StrankaFormated_1">  Vladimir Mrčela; Mladen Liška; Mihovil Tomić</derivirana_varijabla>
  </DomainObject.Predmet.StrankaFormated>
  <DomainObject.Predmet.StrankaFormatedOIB>
    <izvorni_sadrzaj>  Vladimir Mrčela, OIB 54998982303; Mladen Liška, OIB 89034391525; Mihovil Tomić, OIB 79322289138</izvorni_sadrzaj>
    <derivirana_varijabla naziv="DomainObject.Predmet.StrankaFormatedOIB_1">  Vladimir Mrčela, OIB 54998982303; Mladen Liška, OIB 89034391525; Mihovil Tomić, OIB 79322289138</derivirana_varijabla>
  </DomainObject.Predmet.StrankaFormatedOIB>
  <DomainObject.Predmet.StrankaFormatedWithAdress>
    <izvorni_sadrzaj> Vladimir Mrčela, Hercegovačka Ulica 111, Zagreb; Mladen Liška, Kornatska Ulica 1 A, Zagreb; Mihovil Tomić, Ulica Fra Filipa Grabovca 16, Zagreb</izvorni_sadrzaj>
    <derivirana_varijabla naziv="DomainObject.Predmet.StrankaFormatedWithAdress_1"> Vladimir Mrčela, Hercegovačka Ulica 111, Zagreb; Mladen Liška, Kornatska Ulica 1 A, Zagreb; Mihovil Tomić, Ulica Fra Filipa Grabovca 16, Zagreb</derivirana_varijabla>
  </DomainObject.Predmet.StrankaFormatedWithAdress>
  <DomainObject.Predmet.StrankaFormatedWithAdressOIB>
    <izvorni_sadrzaj> Vladimir Mrčela, OIB 54998982303, Hercegovačka Ulica 111, Zagreb; Mladen Liška, OIB 89034391525, Kornatska Ulica 1 A, Zagreb; Mihovil Tomić, OIB 79322289138, Ulica Fra Filipa Grabovca 16, Zagreb</izvorni_sadrzaj>
    <derivirana_varijabla naziv="DomainObject.Predmet.StrankaFormatedWithAdressOIB_1"> Vladimir Mrčela, OIB 54998982303, Hercegovačka Ulica 111, Zagreb; Mladen Liška, OIB 89034391525, Kornatska Ulica 1 A, Zagreb; Mihovil Tomić, OIB 79322289138, Ulica Fra Filipa Grabovca 16, Zagreb</derivirana_varijabla>
  </DomainObject.Predmet.StrankaFormatedWithAdressOIB>
  <DomainObject.Predmet.StrankaWithAdress>
    <izvorni_sadrzaj>Vladimir Mrčela Hercegovačka Ulica 111,Zagreb,Mladen Liška Kornatska Ulica 1 A,Zagreb,Mihovil Tomić Ulica Fra Filipa Grabovca 16,Zagreb</izvorni_sadrzaj>
    <derivirana_varijabla naziv="DomainObject.Predmet.StrankaWithAdress_1">Vladimir Mrčela Hercegovačka Ulica 111,Zagreb,Mladen Liška Kornatska Ulica 1 A,Zagreb,Mihovil Tomić Ulica Fra Filipa Grabovca 16,Zagreb</derivirana_varijabla>
  </DomainObject.Predmet.StrankaWithAdress>
  <DomainObject.Predmet.StrankaWithAdressOIB>
    <izvorni_sadrzaj>Vladimir Mrčela, OIB 54998982303, Hercegovačka Ulica 111,Zagreb,Mladen Liška, OIB 89034391525, Kornatska Ulica 1 A,Zagreb,Mihovil Tomić, OIB 79322289138, Ulica Fra Filipa Grabovca 16,Zagreb</izvorni_sadrzaj>
    <derivirana_varijabla naziv="DomainObject.Predmet.StrankaWithAdressOIB_1">Vladimir Mrčela, OIB 54998982303, Hercegovačka Ulica 111,Zagreb,Mladen Liška, OIB 89034391525, Kornatska Ulica 1 A,Zagreb,Mihovil Tomić, OIB 79322289138, Ulica Fra Filipa Grabovca 16,Zagreb</derivirana_varijabla>
  </DomainObject.Predmet.StrankaWithAdressOIB>
  <DomainObject.Predmet.StrankaNazivFormated>
    <izvorni_sadrzaj>Vladimir Mrčela,Mladen Liška,Mihovil Tomić</izvorni_sadrzaj>
    <derivirana_varijabla naziv="DomainObject.Predmet.StrankaNazivFormated_1">Vladimir Mrčela,Mladen Liška,Mihovil Tomić</derivirana_varijabla>
  </DomainObject.Predmet.StrankaNazivFormated>
  <DomainObject.Predmet.StrankaNazivFormatedOIB>
    <izvorni_sadrzaj>Vladimir Mrčela, OIB 54998982303,Mladen Liška, OIB 89034391525,Mihovil Tomić, OIB 79322289138</izvorni_sadrzaj>
    <derivirana_varijabla naziv="DomainObject.Predmet.StrankaNazivFormatedOIB_1">Vladimir Mrčela, OIB 54998982303,Mladen Liška, OIB 89034391525,Mihovil Tomić, OIB 79322289138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Vladimir Mrčela</item>
      <item>Mladen Liška</item>
      <item>Mihovil Tomić</item>
    </izvorni_sadrzaj>
    <derivirana_varijabla naziv="DomainObject.Predmet.StrankaListFormated_1">
      <item>Vladimir Mrčela</item>
      <item>Mladen Liška</item>
      <item>Mihovil Tomić</item>
    </derivirana_varijabla>
  </DomainObject.Predmet.StrankaListFormated>
  <DomainObject.Predmet.StrankaListFormatedOIB>
    <izvorni_sadrzaj>
      <item>Vladimir Mrčela, OIB 54998982303</item>
      <item>Mladen Liška, OIB 89034391525</item>
      <item>Mihovil Tomić, OIB 79322289138</item>
    </izvorni_sadrzaj>
    <derivirana_varijabla naziv="DomainObject.Predmet.StrankaListFormatedOIB_1">
      <item>Vladimir Mrčela, OIB 54998982303</item>
      <item>Mladen Liška, OIB 89034391525</item>
      <item>Mihovil Tomić, OIB 79322289138</item>
    </derivirana_varijabla>
  </DomainObject.Predmet.StrankaListFormatedOIB>
  <DomainObject.Predmet.StrankaListFormatedWithAdress>
    <izvorni_sadrzaj>
      <item>Vladimir Mrčela, Hercegovačka Ulica 111, Zagreb</item>
      <item>Mladen Liška, Kornatska Ulica 1 A, Zagreb</item>
      <item>Mihovil Tomić, Ulica Fra Filipa Grabovca 16, Zagreb</item>
    </izvorni_sadrzaj>
    <derivirana_varijabla naziv="DomainObject.Predmet.StrankaListFormatedWithAdress_1">
      <item>Vladimir Mrčela, Hercegovačka Ulica 111, Zagreb</item>
      <item>Mladen Liška, Kornatska Ulica 1 A, Zagreb</item>
      <item>Mihovil Tomić, Ulica Fra Filipa Grabovca 16, Zagreb</item>
    </derivirana_varijabla>
  </DomainObject.Predmet.StrankaListFormatedWithAdress>
  <DomainObject.Predmet.StrankaListFormatedWithAdressOIB>
    <izvorni_sadrzaj>
      <item>Vladimir Mrčela, OIB 54998982303, Hercegovačka Ulica 111, Zagreb</item>
      <item>Mladen Liška, OIB 89034391525, Kornatska Ulica 1 A, Zagreb</item>
      <item>Mihovil Tomić, OIB 79322289138, Ulica Fra Filipa Grabovca 16, Zagreb</item>
    </izvorni_sadrzaj>
    <derivirana_varijabla naziv="DomainObject.Predmet.StrankaListFormatedWithAdressOIB_1">
      <item>Vladimir Mrčela, OIB 54998982303, Hercegovačka Ulica 111, Zagreb</item>
      <item>Mladen Liška, OIB 89034391525, Kornatska Ulica 1 A, Zagreb</item>
      <item>Mihovil Tomić, OIB 79322289138, Ulica Fra Filipa Grabovca 16, Zagreb</item>
    </derivirana_varijabla>
  </DomainObject.Predmet.StrankaListFormatedWithAdressOIB>
  <DomainObject.Predmet.StrankaListNazivFormated>
    <izvorni_sadrzaj>
      <item>Vladimir Mrčela</item>
      <item>Mladen Liška</item>
      <item>Mihovil Tomić</item>
    </izvorni_sadrzaj>
    <derivirana_varijabla naziv="DomainObject.Predmet.StrankaListNazivFormated_1">
      <item>Vladimir Mrčela</item>
      <item>Mladen Liška</item>
      <item>Mihovil Tomić</item>
    </derivirana_varijabla>
  </DomainObject.Predmet.StrankaListNazivFormated>
  <DomainObject.Predmet.StrankaListNazivFormatedOIB>
    <izvorni_sadrzaj>
      <item>Vladimir Mrčela, OIB 54998982303</item>
      <item>Mladen Liška, OIB 89034391525</item>
      <item>Mihovil Tomić, OIB 79322289138</item>
    </izvorni_sadrzaj>
    <derivirana_varijabla naziv="DomainObject.Predmet.StrankaListNazivFormatedOIB_1">
      <item>Vladimir Mrčela, OIB 54998982303</item>
      <item>Mladen Liška, OIB 89034391525</item>
      <item>Mihovil Tomić, OIB 79322289138</item>
    </derivirana_varijabla>
  </DomainObject.Predmet.StrankaListNazivFormatedOIB>
  <DomainObject.Predmet.ProtuStrankaListFormated>
    <izvorni_sadrzaj>
      <item>AN-FO 93 d.o.o. za proizvodnju i promet gospodarskog eksploziva - u stečaju zastupanog po punomoćniku OD MAMIĆ PERIĆ REBERSKI RIMAC</item>
    </izvorni_sadrzaj>
    <derivirana_varijabla naziv="DomainObject.Predmet.ProtuStrankaListFormated_1">
      <item>AN-FO 93 d.o.o. za proizvodnju i promet gospodarskog eksploziva - u stečaju zastupanog po punomoćniku OD MAMIĆ PERIĆ REBERSKI RIMAC</item>
    </derivirana_varijabla>
  </DomainObject.Predmet.ProtuStrankaListFormated>
  <DomainObject.Predmet.ProtuStrankaListFormatedOIB>
    <izvorni_sadrzaj>
      <item>AN-FO 93 d.o.o. za proizvodnju i promet gospodarskog eksploziva - u stečaju, OIB 72809781276 zastupanog po punomoćniku OD MAMIĆ PERIĆ REBERSKI RIMAC</item>
    </izvorni_sadrzaj>
    <derivirana_varijabla naziv="DomainObject.Predmet.ProtuStrankaListFormatedOIB_1">
      <item>AN-FO 93 d.o.o. za proizvodnju i promet gospodarskog eksploziva - u stečaju, OIB 72809781276 zastupanog po punomoćniku OD MAMIĆ PERIĆ REBERSKI RIMAC</item>
    </derivirana_varijabla>
  </DomainObject.Predmet.ProtuStrankaListFormatedOIB>
  <DomainObject.Predmet.ProtuStrankaListFormatedWithAdress>
    <izvorni_sadrzaj>
      <item>AN-FO 93 d.o.o. za proizvodnju i promet gospodarskog eksploziva - u stečaju, Ozaljska 73, Zagreb zastupanog po punomoćniku OD MAMIĆ PERIĆ REBERSKI RIMAC</item>
    </izvorni_sadrzaj>
    <derivirana_varijabla naziv="DomainObject.Predmet.ProtuStrankaListFormatedWithAdress_1">
      <item>AN-FO 93 d.o.o. za proizvodnju i promet gospodarskog eksploziva - u stečaju, Ozaljska 73, Zagreb zastupanog po punomoćniku OD MAMIĆ PERIĆ REBERSKI RIMAC</item>
    </derivirana_varijabla>
  </DomainObject.Predmet.ProtuStrankaListFormatedWithAdress>
  <DomainObject.Predmet.ProtuStrankaListFormatedWithAdressOIB>
    <izvorni_sadrzaj>
      <item>AN-FO 93 d.o.o. za proizvodnju i promet gospodarskog eksploziva - u stečaju, OIB 72809781276, Ozaljska 73, Zagreb zastupanog po punomoćniku OD MAMIĆ PERIĆ REBERSKI RIMAC</item>
    </izvorni_sadrzaj>
    <derivirana_varijabla naziv="DomainObject.Predmet.ProtuStrankaListFormatedWithAdressOIB_1">
      <item>AN-FO 93 d.o.o. za proizvodnju i promet gospodarskog eksploziva - u stečaju, OIB 72809781276, Ozaljska 73, Zagreb zastupanog po punomoćniku OD MAMIĆ PERIĆ REBERSKI RIMAC</item>
    </derivirana_varijabla>
  </DomainObject.Predmet.ProtuStrankaListFormatedWithAdressOIB>
  <DomainObject.Predmet.ProtuStrankaListNazivFormated>
    <izvorni_sadrzaj>
      <item>AN-FO 93 d.o.o. za proizvodnju i promet gospodarskog eksploziva - u stečaju</item>
    </izvorni_sadrzaj>
    <derivirana_varijabla naziv="DomainObject.Predmet.ProtuStrankaListNazivFormated_1">
      <item>AN-FO 93 d.o.o. za proizvodnju i promet gospodarskog eksploziva - u stečaju</item>
    </derivirana_varijabla>
  </DomainObject.Predmet.ProtuStrankaListNazivFormated>
  <DomainObject.Predmet.ProtuStrankaListNazivFormatedOIB>
    <izvorni_sadrzaj>
      <item>AN-FO 93 d.o.o. za proizvodnju i promet gospodarskog eksploziva - u stečaju, OIB 72809781276</item>
    </izvorni_sadrzaj>
    <derivirana_varijabla naziv="DomainObject.Predmet.ProtuStrankaListNazivFormatedOIB_1">
      <item>AN-FO 93 d.o.o. za proizvodnju i promet gospodarskog eksploziva - u stečaju, OIB 72809781276</item>
    </derivirana_varijabla>
  </DomainObject.Predmet.ProtuStrankaListNazivFormatedOIB>
  <DomainObject.Predmet.OstaliListFormated>
    <izvorni_sadrzaj>
      <item>VOLKSBANK HRVATSKA d.d.</item>
      <item>FINA</item>
      <item>OD MAMIĆ PERIĆ REBERSKI RIMAC punomoćnik sudionika u postupku AN-FO 93 d.o.o. za proizvodnju i promet gospodarskog eksploziva - u stečaju</item>
      <item>Mladen Vitezić</item>
      <item>Marija Vujčić Turkulin</item>
      <item>ŽDO ZAGREB</item>
      <item>RH MINIST.OBRANE</item>
      <item>RH MUP</item>
      <item>RH MINISTARSTVO FINANCIJA</item>
      <item>OD MAMIĆ PERIĆ REBERSKI RIMAC</item>
      <item>OD ŠKARICA I PARTNERI</item>
      <item>MATEMA PROMET d.o.o.</item>
      <item>TEHNIK-KOMERC d.o.o.</item>
      <item>Miljenko Umičević</item>
    </izvorni_sadrzaj>
    <derivirana_varijabla naziv="DomainObject.Predmet.OstaliListFormated_1">
      <item>VOLKSBANK HRVATSKA d.d.</item>
      <item>FINA</item>
      <item>OD MAMIĆ PERIĆ REBERSKI RIMAC punomoćnik sudionika u postupku AN-FO 93 d.o.o. za proizvodnju i promet gospodarskog eksploziva - u stečaju</item>
      <item>Mladen Vitezić</item>
      <item>Marija Vujčić Turkulin</item>
      <item>ŽDO ZAGREB</item>
      <item>RH MINIST.OBRANE</item>
      <item>RH MUP</item>
      <item>RH MINISTARSTVO FINANCIJA</item>
      <item>OD MAMIĆ PERIĆ REBERSKI RIMAC</item>
      <item>OD ŠKARICA I PARTNERI</item>
      <item>MATEMA PROMET d.o.o.</item>
      <item>TEHNIK-KOMERC d.o.o.</item>
      <item>Miljenko Umičević</item>
    </derivirana_varijabla>
  </DomainObject.Predmet.OstaliListFormated>
  <DomainObject.Predmet.OstaliListFormatedOIB>
    <izvorni_sadrzaj>
      <item>VOLKSBANK HRVATSKA d.d., OIB 86687456680</item>
      <item>FINA, OIB 85821130368</item>
      <item>OD MAMIĆ PERIĆ REBERSKI RIMAC, OIB 32802230502 punomoćnik sudionika u postupku AN-FO 93 d.o.o. za proizvodnju i promet gospodarskog eksploziva - u stečaju</item>
      <item>Mladen Vitezić</item>
      <item>Marija Vujčić Turkulin, OIB 22593287559</item>
      <item>ŽDO ZAGREB</item>
      <item>RH MINIST.OBRANE, OIB 66486182714</item>
      <item>RH MUP</item>
      <item>RH MINISTARSTVO FINANCIJA, OIB 18683136487</item>
      <item>OD MAMIĆ PERIĆ REBERSKI RIMAC, OIB 32802230502</item>
      <item>OD ŠKARICA I PARTNERI, OIB 74856132042</item>
      <item>MATEMA PROMET d.o.o., OIB 23143781001</item>
      <item>TEHNIK-KOMERC d.o.o., OIB 18618975941</item>
      <item>Miljenko Umičević</item>
    </izvorni_sadrzaj>
    <derivirana_varijabla naziv="DomainObject.Predmet.OstaliListFormatedOIB_1">
      <item>VOLKSBANK HRVATSKA d.d., OIB 86687456680</item>
      <item>FINA, OIB 85821130368</item>
      <item>OD MAMIĆ PERIĆ REBERSKI RIMAC, OIB 32802230502 punomoćnik sudionika u postupku AN-FO 93 d.o.o. za proizvodnju i promet gospodarskog eksploziva - u stečaju</item>
      <item>Mladen Vitezić</item>
      <item>Marija Vujčić Turkulin, OIB 22593287559</item>
      <item>ŽDO ZAGREB</item>
      <item>RH MINIST.OBRANE, OIB 66486182714</item>
      <item>RH MUP</item>
      <item>RH MINISTARSTVO FINANCIJA, OIB 18683136487</item>
      <item>OD MAMIĆ PERIĆ REBERSKI RIMAC, OIB 32802230502</item>
      <item>OD ŠKARICA I PARTNERI, OIB 74856132042</item>
      <item>MATEMA PROMET d.o.o., OIB 23143781001</item>
      <item>TEHNIK-KOMERC d.o.o., OIB 18618975941</item>
      <item>Miljenko Umičević</item>
    </derivirana_varijabla>
  </DomainObject.Predmet.OstaliListFormatedOIB>
  <DomainObject.Predmet.OstaliListFormatedWithAdress>
    <izvorni_sadrzaj>
      <item>VOLKSBANK HRVATSKA d.d., Varšavska 9, 10000 Zagreb</item>
      <item>FINA</item>
      <item>OD MAMIĆ PERIĆ REBERSKI RIMAC, Ilica 1a, 10000 Zagreb punomoćnik sudionika u postupku AN-FO 93 d.o.o. za proizvodnju i promet gospodarskog eksploziva - u stečaju</item>
      <item>Mladen Vitezić, Lj. Gaja 46, 10000 Zagreb</item>
      <item>Marija Vujčić Turkulin, Vrtlarska 3, 10000 Zagreb</item>
      <item>ŽDO ZAGREB</item>
      <item>RH MINIST.OBRANE</item>
      <item>RH MUP</item>
      <item>RH MINISTARSTVO FINANCIJA</item>
      <item>OD MAMIĆ PERIĆ REBERSKI RIMAC, Ilica 1 a, 10000 Zagreb</item>
      <item>OD ŠKARICA I PARTNERI, Đorđićeva 3 b, 10000 Zagreb</item>
      <item>MATEMA PROMET d.o.o., Ozaljska 11, 10000 Zagreb</item>
      <item>TEHNIK-KOMERC d.o.o., Franje Čandeka 46, 51000 Rijeka</item>
      <item>Miljenko Umičević, Dr. P. Markovca 7, 10000 Zagreb</item>
    </izvorni_sadrzaj>
    <derivirana_varijabla naziv="DomainObject.Predmet.OstaliListFormatedWithAdress_1">
      <item>VOLKSBANK HRVATSKA d.d., Varšavska 9, 10000 Zagreb</item>
      <item>FINA</item>
      <item>OD MAMIĆ PERIĆ REBERSKI RIMAC, Ilica 1a, 10000 Zagreb punomoćnik sudionika u postupku AN-FO 93 d.o.o. za proizvodnju i promet gospodarskog eksploziva - u stečaju</item>
      <item>Mladen Vitezić, Lj. Gaja 46, 10000 Zagreb</item>
      <item>Marija Vujčić Turkulin, Vrtlarska 3, 10000 Zagreb</item>
      <item>ŽDO ZAGREB</item>
      <item>RH MINIST.OBRANE</item>
      <item>RH MUP</item>
      <item>RH MINISTARSTVO FINANCIJA</item>
      <item>OD MAMIĆ PERIĆ REBERSKI RIMAC, Ilica 1 a, 10000 Zagreb</item>
      <item>OD ŠKARICA I PARTNERI, Đorđićeva 3 b, 10000 Zagreb</item>
      <item>MATEMA PROMET d.o.o., Ozaljska 11, 10000 Zagreb</item>
      <item>TEHNIK-KOMERC d.o.o., Franje Čandeka 46, 51000 Rijeka</item>
      <item>Miljenko Umičević, Dr. P. Markovca 7, 10000 Zagreb</item>
    </derivirana_varijabla>
  </DomainObject.Predmet.OstaliListFormatedWithAdress>
  <DomainObject.Predmet.OstaliListFormatedWithAdressOIB>
    <izvorni_sadrzaj>
      <item>VOLKSBANK HRVATSKA d.d., OIB 86687456680, Varšavska 9, 10000 Zagreb</item>
      <item>FINA, OIB 85821130368</item>
      <item>OD MAMIĆ PERIĆ REBERSKI RIMAC, OIB 32802230502, Ilica 1a, 10000 Zagreb punomoćnik sudionika u postupku AN-FO 93 d.o.o. za proizvodnju i promet gospodarskog eksploziva - u stečaju</item>
      <item>Mladen Vitezić, Lj. Gaja 46, 10000 Zagreb</item>
      <item>Marija Vujčić Turkulin, OIB 22593287559, Vrtlarska 3, 10000 Zagreb</item>
      <item>ŽDO ZAGREB</item>
      <item>RH MINIST.OBRANE, OIB 66486182714</item>
      <item>RH MUP</item>
      <item>RH MINISTARSTVO FINANCIJA, OIB 18683136487</item>
      <item>OD MAMIĆ PERIĆ REBERSKI RIMAC, OIB 32802230502, Ilica 1 a, 10000 Zagreb</item>
      <item>OD ŠKARICA I PARTNERI, OIB 74856132042, Đorđićeva 3 b, 10000 Zagreb</item>
      <item>MATEMA PROMET d.o.o., OIB 23143781001, Ozaljska 11, 10000 Zagreb</item>
      <item>TEHNIK-KOMERC d.o.o., OIB 18618975941, Franje Čandeka 46, 51000 Rijeka</item>
      <item>Miljenko Umičević, Dr. P. Markovca 7, 10000 Zagreb</item>
    </izvorni_sadrzaj>
    <derivirana_varijabla naziv="DomainObject.Predmet.OstaliListFormatedWithAdressOIB_1">
      <item>VOLKSBANK HRVATSKA d.d., OIB 86687456680, Varšavska 9, 10000 Zagreb</item>
      <item>FINA, OIB 85821130368</item>
      <item>OD MAMIĆ PERIĆ REBERSKI RIMAC, OIB 32802230502, Ilica 1a, 10000 Zagreb punomoćnik sudionika u postupku AN-FO 93 d.o.o. za proizvodnju i promet gospodarskog eksploziva - u stečaju</item>
      <item>Mladen Vitezić, Lj. Gaja 46, 10000 Zagreb</item>
      <item>Marija Vujčić Turkulin, OIB 22593287559, Vrtlarska 3, 10000 Zagreb</item>
      <item>ŽDO ZAGREB</item>
      <item>RH MINIST.OBRANE, OIB 66486182714</item>
      <item>RH MUP</item>
      <item>RH MINISTARSTVO FINANCIJA, OIB 18683136487</item>
      <item>OD MAMIĆ PERIĆ REBERSKI RIMAC, OIB 32802230502, Ilica 1 a, 10000 Zagreb</item>
      <item>OD ŠKARICA I PARTNERI, OIB 74856132042, Đorđićeva 3 b, 10000 Zagreb</item>
      <item>MATEMA PROMET d.o.o., OIB 23143781001, Ozaljska 11, 10000 Zagreb</item>
      <item>TEHNIK-KOMERC d.o.o., OIB 18618975941, Franje Čandeka 46, 51000 Rijeka</item>
      <item>Miljenko Umičević, Dr. P. Markovca 7, 10000 Zagreb</item>
    </derivirana_varijabla>
  </DomainObject.Predmet.OstaliListFormatedWithAdressOIB>
  <DomainObject.Predmet.OstaliListNazivFormated>
    <izvorni_sadrzaj>
      <item>VOLKSBANK HRVATSKA d.d.</item>
      <item>FINA</item>
      <item>OD MAMIĆ PERIĆ REBERSKI RIMAC</item>
      <item>Mladen Vitezić</item>
      <item>Marija Vujčić Turkulin</item>
      <item>ŽDO ZAGREB</item>
      <item>RH MINIST.OBRANE</item>
      <item>RH MUP</item>
      <item>RH MINISTARSTVO FINANCIJA</item>
      <item>OD MAMIĆ PERIĆ REBERSKI RIMAC</item>
      <item>OD ŠKARICA I PARTNERI</item>
      <item>MATEMA PROMET d.o.o.</item>
      <item>TEHNIK-KOMERC d.o.o.</item>
      <item>Miljenko Umičević</item>
    </izvorni_sadrzaj>
    <derivirana_varijabla naziv="DomainObject.Predmet.OstaliListNazivFormated_1">
      <item>VOLKSBANK HRVATSKA d.d.</item>
      <item>FINA</item>
      <item>OD MAMIĆ PERIĆ REBERSKI RIMAC</item>
      <item>Mladen Vitezić</item>
      <item>Marija Vujčić Turkulin</item>
      <item>ŽDO ZAGREB</item>
      <item>RH MINIST.OBRANE</item>
      <item>RH MUP</item>
      <item>RH MINISTARSTVO FINANCIJA</item>
      <item>OD MAMIĆ PERIĆ REBERSKI RIMAC</item>
      <item>OD ŠKARICA I PARTNERI</item>
      <item>MATEMA PROMET d.o.o.</item>
      <item>TEHNIK-KOMERC d.o.o.</item>
      <item>Miljenko Umičević</item>
    </derivirana_varijabla>
  </DomainObject.Predmet.OstaliListNazivFormated>
  <DomainObject.Predmet.OstaliListNazivFormatedOIB>
    <izvorni_sadrzaj>
      <item>VOLKSBANK HRVATSKA d.d., OIB 86687456680</item>
      <item>FINA, OIB 85821130368</item>
      <item>OD MAMIĆ PERIĆ REBERSKI RIMAC, OIB 32802230502</item>
      <item>Mladen Vitezić</item>
      <item>Marija Vujčić Turkulin, OIB 22593287559</item>
      <item>ŽDO ZAGREB</item>
      <item>RH MINIST.OBRANE, OIB 66486182714</item>
      <item>RH MUP</item>
      <item>RH MINISTARSTVO FINANCIJA, OIB 18683136487</item>
      <item>OD MAMIĆ PERIĆ REBERSKI RIMAC, OIB 32802230502</item>
      <item>OD ŠKARICA I PARTNERI, OIB 74856132042</item>
      <item>MATEMA PROMET d.o.o., OIB 23143781001</item>
      <item>TEHNIK-KOMERC d.o.o., OIB 18618975941</item>
      <item>Miljenko Umičević</item>
    </izvorni_sadrzaj>
    <derivirana_varijabla naziv="DomainObject.Predmet.OstaliListNazivFormatedOIB_1">
      <item>VOLKSBANK HRVATSKA d.d., OIB 86687456680</item>
      <item>FINA, OIB 85821130368</item>
      <item>OD MAMIĆ PERIĆ REBERSKI RIMAC, OIB 32802230502</item>
      <item>Mladen Vitezić</item>
      <item>Marija Vujčić Turkulin, OIB 22593287559</item>
      <item>ŽDO ZAGREB</item>
      <item>RH MINIST.OBRANE, OIB 66486182714</item>
      <item>RH MUP</item>
      <item>RH MINISTARSTVO FINANCIJA, OIB 18683136487</item>
      <item>OD MAMIĆ PERIĆ REBERSKI RIMAC, OIB 32802230502</item>
      <item>OD ŠKARICA I PARTNERI, OIB 74856132042</item>
      <item>MATEMA PROMET d.o.o., OIB 23143781001</item>
      <item>TEHNIK-KOMERC d.o.o., OIB 18618975941</item>
      <item>Miljenko Umičević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Mihovil Tomić i dr.</izvorni_sadrzaj>
    <derivirana_varijabla naziv="DomainObject.Predmet.StrankaIDrugi_1">Mihovil Tomić i dr.</derivirana_varijabla>
  </DomainObject.Predmet.StrankaIDrugi>
  <DomainObject.Predmet.ProtustrankaIDrugi>
    <izvorni_sadrzaj>AN-FO 93 d.o.o. za proizvodnju i promet gospodarskog eksploziva - u stečaju</izvorni_sadrzaj>
    <derivirana_varijabla naziv="DomainObject.Predmet.ProtustrankaIDrugi_1">AN-FO 93 d.o.o. za proizvodnju i promet gospodarskog eksploziva - u stečaju</derivirana_varijabla>
  </DomainObject.Predmet.ProtustrankaIDrugi>
  <DomainObject.Predmet.StrankaIDrugiAdressOIB>
    <izvorni_sadrzaj>Mihovil Tomić, OIB 79322289138, Ulica Fra Filipa Grabovca 16, Zagreb i dr.</izvorni_sadrzaj>
    <derivirana_varijabla naziv="DomainObject.Predmet.StrankaIDrugiAdressOIB_1">Mihovil Tomić, OIB 79322289138, Ulica Fra Filipa Grabovca 16, Zagreb i dr.</derivirana_varijabla>
  </DomainObject.Predmet.StrankaIDrugiAdressOIB>
  <DomainObject.Predmet.ProtustrankaIDrugiAdressOIB>
    <izvorni_sadrzaj>AN-FO 93 d.o.o. za proizvodnju i promet gospodarskog eksploziva - u stečaju, OIB 72809781276, Ozaljska 73, Zagreb</izvorni_sadrzaj>
    <derivirana_varijabla naziv="DomainObject.Predmet.ProtustrankaIDrugiAdressOIB_1">AN-FO 93 d.o.o. za proizvodnju i promet gospodarskog eksploziva - u stečaju, OIB 72809781276, Ozaljska 73,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AN-FO 93 d.o.o. za proizvodnju i promet gospodarskog eksploziva - u stečaju</item>
      <item>Vladimir Mrčela</item>
      <item>Mladen Liška</item>
      <item>Mihovil Tomić</item>
      <item>VOLKSBANK HRVATSKA d.d.</item>
      <item>FINA</item>
      <item>OD MAMIĆ PERIĆ REBERSKI RIMAC</item>
      <item>Mladen Vitezić</item>
      <item>Marija Vujčić Turkulin</item>
      <item>ŽDO ZAGREB</item>
      <item>RH MINIST.OBRANE</item>
      <item>RH MUP</item>
      <item>RH MINISTARSTVO FINANCIJA</item>
      <item>OD MAMIĆ PERIĆ REBERSKI RIMAC</item>
      <item>OD ŠKARICA I PARTNERI</item>
      <item>MATEMA PROMET d.o.o.</item>
      <item>TEHNIK-KOMERC d.o.o.</item>
      <item>Miljenko Umičević</item>
    </izvorni_sadrzaj>
    <derivirana_varijabla naziv="DomainObject.Predmet.SudioniciListNaziv_1">
      <item>AN-FO 93 d.o.o. za proizvodnju i promet gospodarskog eksploziva - u stečaju</item>
      <item>Vladimir Mrčela</item>
      <item>Mladen Liška</item>
      <item>Mihovil Tomić</item>
      <item>VOLKSBANK HRVATSKA d.d.</item>
      <item>FINA</item>
      <item>OD MAMIĆ PERIĆ REBERSKI RIMAC</item>
      <item>Mladen Vitezić</item>
      <item>Marija Vujčić Turkulin</item>
      <item>ŽDO ZAGREB</item>
      <item>RH MINIST.OBRANE</item>
      <item>RH MUP</item>
      <item>RH MINISTARSTVO FINANCIJA</item>
      <item>OD MAMIĆ PERIĆ REBERSKI RIMAC</item>
      <item>OD ŠKARICA I PARTNERI</item>
      <item>MATEMA PROMET d.o.o.</item>
      <item>TEHNIK-KOMERC d.o.o.</item>
      <item>Miljenko Umičević</item>
    </derivirana_varijabla>
  </DomainObject.Predmet.SudioniciListNaziv>
  <DomainObject.Predmet.SudioniciListAdressOIB>
    <izvorni_sadrzaj>
      <item>AN-FO 93 d.o.o. za proizvodnju i promet gospodarskog eksploziva - u stečaju, OIB 72809781276, Ozaljska 73,Zagreb</item>
      <item>Vladimir Mrčela, OIB 54998982303, Hercegovačka Ulica 111,Zagreb</item>
      <item>Mladen Liška, OIB 89034391525, Kornatska Ulica 1 A,Zagreb</item>
      <item>Mihovil Tomić, OIB 79322289138, Ulica Fra Filipa Grabovca 16,Zagreb</item>
      <item>VOLKSBANK HRVATSKA d.d., OIB 86687456680, Varšavska 9,10000 Zagreb</item>
      <item>FINA, OIB 85821130368</item>
      <item>OD MAMIĆ PERIĆ REBERSKI RIMAC, OIB 32802230502, Ilica 1a,10000 Zagreb</item>
      <item>Mladen Vitezić, Lj. Gaja 46,10000 Zagreb</item>
      <item>Marija Vujčić Turkulin, OIB 22593287559, Vrtlarska 3,10000 Zagreb</item>
      <item>ŽDO ZAGREB</item>
      <item>RH MINIST.OBRANE, OIB 66486182714</item>
      <item>RH MUP</item>
      <item>RH MINISTARSTVO FINANCIJA, OIB 18683136487</item>
      <item>OD MAMIĆ PERIĆ REBERSKI RIMAC, OIB 32802230502, Ilica 1 a,10000 Zagreb</item>
      <item>OD ŠKARICA I PARTNERI, OIB 74856132042, Đorđićeva 3 b,10000 Zagreb</item>
      <item>MATEMA PROMET d.o.o., OIB 23143781001, Ozaljska 11,10000 Zagreb</item>
      <item>TEHNIK-KOMERC d.o.o., OIB 18618975941, Franje Čandeka 46,51000 Rijeka</item>
      <item>Miljenko Umičević, Dr. P. Markovca 7,10000 Zagreb</item>
    </izvorni_sadrzaj>
    <derivirana_varijabla naziv="DomainObject.Predmet.SudioniciListAdressOIB_1">
      <item>AN-FO 93 d.o.o. za proizvodnju i promet gospodarskog eksploziva - u stečaju, OIB 72809781276, Ozaljska 73,Zagreb</item>
      <item>Vladimir Mrčela, OIB 54998982303, Hercegovačka Ulica 111,Zagreb</item>
      <item>Mladen Liška, OIB 89034391525, Kornatska Ulica 1 A,Zagreb</item>
      <item>Mihovil Tomić, OIB 79322289138, Ulica Fra Filipa Grabovca 16,Zagreb</item>
      <item>VOLKSBANK HRVATSKA d.d., OIB 86687456680, Varšavska 9,10000 Zagreb</item>
      <item>FINA, OIB 85821130368</item>
      <item>OD MAMIĆ PERIĆ REBERSKI RIMAC, OIB 32802230502, Ilica 1a,10000 Zagreb</item>
      <item>Mladen Vitezić, Lj. Gaja 46,10000 Zagreb</item>
      <item>Marija Vujčić Turkulin, OIB 22593287559, Vrtlarska 3,10000 Zagreb</item>
      <item>ŽDO ZAGREB</item>
      <item>RH MINIST.OBRANE, OIB 66486182714</item>
      <item>RH MUP</item>
      <item>RH MINISTARSTVO FINANCIJA, OIB 18683136487</item>
      <item>OD MAMIĆ PERIĆ REBERSKI RIMAC, OIB 32802230502, Ilica 1 a,10000 Zagreb</item>
      <item>OD ŠKARICA I PARTNERI, OIB 74856132042, Đorđićeva 3 b,10000 Zagreb</item>
      <item>MATEMA PROMET d.o.o., OIB 23143781001, Ozaljska 11,10000 Zagreb</item>
      <item>TEHNIK-KOMERC d.o.o., OIB 18618975941, Franje Čandeka 46,51000 Rijeka</item>
      <item>Miljenko Umičević, Dr. P. Markovca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72809781276</item>
      <item>, OIB 54998982303</item>
      <item>, OIB 89034391525</item>
      <item>, OIB 79322289138</item>
      <item>, OIB 86687456680</item>
      <item>, OIB 85821130368</item>
      <item>, OIB 32802230502</item>
      <item>, OIB null</item>
      <item>, OIB 22593287559</item>
      <item>, OIB null</item>
      <item>, OIB 66486182714</item>
      <item>, OIB null</item>
      <item>, OIB 18683136487</item>
      <item>, OIB 32802230502</item>
      <item>, OIB 74856132042</item>
      <item>, OIB 23143781001</item>
      <item>, OIB 18618975941</item>
      <item>, OIB null</item>
    </izvorni_sadrzaj>
    <derivirana_varijabla naziv="DomainObject.Predmet.SudioniciListNazivOIB_1">
      <item>, OIB 72809781276</item>
      <item>, OIB 54998982303</item>
      <item>, OIB 89034391525</item>
      <item>, OIB 79322289138</item>
      <item>, OIB 86687456680</item>
      <item>, OIB 85821130368</item>
      <item>, OIB 32802230502</item>
      <item>, OIB null</item>
      <item>, OIB 22593287559</item>
      <item>, OIB null</item>
      <item>, OIB 66486182714</item>
      <item>, OIB null</item>
      <item>, OIB 18683136487</item>
      <item>, OIB 32802230502</item>
      <item>, OIB 74856132042</item>
      <item>, OIB 23143781001</item>
      <item>, OIB 18618975941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2524</properties:Characters>
  <properties:Lines>61</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XXXI-ST-206/05</vt:lpstr>
    </vt:vector>
  </properties:TitlesOfParts>
  <properties:LinksUpToDate>false</properties:LinksUpToDate>
  <properties:CharactersWithSpaces>3077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2017-02-10T09:15:00Z</dcterms:created>
  <dc:creator>kraljicn</dc:creator>
  <cp:lastModifiedBy>Vinka Mihalinčić</cp:lastModifiedBy>
  <cp:lastPrinted>2017-02-10T09:07:00Z</cp:lastPrinted>
  <dcterms:modified xmlns:xsi="http://www.w3.org/2001/XMLSchema-instance" xsi:type="dcterms:W3CDTF">2017-02-13T08:18:00Z</dcterms:modified>
  <cp:revision>5</cp:revision>
  <dc:title>XXXI-ST-206/05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