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1e0a" w14:paraId="38d1e0a" w:rsidRDefault="00A33846" w:rsidP="00A3384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33846" w:rsidR="00AE649C" w:rsidRPr="00B76F3C">
      <w:pPr>
        <w:pStyle w:val="NormaleSPIS"/>
        <w:spacing w:after="0"/>
      </w:pPr>
    </w:p>
    <w:p w:rsidRDefault="00A33846" w:rsidP="00A33846" w:rsidR="00A3384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33846" w:rsidP="00A33846" w:rsidR="00A3384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33846" w:rsidP="00A33846" w:rsidR="00A33846" w:rsidRPr="00A3384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33846" w:rsidP="00A33846" w:rsidR="00A33846">
      <w:pPr>
        <w:spacing w:after="0"/>
        <w:jc w:val="right"/>
      </w:pPr>
      <w:r>
        <w:t>Poslovni broj: 2 St-514/2018-3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center"/>
      </w:pPr>
      <w:r>
        <w:t>U  I M E   R E P U B L I K E   H R V A T S K E</w:t>
      </w:r>
    </w:p>
    <w:p w:rsidRDefault="00A33846" w:rsidP="00A33846" w:rsidR="00A33846">
      <w:pPr>
        <w:spacing w:after="0"/>
        <w:jc w:val="center"/>
      </w:pPr>
    </w:p>
    <w:p w:rsidRDefault="00A33846" w:rsidP="00A33846" w:rsidR="00A33846">
      <w:pPr>
        <w:spacing w:after="0"/>
        <w:jc w:val="center"/>
      </w:pPr>
      <w:r>
        <w:t xml:space="preserve"> R J E Š E N J E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PATRIA VUKOVAR d.o.o. za trgovinu i usluge, Zagreb, Vlaška 33, MBS: 080899178, OIB: 92098618585, 5. prosinca 2018.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center"/>
      </w:pPr>
      <w:r>
        <w:t>r i j e š i o   j e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  <w:rPr>
          <w:szCs w:val="20"/>
        </w:rPr>
      </w:pPr>
      <w:r>
        <w:tab/>
        <w:t>1. Otvara se skraćeni stečajni postupak nad dužnikom PATRIA VUKOVAR d.o.o. za trgovinu i usluge, Zagreb, Vlaška 33, MBS: 080899178, OIB: 92098618585.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  <w:r>
        <w:tab/>
        <w:t>2. Za stečajnog upravitelja imenuje se DAVID JAKOVLJEVIĆ, Zagreb, Trg Nikole Šubića Zrinskog 10, OIB: 63014812654.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  <w:rPr>
          <w:szCs w:val="20"/>
        </w:rPr>
      </w:pPr>
      <w:r>
        <w:tab/>
        <w:t>3. Zaključuje se skraćeni stečajni postupak nad dužnikom PATRIA VUKOVAR d.o.o. za trgovinu i usluge, Zagreb, Vlaška 33, MBS: 080899178, OIB: 92098618585.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  <w:r>
        <w:tab/>
        <w:t>4. Stečajni postupak je otvoren i zaključen s danom 5. prosinca 2018. godine u 12,30 sati, kada je ovo rješenje objavljeno na e-oglasnoj ploči ovoga suda.</w:t>
      </w:r>
    </w:p>
    <w:p w:rsidRDefault="00A33846" w:rsidP="00A33846" w:rsidR="00A33846">
      <w:pPr>
        <w:pStyle w:val="Bezproreda"/>
        <w:spacing w:after="0"/>
        <w:jc w:val="both"/>
      </w:pPr>
    </w:p>
    <w:p w:rsidRDefault="00A33846" w:rsidP="00A33846" w:rsidR="00A3384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33846" w:rsidP="00A33846" w:rsidR="00A33846">
      <w:pPr>
        <w:spacing w:after="0"/>
        <w:jc w:val="both"/>
        <w:rPr>
          <w:rFonts w:cs="Times New Roman"/>
        </w:rPr>
      </w:pPr>
    </w:p>
    <w:p w:rsidRDefault="00A33846" w:rsidP="00A33846" w:rsidR="00A3384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center"/>
      </w:pPr>
      <w:r>
        <w:t>Obrazloženje</w:t>
      </w:r>
    </w:p>
    <w:p w:rsidRDefault="00A33846" w:rsidP="00A33846" w:rsidR="00A33846">
      <w:pPr>
        <w:spacing w:after="0"/>
        <w:jc w:val="center"/>
      </w:pPr>
    </w:p>
    <w:p w:rsidRDefault="00A33846" w:rsidP="00A33846" w:rsidR="00A3384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St-514/2018-2,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33846" w:rsidP="00A33846" w:rsidR="00A33846">
      <w:pPr>
        <w:pStyle w:val="Bezproreda"/>
        <w:spacing w:after="0"/>
        <w:jc w:val="both"/>
      </w:pPr>
    </w:p>
    <w:p w:rsidRDefault="00A33846" w:rsidP="00A33846" w:rsidR="00A3384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33846" w:rsidP="00A33846" w:rsidR="00A33846">
      <w:pPr>
        <w:spacing w:after="0"/>
        <w:ind w:firstLine="851"/>
        <w:jc w:val="both"/>
      </w:pPr>
    </w:p>
    <w:p w:rsidRDefault="00A33846" w:rsidP="00A33846" w:rsidR="00A33846">
      <w:pPr>
        <w:spacing w:after="0"/>
        <w:jc w:val="center"/>
      </w:pPr>
      <w:r>
        <w:t>U Bjelovaru 5. prosinca 2018.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ind w:firstLine="720" w:left="4320"/>
      </w:pPr>
      <w:r>
        <w:t>SUDSKI SAVJETNIK</w:t>
      </w:r>
    </w:p>
    <w:p w:rsidRDefault="00A33846" w:rsidP="00A33846" w:rsidR="00A33846">
      <w:pPr>
        <w:spacing w:after="0"/>
        <w:ind w:firstLine="4111"/>
      </w:pPr>
      <w:r>
        <w:tab/>
        <w:t xml:space="preserve">     MIROSLAV LOVREKOVIĆ, v.r.</w:t>
      </w:r>
    </w:p>
    <w:p w:rsidRDefault="00A33846" w:rsidP="00A33846" w:rsidR="00A3384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33846" w:rsidP="00A33846" w:rsidR="00A3384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33846" w:rsidP="00A33846" w:rsidR="00A3384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33846">
      <w:pPr>
        <w:spacing w:after="0"/>
        <w:jc w:val="both"/>
      </w:pPr>
    </w:p>
    <w:p w:rsidRDefault="00A33846" w:rsidP="00A3384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338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4426654"/>
      <w:docPartObj>
        <w:docPartGallery w:val="Page Numbers (Top of Page)"/>
        <w:docPartUnique/>
      </w:docPartObj>
    </w:sdtPr>
    <w:sdtContent>
      <w:p w:rsidRDefault="00A33846" w:rsidP="00A33846" w:rsidR="00A3384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B2F">
          <w:t>2</w:t>
        </w:r>
        <w:r>
          <w:fldChar w:fldCharType="end"/>
        </w:r>
      </w:p>
    </w:sdtContent>
  </w:sdt>
  <w:p w:rsidRDefault="00A33846" w:rsidP="00A33846" w:rsidR="008333A9">
    <w:pPr>
      <w:spacing w:after="0"/>
      <w:jc w:val="right"/>
    </w:pPr>
    <w:r>
      <w:t>Poslovni broj: 2 St-514/2018-3</w:t>
    </w:r>
  </w:p>
  <w:p w:rsidRDefault="00A33846" w:rsidP="00A33846" w:rsidR="00A3384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2F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84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90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5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St-514/2018-3</izvorni_sadrzaj>
    <derivirana_varijabla naziv="DomainObject.Oznaka_1">St-514/2018-3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 trgovinu i usluge zastupanog po punomoćniku Boris Šimunić</izvorni_sadrzaj>
    <derivirana_varijabla naziv="DomainObject.Predmet.ProtustrankaFormated_1">  PATRIA VUKOVAR d.o.o. za trgovinu i usluge zastupanog po punomoćniku Boris Šimunić</derivirana_varijabla>
  </DomainObject.Predmet.ProtustrankaFormated>
  <DomainObject.Predmet.ProtustrankaFormatedOIB>
    <izvorni_sadrzaj>  PATRIA VUKOVAR d.o.o. za trgovinu i usluge, OIB 92098618585 zastupanog po punomoćniku Boris Šimunić</izvorni_sadrzaj>
    <derivirana_varijabla naziv="DomainObject.Predmet.ProtustrankaFormatedOIB_1">  PATRIA VUKOVAR d.o.o. za trgovinu i usluge, OIB 92098618585 zastupanog po punomoćniku Boris Šimunić</derivirana_varijabla>
  </DomainObject.Predmet.ProtustrankaFormatedOIB>
  <DomainObject.Predmet.ProtustrankaFormatedWithAdress>
    <izvorni_sadrzaj> PATRIA VUKOVAR d.o.o. za trgovinu i usluge, Vlaška 33, 10000 Zagreb zastupanog po punomoćniku Boris Šimunić</izvorni_sadrzaj>
    <derivirana_varijabla naziv="DomainObject.Predmet.ProtustrankaFormatedWithAdress_1"> PATRIA VUKOVAR d.o.o. za trgovinu i usluge, Vlaška 33, 10000 Zagreb zastupanog po punomoćniku Boris Šimunić</derivirana_varijabla>
  </DomainObject.Predmet.ProtustrankaFormatedWithAdress>
  <DomainObject.Predmet.ProtustrankaFormatedWithAdressOIB>
    <izvorni_sadrzaj> PATRIA VUKOVAR d.o.o. za trgovinu i usluge, OIB 92098618585, Vlaška 33, 10000 Zagreb zastupanog po punomoćniku Boris Šimunić</izvorni_sadrzaj>
    <derivirana_varijabla naziv="DomainObject.Predmet.ProtustrankaFormatedWithAdressOIB_1"> PATRIA VUKOVAR d.o.o. za trgovinu i usluge, OIB 92098618585, Vlaška 33, 10000 Zagreb zastupanog po punomoćniku Boris Šimunić</derivirana_varijabla>
  </DomainObject.Predmet.ProtustrankaFormatedWithAdressOIB>
  <DomainObject.Predmet.ProtustrankaWithAdress>
    <izvorni_sadrzaj>PATRIA VUKOVAR d.o.o. za trgovinu i usluge Vlaška 33, 10000 Zagreb</izvorni_sadrzaj>
    <derivirana_varijabla naziv="DomainObject.Predmet.ProtustrankaWithAdress_1">PATRIA VUKOVAR d.o.o. za trgovinu i usluge Vlaška 33, 10000 Zagreb</derivirana_varijabla>
  </DomainObject.Predmet.ProtustrankaWithAdress>
  <DomainObject.Predmet.ProtustrankaWithAdressOIB>
    <izvorni_sadrzaj>PATRIA VUKOVAR d.o.o. za trgovinu i usluge, OIB 92098618585, Vlaška 33, 10000 Zagreb</izvorni_sadrzaj>
    <derivirana_varijabla naziv="DomainObject.Predmet.ProtustrankaWithAdressOIB_1">PATRIA VUKOVAR d.o.o. za trgovinu i usluge, OIB 92098618585, Vlaška 33, 10000 Zagreb</derivirana_varijabla>
  </DomainObject.Predmet.ProtustrankaWithAdressOIB>
  <DomainObject.Predmet.ProtustrankaNazivFormated>
    <izvorni_sadrzaj>PATRIA VUKOVAR d.o.o. za trgovinu i usluge</izvorni_sadrzaj>
    <derivirana_varijabla naziv="DomainObject.Predmet.ProtustrankaNazivFormated_1">PATRIA VUKOVAR d.o.o. za trgovinu i usluge</derivirana_varijabla>
  </DomainObject.Predmet.ProtustrankaNazivFormated>
  <DomainObject.Predmet.ProtustrankaNazivFormatedOIB>
    <izvorni_sadrzaj>PATRIA VUKOVAR d.o.o. za trgovinu i usluge, OIB 92098618585</izvorni_sadrzaj>
    <derivirana_varijabla naziv="DomainObject.Predmet.ProtustrankaNazivFormatedOIB_1">PATRIA VUKOVAR d.o.o. za trgovinu i usluge,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PATRIA VUKOVAR d.o.o. za trgovinu i usluge zastupanog po punomoćniku Boris Šimunić</item>
    </izvorni_sadrzaj>
    <derivirana_varijabla naziv="DomainObject.Predmet.ProtuStrankaListFormated_1">
      <item>PATRIA VUKOVAR d.o.o. za trgovinu i usluge zastupanog po punomoćniku Boris Šimunić</item>
    </derivirana_varijabla>
  </DomainObject.Predmet.ProtuStrankaListFormated>
  <DomainObject.Predmet.ProtuStrankaListFormatedOIB>
    <izvorni_sadrzaj>
      <item>PATRIA VUKOVAR d.o.o. za trgovinu i usluge, OIB 92098618585 zastupanog po punomoćniku Boris Šimunić</item>
    </izvorni_sadrzaj>
    <derivirana_varijabla naziv="DomainObject.Predmet.ProtuStrankaListFormatedOIB_1">
      <item>PATRIA VUKOVAR d.o.o. za trgovinu i usluge, OIB 92098618585 zastupanog po punomoćniku Boris Šimunić</item>
    </derivirana_varijabla>
  </DomainObject.Predmet.ProtuStrankaListFormatedOIB>
  <DomainObject.Predmet.ProtuStrankaListFormatedWithAdress>
    <izvorni_sadrzaj>
      <item>PATRIA VUKOVAR d.o.o. za trgovinu i usluge, Vlaška 33, 10000 Zagreb zastupanog po punomoćniku Boris Šimunić</item>
    </izvorni_sadrzaj>
    <derivirana_varijabla naziv="DomainObject.Predmet.ProtuStrankaListFormatedWithAdress_1">
      <item>PATRIA VUKOVAR d.o.o. za trgovinu i usluge, Vlaška 33, 10000 Zagreb zastupanog po punomoćniku Boris Šimunić</item>
    </derivirana_varijabla>
  </DomainObject.Predmet.ProtuStrankaListFormatedWithAdress>
  <DomainObject.Predmet.ProtuStrankaListFormatedWithAdressOIB>
    <izvorni_sadrzaj>
      <item>PATRIA VUKOVAR d.o.o. za trgovinu i usluge, OIB 92098618585, Vlaška 33, 10000 Zagreb zastupanog po punomoćniku Boris Šimunić</item>
    </izvorni_sadrzaj>
    <derivirana_varijabla naziv="DomainObject.Predmet.ProtuStrankaListFormatedWithAdressOIB_1">
      <item>PATRIA VUKOVAR d.o.o. za trgovinu i usluge, OIB 92098618585, Vlaška 33, 10000 Zagreb zastupanog po punomoćniku Boris Šimunić</item>
    </derivirana_varijabla>
  </DomainObject.Predmet.ProtuStrankaListFormatedWithAdressOIB>
  <DomainObject.Predmet.ProtuStrankaListNazivFormated>
    <izvorni_sadrzaj>
      <item>PATRIA VUKOVAR d.o.o. za trgovinu i usluge</item>
    </izvorni_sadrzaj>
    <derivirana_varijabla naziv="DomainObject.Predmet.ProtuStrankaListNazivFormated_1">
      <item>PATRIA VUKOVAR d.o.o. za trgovinu i usluge</item>
    </derivirana_varijabla>
  </DomainObject.Predmet.ProtuStrankaListNazivFormated>
  <DomainObject.Predmet.ProtuStrankaListNazivFormatedOIB>
    <izvorni_sadrzaj>
      <item>PATRIA VUKOVAR d.o.o. za trgovinu i usluge, OIB 92098618585</item>
    </izvorni_sadrzaj>
    <derivirana_varijabla naziv="DomainObject.Predmet.ProtuStrankaListNazivFormatedOIB_1">
      <item>PATRIA VUKOVAR d.o.o. za trgovinu i usluge, OIB 92098618585</item>
    </derivirana_varijabla>
  </DomainObject.Predmet.ProtuStrankaListNazivFormatedOIB>
  <DomainObject.Predmet.OstaliListFormated>
    <izvorni_sadrzaj>
      <item>Boris Šimunić punomoćnik sudionika u postupku PATRIA VUKOVAR d.o.o. za trgovinu i usluge</item>
    </izvorni_sadrzaj>
    <derivirana_varijabla naziv="DomainObject.Predmet.OstaliListFormated_1">
      <item>Boris Šimunić punomoćnik sudionika u postupku PATRIA VUKOVAR d.o.o. za trgovinu i usluge</item>
    </derivirana_varijabla>
  </DomainObject.Predmet.OstaliListFormated>
  <DomainObject.Predmet.OstaliListFormatedOIB>
    <izvorni_sadrzaj>
      <item>Boris Šimunić, OIB 50128970358 punomoćnik sudionika u postupku PATRIA VUKOVAR d.o.o. za trgovinu i usluge</item>
    </izvorni_sadrzaj>
    <derivirana_varijabla naziv="DomainObject.Predmet.OstaliListFormatedOIB_1">
      <item>Boris Šimunić, OIB 50128970358 punomoćnik sudionika u postupku PATRIA VUKOVAR d.o.o. za trgovinu i usluge</item>
    </derivirana_varijabla>
  </DomainObject.Predmet.OstaliListFormatedOIB>
  <DomainObject.Predmet.OstaliListFormatedWithAdress>
    <izvorni_sadrzaj>
      <item>Boris Šimunić, Zelinska 12, 10437 Bestovje punomoćnik sudionika u postupku PATRIA VUKOVAR d.o.o. za trgovinu i usluge</item>
    </izvorni_sadrzaj>
    <derivirana_varijabla naziv="DomainObject.Predmet.OstaliListFormatedWithAdress_1">
      <item>Boris Šimunić, Zelinska 12, 10437 Bestovje punomoćnik sudionika u postupku PATRIA VUKOVAR d.o.o. za trgovinu i usluge</item>
    </derivirana_varijabla>
  </DomainObject.Predmet.OstaliListFormatedWithAdress>
  <DomainObject.Predmet.OstaliListFormatedWithAdressOIB>
    <izvorni_sadrzaj>
      <item>Boris Šimunić, OIB 50128970358, Zelinska 12, 10437 Bestovje punomoćnik sudionika u postupku PATRIA VUKOVAR d.o.o. za trgovinu i usluge</item>
    </izvorni_sadrzaj>
    <derivirana_varijabla naziv="DomainObject.Predmet.OstaliListFormatedWithAdressOIB_1">
      <item>Boris Šimunić, OIB 50128970358, Zelinska 12, 10437 Bestovje punomoćnik sudionika u postupku PATRIA VUKOVAR d.o.o. za trgovinu i usluge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St-514/2018-3</izvorni_sadrzaj>
    <derivirana_varijabla naziv="DomainObject.PoslovniBrojDokumenta_1">St-514/2018-3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PATRIA VUKOVAR d.o.o. za trgovinu i usluge</izvorni_sadrzaj>
    <derivirana_varijabla naziv="DomainObject.Predmet.ProtustrankaIDrugi_1">PATRIA VUKOVAR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PATRIA VUKOVAR d.o.o. za trgovinu i usluge, OIB 92098618585, Vlaška 33, 10000 Zagreb</izvorni_sadrzaj>
    <derivirana_varijabla naziv="DomainObject.Predmet.ProtustrankaIDrugiAdressOIB_1">PATRIA VUKOVAR d.o.o. za trgovinu i usluge,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VUKOVAR d.o.o. za trgovinu i usluge</item>
      <item>FINA Regionalni centar Zagreb</item>
      <item>Boris Šimunić</item>
    </izvorni_sadrzaj>
    <derivirana_varijabla naziv="DomainObject.Predmet.SudioniciListNaziv_1">
      <item>PATRIA VUKOVAR d.o.o. za trgovinu i usluge</item>
      <item>FINA Regionalni centar Zagreb</item>
      <item>Boris Šimunić</item>
    </derivirana_varijabla>
  </DomainObject.Predmet.SudioniciListNaziv>
  <DomainObject.Predmet.SudioniciListAdressOIB>
    <izvorni_sadrzaj>
      <item>PATRIA VUKOVAR d.o.o. za trgovinu i usluge, OIB 92098618585, Vlaška 33,10000 Zagreb</item>
      <item>FINA Regionalni centar Zagreb, OIB 85821130368, Trg svibanjskih žrtava 1995. 1,10000 Zagreb</item>
      <item>Boris Šimunić, OIB 50128970358, Zelinska 12,10437 Bestovje</item>
    </izvorni_sadrzaj>
    <derivirana_varijabla naziv="DomainObject.Predmet.SudioniciListAdressOIB_1">
      <item>PATRIA VUKOVAR d.o.o. za trgovinu i usluge, OIB 92098618585, Vlaška 33,10000 Zagreb</item>
      <item>FINA Regionalni centar Zagreb, OIB 85821130368, Trg svibanjskih žrtava 1995. 1,10000 Zagreb</item>
      <item>Boris Šimunić, OIB 50128970358, Zelinska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88FD7-0913-4FD6-AB72-AC0ED04D7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3506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2018-12-05T11:21:00Z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