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e3c5" w14:paraId="325e3c5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Tijani Licul, povodom prijedloga predlagatelja </w:t>
      </w:r>
      <w:r w:rsidR="009D15E6">
        <w:rPr>
          <w:sz w:val="23"/>
          <w:szCs w:val="23"/>
        </w:rPr>
        <w:t xml:space="preserve">Republike Hrvatske, Ministarstva financija, Porezne uprave, Područni ured Istra, Primorje, Lika, zastupana po Županijskom državnom odvjetništvu u Puli, nad dužnikom MARINE d.o.o. Novigrad, Ulica murvi 17, OIB: 28263939189,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9D15E6">
        <w:rPr>
          <w:sz w:val="23"/>
          <w:szCs w:val="23"/>
        </w:rPr>
        <w:t>MARINE d.o.o. Novigrad, Ulica murvi 17, OIB: 28263939189</w:t>
      </w:r>
      <w:r>
        <w:rPr>
          <w:sz w:val="23"/>
          <w:szCs w:val="23"/>
        </w:rPr>
        <w:t>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57128" w:rsidR="0075712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9D15E6">
        <w:rPr>
          <w:sz w:val="23"/>
          <w:szCs w:val="23"/>
        </w:rPr>
        <w:t>25</w:t>
      </w:r>
      <w:r w:rsidR="00BD3021">
        <w:rPr>
          <w:sz w:val="23"/>
          <w:szCs w:val="23"/>
        </w:rPr>
        <w:t>. veljače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9D15E6">
        <w:rPr>
          <w:sz w:val="23"/>
          <w:szCs w:val="23"/>
        </w:rPr>
        <w:t>MARINE d.o.o. Novigrad, Ulica murvi 17, OIB: 28263939189 zbog postojanja tražbine prema dužniku u iznosu od 96.991,25 kn.</w:t>
      </w:r>
    </w:p>
    <w:p w:rsidRDefault="009D15E6" w:rsidP="00757128" w:rsidR="009D15E6">
      <w:pPr>
        <w:jc w:val="both"/>
        <w:rPr>
          <w:sz w:val="23"/>
          <w:szCs w:val="23"/>
        </w:rPr>
      </w:pPr>
    </w:p>
    <w:p w:rsidRDefault="009D15E6" w:rsidP="00757128" w:rsidR="009D15E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Prema podacima FINE na dan 01. rujna 2015. godine dužnik je imao blokiran računa na iznos od 96.190,05 kn.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9D15E6" w:rsidP="007E67C4" w:rsidR="009D15E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7E67C4">
        <w:rPr>
          <w:sz w:val="23"/>
          <w:szCs w:val="23"/>
        </w:rPr>
        <w:tab/>
      </w:r>
      <w:r>
        <w:rPr>
          <w:sz w:val="23"/>
          <w:szCs w:val="23"/>
        </w:rPr>
        <w:t>28. rujna 2016. godine dostavio u spis podnesak iz kojeg proizlazi da je dužnik u cijelosti podmirio njegovu tražbinu radi čega predlagatelj nema više interesa predlagati otvaranje stečajnog postupka.</w:t>
      </w:r>
    </w:p>
    <w:p w:rsidRDefault="009D15E6" w:rsidP="007E67C4" w:rsidR="009D15E6">
      <w:pPr>
        <w:jc w:val="both"/>
        <w:rPr>
          <w:sz w:val="23"/>
          <w:szCs w:val="23"/>
        </w:rPr>
      </w:pPr>
    </w:p>
    <w:p w:rsidRDefault="002A0B16" w:rsidP="009D15E6" w:rsidR="002A0B16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Dužnik je </w:t>
      </w:r>
      <w:r w:rsidR="00BD3021">
        <w:rPr>
          <w:sz w:val="23"/>
          <w:szCs w:val="23"/>
        </w:rPr>
        <w:t>2</w:t>
      </w:r>
      <w:r w:rsidR="009D15E6">
        <w:rPr>
          <w:sz w:val="23"/>
          <w:szCs w:val="23"/>
        </w:rPr>
        <w:t>7</w:t>
      </w:r>
      <w:r w:rsidR="00BD3021">
        <w:rPr>
          <w:sz w:val="23"/>
          <w:szCs w:val="23"/>
        </w:rPr>
        <w:t>. rujna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BD3021">
        <w:rPr>
          <w:sz w:val="23"/>
          <w:szCs w:val="23"/>
        </w:rPr>
        <w:t>6</w:t>
      </w:r>
      <w:r w:rsidR="009D15E6">
        <w:rPr>
          <w:sz w:val="23"/>
          <w:szCs w:val="23"/>
        </w:rPr>
        <w:t>4</w:t>
      </w:r>
      <w:r w:rsidR="004F1381">
        <w:rPr>
          <w:sz w:val="23"/>
          <w:szCs w:val="23"/>
        </w:rPr>
        <w:t xml:space="preserve">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282473">
        <w:rPr>
          <w:sz w:val="23"/>
          <w:szCs w:val="23"/>
        </w:rPr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9D15E6">
        <w:rPr>
          <w:sz w:val="23"/>
          <w:szCs w:val="23"/>
        </w:rPr>
        <w:t>04. listopada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A16175">
        <w:rPr>
          <w:sz w:val="23"/>
          <w:szCs w:val="23"/>
        </w:rPr>
        <w:t>, v. r.</w:t>
      </w: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  <w:r w:rsidR="009D15E6">
        <w:rPr>
          <w:sz w:val="23"/>
          <w:szCs w:val="23"/>
        </w:rPr>
        <w:t xml:space="preserve"> putem ŽDO Pula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</w:t>
      </w:r>
      <w:r w:rsidR="009D15E6">
        <w:rPr>
          <w:sz w:val="23"/>
          <w:szCs w:val="23"/>
        </w:rPr>
        <w:t>Pun. dužnika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175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9D15E6">
          <w:t>825</w:t>
        </w:r>
        <w:r w:rsidR="002A35BC">
          <w:t>/16</w:t>
        </w:r>
        <w:r w:rsidR="00F725C9">
          <w:t>-</w:t>
        </w:r>
        <w:r w:rsidR="002A35BC">
          <w:t>21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9D15E6">
      <w:t>825</w:t>
    </w:r>
    <w:r w:rsidR="00F85EB3">
      <w:t>/16</w:t>
    </w:r>
    <w:r w:rsidR="00F725C9">
      <w:t>-</w:t>
    </w:r>
    <w:r w:rsidR="002A35BC">
      <w:t>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0849DF"/>
    <w:rsid w:val="00126D90"/>
    <w:rsid w:val="00141195"/>
    <w:rsid w:val="001B244D"/>
    <w:rsid w:val="0027286E"/>
    <w:rsid w:val="00282473"/>
    <w:rsid w:val="002A0B16"/>
    <w:rsid w:val="002A35BC"/>
    <w:rsid w:val="002E4D4B"/>
    <w:rsid w:val="00343F72"/>
    <w:rsid w:val="003C03ED"/>
    <w:rsid w:val="0042051A"/>
    <w:rsid w:val="004C7976"/>
    <w:rsid w:val="004F1381"/>
    <w:rsid w:val="00642D6B"/>
    <w:rsid w:val="0065483F"/>
    <w:rsid w:val="0070549B"/>
    <w:rsid w:val="00755F05"/>
    <w:rsid w:val="00757128"/>
    <w:rsid w:val="00790777"/>
    <w:rsid w:val="007C271C"/>
    <w:rsid w:val="007E67C4"/>
    <w:rsid w:val="00886477"/>
    <w:rsid w:val="008A2F01"/>
    <w:rsid w:val="008C68B5"/>
    <w:rsid w:val="008F6624"/>
    <w:rsid w:val="00921CDC"/>
    <w:rsid w:val="0095611E"/>
    <w:rsid w:val="009D15E6"/>
    <w:rsid w:val="00A15928"/>
    <w:rsid w:val="00A16175"/>
    <w:rsid w:val="00AF0E6A"/>
    <w:rsid w:val="00BD3021"/>
    <w:rsid w:val="00C14C18"/>
    <w:rsid w:val="00C25D0F"/>
    <w:rsid w:val="00C636FE"/>
    <w:rsid w:val="00CD4AFF"/>
    <w:rsid w:val="00D53B44"/>
    <w:rsid w:val="00DC7519"/>
    <w:rsid w:val="00EC1EC6"/>
    <w:rsid w:val="00ED2898"/>
    <w:rsid w:val="00EF0CDB"/>
    <w:rsid w:val="00F2354B"/>
    <w:rsid w:val="00F725C9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5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5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5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5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5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5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5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5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 d.o.o. NOVIGRAD zastupanog po punomoćniku Kanokwan Ronyuth; Odvj. Dražan Gunjača</izvorni_sadrzaj>
    <derivirana_varijabla naziv="DomainObject.Predmet.ProtustrankaFormated_1">  MARINE d.o.o. NOVIGRAD zastupanog po punomoćniku Kanokwan Ronyuth; Odvj. Dražan Gunjača</derivirana_varijabla>
  </DomainObject.Predmet.ProtustrankaFormated>
  <DomainObject.Predmet.ProtustrankaFormatedOIB>
    <izvorni_sadrzaj>  MARINE d.o.o. NOVIGRAD, OIB 28263939189 zastupanog po punomoćniku Kanokwan Ronyuth; Odvj. Dražan Gunjača</izvorni_sadrzaj>
    <derivirana_varijabla naziv="DomainObject.Predmet.ProtustrankaFormatedOIB_1">  MARINE d.o.o. NOVIGRAD, OIB 28263939189 zastupanog po punomoćniku Kanokwan Ronyuth; Odvj. Dražan Gunjača</derivirana_varijabla>
  </DomainObject.Predmet.ProtustrankaFormatedOIB>
  <DomainObject.Predmet.ProtustrankaFormatedWithAdress>
    <izvorni_sadrzaj> MARINE d.o.o. NOVIGRAD, Ulica murvi 17, 52466 Novigrad zastupanog po punomoćniku Kanokwan Ronyuth; Odvj. Dražan Gunjača</izvorni_sadrzaj>
    <derivirana_varijabla naziv="DomainObject.Predmet.ProtustrankaFormatedWithAdress_1"> MARINE d.o.o. NOVIGRAD, Ulica murvi 17, 52466 Novigrad zastupanog po punomoćniku Kanokwan Ronyuth; Odvj. Dražan Gunjača</derivirana_varijabla>
  </DomainObject.Predmet.ProtustrankaFormatedWithAdress>
  <DomainObject.Predmet.ProtustrankaFormatedWithAdressOIB>
    <izvorni_sadrzaj> MARINE d.o.o. NOVIGRAD, OIB 28263939189, Ulica murvi 17, 52466 Novigrad zastupanog po punomoćniku Kanokwan Ronyuth; Odvj. Dražan Gunjača</izvorni_sadrzaj>
    <derivirana_varijabla naziv="DomainObject.Predmet.ProtustrankaFormatedWithAdressOIB_1"> MARINE d.o.o. NOVIGRAD, OIB 28263939189, Ulica murvi 17, 52466 Novigrad zastupanog po punomoćniku Kanokwan Ronyuth; Odvj. Dražan Gunjača</derivirana_varijabla>
  </DomainObject.Predmet.ProtustrankaFormatedWithAdressOIB>
  <DomainObject.Predmet.ProtustrankaWithAdress>
    <izvorni_sadrzaj>MARINE d.o.o. NOVIGRAD Ulica murvi 17, 52466 Novigrad</izvorni_sadrzaj>
    <derivirana_varijabla naziv="DomainObject.Predmet.ProtustrankaWithAdress_1">MARINE d.o.o. NOVIGRAD Ulica murvi 17, 52466 Novigrad</derivirana_varijabla>
  </DomainObject.Predmet.ProtustrankaWithAdress>
  <DomainObject.Predmet.ProtustrankaWithAdressOIB>
    <izvorni_sadrzaj>MARINE d.o.o. NOVIGRAD, OIB 28263939189, Ulica murvi 17, 52466 Novigrad</izvorni_sadrzaj>
    <derivirana_varijabla naziv="DomainObject.Predmet.ProtustrankaWithAdressOIB_1">MARINE d.o.o. NOVIGRAD, OIB 28263939189, Ulica murvi 17, 52466 Novigrad</derivirana_varijabla>
  </DomainObject.Predmet.ProtustrankaWithAdressOIB>
  <DomainObject.Predmet.ProtustrankaNazivFormated>
    <izvorni_sadrzaj>MARINE d.o.o. NOVIGRAD</izvorni_sadrzaj>
    <derivirana_varijabla naziv="DomainObject.Predmet.ProtustrankaNazivFormated_1">MARINE d.o.o. NOVIGRAD</derivirana_varijabla>
  </DomainObject.Predmet.ProtustrankaNazivFormated>
  <DomainObject.Predmet.ProtustrankaNazivFormatedOIB>
    <izvorni_sadrzaj>MARINE d.o.o. NOVIGRAD, OIB 28263939189</izvorni_sadrzaj>
    <derivirana_varijabla naziv="DomainObject.Predmet.ProtustrankaNazivFormatedOIB_1">MARINE d.o.o. NOVIGRAD, OIB 28263939189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96190.05</izvorni_sadrzaj>
    <derivirana_varijabla naziv="DomainObject.Predmet.TrenutnaVrijednost_1">96190.05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MARINE d.o.o. NOVIGRAD zastupanog po punomoćniku Kanokwan Ronyuth; Odvj. Dražan Gunjača</item>
    </izvorni_sadrzaj>
    <derivirana_varijabla naziv="DomainObject.Predmet.ProtuStrankaListFormated_1">
      <item>MARINE d.o.o. NOVIGRAD zastupanog po punomoćniku Kanokwan Ronyuth; Odvj. Dražan Gunjača</item>
    </derivirana_varijabla>
  </DomainObject.Predmet.ProtuStrankaListFormated>
  <DomainObject.Predmet.ProtuStrankaListFormatedOIB>
    <izvorni_sadrzaj>
      <item>MARINE d.o.o. NOVIGRAD, OIB 28263939189 zastupanog po punomoćniku Kanokwan Ronyuth; Odvj. Dražan Gunjača</item>
    </izvorni_sadrzaj>
    <derivirana_varijabla naziv="DomainObject.Predmet.ProtuStrankaListFormatedOIB_1">
      <item>MARINE d.o.o. NOVIGRAD, OIB 28263939189 zastupanog po punomoćniku Kanokwan Ronyuth; Odvj. Dražan Gunjača</item>
    </derivirana_varijabla>
  </DomainObject.Predmet.ProtuStrankaListFormatedOIB>
  <DomainObject.Predmet.ProtuStrankaListFormatedWithAdress>
    <izvorni_sadrzaj>
      <item>MARINE d.o.o. NOVIGRAD, Ulica murvi 17, 52466 Novigrad zastupanog po punomoćniku Kanokwan Ronyuth; Odvj. Dražan Gunjača</item>
    </izvorni_sadrzaj>
    <derivirana_varijabla naziv="DomainObject.Predmet.ProtuStrankaListFormatedWithAdress_1">
      <item>MARINE d.o.o. NOVIGRAD, Ulica murvi 17, 52466 Novigrad zastupanog po punomoćniku Kanokwan Ronyuth; Odvj. Dražan Gunjača</item>
    </derivirana_varijabla>
  </DomainObject.Predmet.ProtuStrankaListFormatedWithAdress>
  <DomainObject.Predmet.ProtuStrankaListFormatedWithAdressOIB>
    <izvorni_sadrzaj>
      <item>MARINE d.o.o. NOVIGRAD, OIB 28263939189, Ulica murvi 17, 52466 Novigrad zastupanog po punomoćniku Kanokwan Ronyuth; Odvj. Dražan Gunjača</item>
    </izvorni_sadrzaj>
    <derivirana_varijabla naziv="DomainObject.Predmet.ProtuStrankaListFormatedWithAdressOIB_1">
      <item>MARINE d.o.o. NOVIGRAD, OIB 28263939189, Ulica murvi 17, 52466 Novigrad zastupanog po punomoćniku Kanokwan Ronyuth; Odvj. Dražan Gunjača</item>
    </derivirana_varijabla>
  </DomainObject.Predmet.ProtuStrankaListFormatedWithAdressOIB>
  <DomainObject.Predmet.ProtuStrankaListNazivFormated>
    <izvorni_sadrzaj>
      <item>MARINE d.o.o. NOVIGRAD</item>
    </izvorni_sadrzaj>
    <derivirana_varijabla naziv="DomainObject.Predmet.ProtuStrankaListNazivFormated_1">
      <item>MARINE d.o.o. NOVIGRAD</item>
    </derivirana_varijabla>
  </DomainObject.Predmet.ProtuStrankaListNazivFormated>
  <DomainObject.Predmet.ProtuStrankaListNazivFormatedOIB>
    <izvorni_sadrzaj>
      <item>MARINE d.o.o. NOVIGRAD, OIB 28263939189</item>
    </izvorni_sadrzaj>
    <derivirana_varijabla naziv="DomainObject.Predmet.ProtuStrankaListNazivFormatedOIB_1">
      <item>MARINE d.o.o. NOVIGRAD, OIB 28263939189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Kanokwan Ronyuth punomoćnik sudionika u postupku MARINE d.o.o. NOVIGRAD</item>
      <item>Odvj. Dražan Gunjača punomoćnik sudionika u postupku MARINE d.o.o. NOVIGRAD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Kanokwan Ronyuth punomoćnik sudionika u postupku MARINE d.o.o. NOVIGRAD</item>
      <item>Odvj. Dražan Gunjača punomoćnik sudionika u postupku MARINE d.o.o. NOVIGRAD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Kanokwan Ronyuth, OIB 45002144509 punomoćnik sudionika u postupku MARINE d.o.o. NOVIGRAD</item>
      <item>Odvj. Dražan Gunjača punomoćnik sudionika u postupku MARINE d.o.o. NOVIGRAD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Kanokwan Ronyuth, OIB 45002144509 punomoćnik sudionika u postupku MARINE d.o.o. NOVIGRAD</item>
      <item>Odvj. Dražan Gunjača punomoćnik sudionika u postupku MARINE d.o.o. NOVIGRAD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Kanokwan Ronyuth, Ladjedelniška Reder 6, Portorož punomoćnik sudionika u postupku MARINE d.o.o. NOVIGRAD</item>
      <item>Odvj. Dražan Gunjača, Kandlerova 3/I, 52100 Pula punomoćnik sudionika u postupku MARINE d.o.o. NOVIGRAD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Kanokwan Ronyuth, Ladjedelniška Reder 6, Portorož punomoćnik sudionika u postupku MARINE d.o.o. NOVIGRAD</item>
      <item>Odvj. Dražan Gunjača, Kandlerova 3/I, 52100 Pula punomoćnik sudionika u postupku MARINE d.o.o. NOVIGRAD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Kanokwan Ronyuth, OIB 45002144509, Ladjedelniška Reder 6, Portorož punomoćnik sudionika u postupku MARINE d.o.o. NOVIGRAD</item>
      <item>Odvj. Dražan Gunjača, Kandlerova 3/I, 52100 Pula punomoćnik sudionika u postupku MARINE d.o.o. NOVIGRAD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Kanokwan Ronyuth, OIB 45002144509, Ladjedelniška Reder 6, Portorož punomoćnik sudionika u postupku MARINE d.o.o. NOVIGRAD</item>
      <item>Odvj. Dražan Gunjača, Kandlerova 3/I, 52100 Pula punomoćnik sudionika u postupku MARINE d.o.o. NOVIGRAD</item>
    </derivirana_varijabla>
  </DomainObject.Predmet.OstaliListFormatedWithAdressOIB>
  <DomainObject.Predmet.OstaliListNazivFormated>
    <izvorni_sadrzaj>
      <item>ŽDO PULA</item>
      <item>Kanokwan Ronyuth</item>
      <item>Odvj. Dražan Gunjača</item>
    </izvorni_sadrzaj>
    <derivirana_varijabla naziv="DomainObject.Predmet.OstaliListNazivFormated_1">
      <item>ŽDO PULA</item>
      <item>Kanokwan Ronyuth</item>
      <item>Odvj. Dražan Gunjača</item>
    </derivirana_varijabla>
  </DomainObject.Predmet.OstaliListNazivFormated>
  <DomainObject.Predmet.OstaliListNazivFormatedOIB>
    <izvorni_sadrzaj>
      <item>ŽDO PULA</item>
      <item>Kanokwan Ronyuth, OIB 45002144509</item>
      <item>Odvj. Dražan Gunjača</item>
    </izvorni_sadrzaj>
    <derivirana_varijabla naziv="DomainObject.Predmet.OstaliListNazivFormatedOIB_1">
      <item>ŽDO PULA</item>
      <item>Kanokwan Ronyuth, OIB 45002144509</item>
      <item>Odvj. Dražan Gunjača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MARINE d.o.o. NOVIGRAD</izvorni_sadrzaj>
    <derivirana_varijabla naziv="DomainObject.Predmet.ProtustrankaIDrugi_1">MARINE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MARINE d.o.o. NOVIGRAD, OIB 28263939189, Ulica murvi 17, 52466 Novigrad</izvorni_sadrzaj>
    <derivirana_varijabla naziv="DomainObject.Predmet.ProtustrankaIDrugiAdressOIB_1">MARINE d.o.o. NOVIGRAD, OIB 28263939189, Ulica murvi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d.o.o. NOVIGRAD</item>
      <item>ŽDO PULA</item>
      <item>REPUBLIKA HRVATSKA, Ministarstvo financija, Porezna uprava, Područni ured Istra, Primorje, Gorski Kotar  i Lika</item>
      <item>Kanokwan Ronyuth</item>
      <item>Odvj. Dražan Gunjača</item>
    </izvorni_sadrzaj>
    <derivirana_varijabla naziv="DomainObject.Predmet.SudioniciListNaziv_1">
      <item>MARINE d.o.o. NOVIGRAD</item>
      <item>ŽDO PULA</item>
      <item>REPUBLIKA HRVATSKA, Ministarstvo financija, Porezna uprava, Područni ured Istra, Primorje, Gorski Kotar  i Lika</item>
      <item>Kanokwan Ronyuth</item>
      <item>Odvj. Dražan Gunjača</item>
    </derivirana_varijabla>
  </DomainObject.Predmet.SudioniciListNaziv>
  <DomainObject.Predmet.SudioniciListAdressOIB>
    <izvorni_sadrzaj>
      <item>MARINE d.o.o. NOVIGRAD, OIB 28263939189, Ulica murvi 17,52466 Novigrad</item>
      <item>ŽDO PULA, Kranjčevićeva 8,52100 Pula</item>
      <item>REPUBLIKA HRVATSKA, Ministarstvo financija, Porezna uprava, Područni ured Istra, Primorje, Gorski Kotar  i Lika, OIB 52634238587, M. B. Rašana 2/4,52000 Pazin</item>
      <item>Kanokwan Ronyuth, OIB 45002144509, Ladjedelniška Reder 6,Portorož</item>
      <item>Odvj. Dražan Gunjača, Kandlerova 3/I,52100 Pula</item>
    </izvorni_sadrzaj>
    <derivirana_varijabla naziv="DomainObject.Predmet.SudioniciListAdressOIB_1">
      <item>MARINE d.o.o. NOVIGRAD, OIB 28263939189, Ulica murvi 17,52466 Novigrad</item>
      <item>ŽDO PULA, Kranjčevićeva 8,52100 Pula</item>
      <item>REPUBLIKA HRVATSKA, Ministarstvo financija, Porezna uprava, Područni ured Istra, Primorje, Gorski Kotar  i Lika, OIB 52634238587, M. B. Rašana 2/4,52000 Pazin</item>
      <item>Kanokwan Ronyuth, OIB 45002144509, Ladjedelniška Reder 6,Portorož</item>
      <item>Odvj. Dražan Gunjača, Kandlerova 3/I,52100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28263939189</item>
      <item>, OIB null</item>
      <item>, OIB 52634238587</item>
      <item>, OIB 45002144509</item>
      <item>, OIB null</item>
    </izvorni_sadrzaj>
    <derivirana_varijabla naziv="DomainObject.Predmet.SudioniciListNazivOIB_1">
      <item>, OIB 28263939189</item>
      <item>, OIB null</item>
      <item>, OIB 52634238587</item>
      <item>, OIB 45002144509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9132A-6859-4EFD-A6B1-7EAFE5C14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1699</properties:Characters>
  <properties:Lines>61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2016-10-04T07:59:00Z</dcterms:created>
  <dc:creator>Tijana Licul</dc:creator>
  <cp:lastModifiedBy>Sanja Prodan</cp:lastModifiedBy>
  <cp:lastPrinted>2016-10-04T10:29:00Z</cp:lastPrinted>
  <dcterms:modified xmlns:xsi="http://www.w3.org/2001/XMLSchema-instance" xsi:type="dcterms:W3CDTF">2016-10-04T10:29:00Z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