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4454" w14:paraId="49f445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ŠARMER j.d.o.o., Pag, Križevačka ulica 17, OIB</w:t>
      </w:r>
      <w:r w:rsidR="00814E35" w:rsidRPr="00814E35">
        <w:t xml:space="preserve">: </w:t>
      </w:r>
      <w:r w:rsidR="0098761E" w:rsidRPr="0098761E">
        <w:t>92961257182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8761E">
        <w:t>28</w:t>
      </w:r>
      <w:r>
        <w:t xml:space="preserve">. </w:t>
      </w:r>
      <w:r w:rsidR="00814E35">
        <w:t>prosinca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98761E">
        <w:t>10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8761E">
        <w:t>ŠARMER j.d.o.o., Pag, Križevačka ulica 17, OIB</w:t>
      </w:r>
      <w:r w:rsidR="0098761E" w:rsidRPr="00814E35">
        <w:t xml:space="preserve">: </w:t>
      </w:r>
      <w:r w:rsidR="0098761E" w:rsidRPr="0098761E">
        <w:t>92961257182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98761E">
        <w:t>7.003,30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98761E">
        <w:t>Mladen Radoslavić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98761E">
        <w:t xml:space="preserve"> 10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30CC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8761E">
      <w:t>Poslovni broj: 5</w:t>
    </w:r>
    <w:r w:rsidR="0098761E" w:rsidRPr="00FC1537">
      <w:t xml:space="preserve"> St</w:t>
    </w:r>
    <w:r w:rsidR="0098761E">
      <w:t>-1167/16-6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14E35">
      <w:t>-</w:t>
    </w:r>
    <w:r w:rsidR="0098761E">
      <w:t>1167/16-6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30CC3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983B50"/>
    <w:rsid w:val="0098761E"/>
    <w:rsid w:val="00990A98"/>
    <w:rsid w:val="009E2467"/>
    <w:rsid w:val="00A32F79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ŠARMER j.d.o.o. za ugostiteljstvo i trgovinu</izvorni_sadrzaj>
    <derivirana_varijabla naziv="DomainObject.Predmet.ProtustrankaFormated_1">  ŠARMER j.d.o.o. za ugostiteljstvo i trgovinu</derivirana_varijabla>
  </DomainObject.Predmet.ProtustrankaFormated>
  <DomainObject.Predmet.ProtustrankaFormatedOIB>
    <izvorni_sadrzaj>  ŠARMER j.d.o.o. za ugostiteljstvo i trgovinu, OIB 92961257182</izvorni_sadrzaj>
    <derivirana_varijabla naziv="DomainObject.Predmet.ProtustrankaFormatedOIB_1">  ŠARMER j.d.o.o. za ugostiteljstvo i trgovinu, OIB 92961257182</derivirana_varijabla>
  </DomainObject.Predmet.ProtustrankaFormatedOIB>
  <DomainObject.Predmet.ProtustrankaFormatedWithAdress>
    <izvorni_sadrzaj> ŠARMER j.d.o.o. za ugostiteljstvo i trgovinu, Križevačka ulica 17, 23250 Pag</izvorni_sadrzaj>
    <derivirana_varijabla naziv="DomainObject.Predmet.ProtustrankaFormatedWithAdress_1"> ŠARMER j.d.o.o. za ugostiteljstvo i trgovinu, Križevačka ulica 17, 23250 Pag</derivirana_varijabla>
  </DomainObject.Predmet.ProtustrankaFormatedWithAdress>
  <DomainObject.Predmet.ProtustrankaFormatedWithAdressOIB>
    <izvorni_sadrzaj> ŠARMER j.d.o.o. za ugostiteljstvo i trgovinu, OIB 92961257182, Križevačka ulica 17, 23250 Pag</izvorni_sadrzaj>
    <derivirana_varijabla naziv="DomainObject.Predmet.ProtustrankaFormatedWithAdressOIB_1"> ŠARMER j.d.o.o. za ugostiteljstvo i trgovinu, OIB 92961257182, Križevačka ulica 17, 23250 Pag</derivirana_varijabla>
  </DomainObject.Predmet.ProtustrankaFormatedWithAdressOIB>
  <DomainObject.Predmet.ProtustrankaWithAdress>
    <izvorni_sadrzaj>ŠARMER j.d.o.o. za ugostiteljstvo i trgovinu Križevačka ulica 17, 23250 Pag</izvorni_sadrzaj>
    <derivirana_varijabla naziv="DomainObject.Predmet.ProtustrankaWithAdress_1">ŠARMER j.d.o.o. za ugostiteljstvo i trgovinu Križevačka ulica 17, 23250 Pag</derivirana_varijabla>
  </DomainObject.Predmet.ProtustrankaWithAdress>
  <DomainObject.Predmet.ProtustrankaWithAdressOIB>
    <izvorni_sadrzaj>ŠARMER j.d.o.o. za ugostiteljstvo i trgovinu, OIB 92961257182, Križevačka ulica 17, 23250 Pag</izvorni_sadrzaj>
    <derivirana_varijabla naziv="DomainObject.Predmet.ProtustrankaWithAdressOIB_1">ŠARMER j.d.o.o. za ugostiteljstvo i trgovinu, OIB 92961257182, Križevačka ulica 17, 23250 Pag</derivirana_varijabla>
  </DomainObject.Predmet.ProtustrankaWithAdressOIB>
  <DomainObject.Predmet.ProtustrankaNazivFormated>
    <izvorni_sadrzaj>ŠARMER j.d.o.o. za ugostiteljstvo i trgovinu</izvorni_sadrzaj>
    <derivirana_varijabla naziv="DomainObject.Predmet.ProtustrankaNazivFormated_1">ŠARMER j.d.o.o. za ugostiteljstvo i trgovinu</derivirana_varijabla>
  </DomainObject.Predmet.ProtustrankaNazivFormated>
  <DomainObject.Predmet.ProtustrankaNazivFormatedOIB>
    <izvorni_sadrzaj>ŠARMER j.d.o.o. za ugostiteljstvo i trgovinu, OIB 92961257182</izvorni_sadrzaj>
    <derivirana_varijabla naziv="DomainObject.Predmet.ProtustrankaNazivFormatedOIB_1">ŠARMER j.d.o.o. za ugostiteljstvo i trgovinu, OIB 92961257182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7003.30</izvorni_sadrzaj>
    <derivirana_varijabla naziv="DomainObject.Predmet.TrenutnaVrijednost_1">7003.30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ŠARMER j.d.o.o. za ugostiteljstvo i trgovinu</item>
    </izvorni_sadrzaj>
    <derivirana_varijabla naziv="DomainObject.Predmet.ProtuStrankaListFormated_1">
      <item>ŠARMER j.d.o.o. za ugostiteljstvo i trgovinu</item>
    </derivirana_varijabla>
  </DomainObject.Predmet.ProtuStrankaListFormated>
  <DomainObject.Predmet.ProtuStrankaListFormatedOIB>
    <izvorni_sadrzaj>
      <item>ŠARMER j.d.o.o. za ugostiteljstvo i trgovinu, OIB 92961257182</item>
    </izvorni_sadrzaj>
    <derivirana_varijabla naziv="DomainObject.Predmet.ProtuStrankaListFormatedOIB_1">
      <item>ŠARMER j.d.o.o. za ugostiteljstvo i trgovinu, OIB 92961257182</item>
    </derivirana_varijabla>
  </DomainObject.Predmet.ProtuStrankaListFormatedOIB>
  <DomainObject.Predmet.ProtuStrankaListFormatedWithAdress>
    <izvorni_sadrzaj>
      <item>ŠARMER j.d.o.o. za ugostiteljstvo i trgovinu, Križevačka ulica 17, 23250 Pag</item>
    </izvorni_sadrzaj>
    <derivirana_varijabla naziv="DomainObject.Predmet.ProtuStrankaListFormatedWithAdress_1">
      <item>ŠARMER j.d.o.o. za ugostiteljstvo i trgovinu, Križevačka ulica 17, 23250 Pag</item>
    </derivirana_varijabla>
  </DomainObject.Predmet.ProtuStrankaListFormatedWithAdress>
  <DomainObject.Predmet.ProtuStrankaListFormatedWithAdressOIB>
    <izvorni_sadrzaj>
      <item>ŠARMER j.d.o.o. za ugostiteljstvo i trgovinu, OIB 92961257182, Križevačka ulica 17, 23250 Pag</item>
    </izvorni_sadrzaj>
    <derivirana_varijabla naziv="DomainObject.Predmet.ProtuStrankaListFormatedWithAdressOIB_1">
      <item>ŠARMER j.d.o.o. za ugostiteljstvo i trgovinu, OIB 92961257182, Križevačka ulica 17, 23250 Pag</item>
    </derivirana_varijabla>
  </DomainObject.Predmet.ProtuStrankaListFormatedWithAdressOIB>
  <DomainObject.Predmet.ProtuStrankaListNazivFormated>
    <izvorni_sadrzaj>
      <item>ŠARMER j.d.o.o. za ugostiteljstvo i trgovinu</item>
    </izvorni_sadrzaj>
    <derivirana_varijabla naziv="DomainObject.Predmet.ProtuStrankaListNazivFormated_1">
      <item>ŠARMER j.d.o.o. za ugostiteljstvo i trgovinu</item>
    </derivirana_varijabla>
  </DomainObject.Predmet.ProtuStrankaListNazivFormated>
  <DomainObject.Predmet.ProtuStrankaListNazivFormatedOIB>
    <izvorni_sadrzaj>
      <item>ŠARMER j.d.o.o. za ugostiteljstvo i trgovinu, OIB 92961257182</item>
    </izvorni_sadrzaj>
    <derivirana_varijabla naziv="DomainObject.Predmet.ProtuStrankaListNazivFormatedOIB_1">
      <item>ŠARMER j.d.o.o. za ugostiteljstvo i trgovinu, OIB 92961257182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ŠARMER j.d.o.o. za ugostiteljstvo i trgovinu</izvorni_sadrzaj>
    <derivirana_varijabla naziv="DomainObject.Predmet.ProtustrankaIDrugi_1">ŠARMER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ŠARMER j.d.o.o. za ugostiteljstvo i trgovinu, OIB 92961257182, Križevačka ulica 17, 23250 Pag</izvorni_sadrzaj>
    <derivirana_varijabla naziv="DomainObject.Predmet.ProtustrankaIDrugiAdressOIB_1">ŠARMER j.d.o.o. za ugostiteljstvo i trgovinu, OIB 92961257182,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ŠARMER j.d.o.o. za ugostiteljstvo i trgovinu</item>
    </izvorni_sadrzaj>
    <derivirana_varijabla naziv="DomainObject.Predmet.SudioniciListNaziv_1">
      <item>FINA</item>
      <item>ŠARMER j.d.o.o. za ugostiteljstvo i trgovinu</item>
    </derivirana_varijabla>
  </DomainObject.Predmet.SudioniciListNaziv>
  <DomainObject.Predmet.SudioniciListAdressOIB>
    <izvorni_sadrzaj>
      <item>FINA, OIB 85821130368</item>
      <item>ŠARMER j.d.o.o. za ugostiteljstvo i trgovinu, OIB 92961257182, Križevačka ulica 17,23250 Pag</item>
    </izvorni_sadrzaj>
    <derivirana_varijabla naziv="DomainObject.Predmet.SudioniciListAdressOIB_1">
      <item>FINA, OIB 85821130368</item>
      <item>ŠARMER j.d.o.o. za ugostiteljstvo i trgovinu, OIB 92961257182, Križevačka ulica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92961257182</item>
    </izvorni_sadrzaj>
    <derivirana_varijabla naziv="DomainObject.Predmet.SudioniciListNazivOIB_1">
      <item>, OIB 85821130368</item>
      <item>, OIB 92961257182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1961</properties:Characters>
  <properties:Lines>64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2017-01-10T09:02:00Z</dcterms:created>
  <dc:creator>Tina Grgas</dc:creator>
  <cp:lastModifiedBy>Merlina Klišmanić</cp:lastModifiedBy>
  <cp:lastPrinted>2017-01-10T09:02:00Z</cp:lastPrinted>
  <dcterms:modified xmlns:xsi="http://www.w3.org/2001/XMLSchema-instance" xsi:type="dcterms:W3CDTF">2017-01-10T12:48:00Z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