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b4e2" w14:paraId="cd7b4e2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9718C5" w:rsidP="00093C24" w:rsidR="00FB0A5F">
      <w:pPr>
        <w:ind w:firstLine="360"/>
        <w:jc w:val="right"/>
        <w:rPr>
          <w:b/>
        </w:rPr>
      </w:pPr>
      <w:r>
        <w:rPr>
          <w:b/>
        </w:rPr>
        <w:t>SANJA POLA KATAVIĆ</w:t>
      </w:r>
    </w:p>
    <w:p w:rsidRDefault="009718C5" w:rsidP="00093C24" w:rsidR="006519EA">
      <w:pPr>
        <w:ind w:firstLine="360"/>
        <w:jc w:val="right"/>
        <w:rPr>
          <w:b/>
        </w:rPr>
      </w:pPr>
      <w:r>
        <w:rPr>
          <w:b/>
        </w:rPr>
        <w:t>Vodnjanska 9</w:t>
      </w:r>
    </w:p>
    <w:p w:rsidRDefault="00FA0619" w:rsidP="00093C24" w:rsidR="006519EA" w:rsidRPr="00093C24">
      <w:pPr>
        <w:ind w:firstLine="360"/>
        <w:jc w:val="right"/>
        <w:rPr>
          <w:b/>
        </w:rPr>
      </w:pPr>
      <w:r>
        <w:rPr>
          <w:b/>
        </w:rPr>
        <w:t>Za</w:t>
      </w:r>
      <w:r w:rsidR="009718C5">
        <w:rPr>
          <w:b/>
        </w:rPr>
        <w:t>greb</w:t>
      </w:r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6519EA">
        <w:t>11</w:t>
      </w:r>
      <w:r w:rsidR="00FB278D">
        <w:t>6/17-5</w:t>
      </w:r>
      <w:r w:rsidR="001A7D41" w:rsidRPr="005F002B">
        <w:t xml:space="preserve"> </w:t>
      </w:r>
      <w:r w:rsidRPr="005F002B">
        <w:t xml:space="preserve">od </w:t>
      </w:r>
      <w:r w:rsidR="0068017E">
        <w:t>3</w:t>
      </w:r>
      <w:r w:rsidR="00A73523">
        <w:t xml:space="preserve">. </w:t>
      </w:r>
      <w:r w:rsidR="00FB278D">
        <w:t>travbnja</w:t>
      </w:r>
      <w:r w:rsidR="00FA0619">
        <w:t xml:space="preserve">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68017E" w:rsidRPr="0068017E">
        <w:t>ADRIA KAMEN, d.o.o., Benkovac, Kukalj 66, OIB: 31947920748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FB278D">
        <w:t xml:space="preserve">28. travnja 2017. u 8,50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FB278D">
        <w:t>28. travnja 2017. u 9,00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FB278D">
        <w:t xml:space="preserve">3. travnja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FB278D" w:rsidR="003B4926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B4926" w:rsidRPr="00DE4EDD">
        <w:t>Sutkinja</w:t>
      </w:r>
    </w:p>
    <w:p w:rsidRDefault="003B4926" w:rsidP="00FB278D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>Ana Markač</w:t>
      </w:r>
    </w:p>
    <w:p w:rsidRDefault="004E23A2" w:rsidP="00FB278D" w:rsidR="004E23A2">
      <w:pPr>
        <w:jc w:val="right"/>
      </w:pPr>
    </w:p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F5D" w:rsidR="00BF5F5D">
      <w:r>
        <w:separator/>
      </w:r>
    </w:p>
  </w:endnote>
  <w:endnote w:id="0" w:type="continuationSeparator">
    <w:p w:rsidRDefault="00BF5F5D" w:rsidR="00BF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F5D" w:rsidR="00BF5F5D">
      <w:r>
        <w:separator/>
      </w:r>
    </w:p>
  </w:footnote>
  <w:footnote w:id="0" w:type="continuationSeparator">
    <w:p w:rsidRDefault="00BF5F5D" w:rsidR="00BF5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9718C5">
      <w:t>116/17</w:t>
    </w:r>
    <w:r w:rsidR="00FB278D">
      <w:t>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66E80"/>
    <w:rsid w:val="00267D48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2AB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0287"/>
    <w:rsid w:val="006129B1"/>
    <w:rsid w:val="006213EB"/>
    <w:rsid w:val="00622150"/>
    <w:rsid w:val="0063095A"/>
    <w:rsid w:val="0063552E"/>
    <w:rsid w:val="006519EA"/>
    <w:rsid w:val="00657B18"/>
    <w:rsid w:val="00666CD8"/>
    <w:rsid w:val="0068017E"/>
    <w:rsid w:val="006941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16F7"/>
    <w:rsid w:val="0084577B"/>
    <w:rsid w:val="008547E6"/>
    <w:rsid w:val="00881FB3"/>
    <w:rsid w:val="00885AD5"/>
    <w:rsid w:val="0089281D"/>
    <w:rsid w:val="008A7741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718C5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4984"/>
    <w:rsid w:val="00BF5F5D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D6236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304D5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0619"/>
    <w:rsid w:val="00FA2882"/>
    <w:rsid w:val="00FA3997"/>
    <w:rsid w:val="00FA652C"/>
    <w:rsid w:val="00FA6A9B"/>
    <w:rsid w:val="00FB0A5F"/>
    <w:rsid w:val="00FB278D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E30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4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4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4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4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E30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4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4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4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4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7E108-0117-4FC7-B135-E8D6A999B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811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2017-04-03T05:42:00Z</dcterms:created>
  <dc:creator>Ardena Bajlo</dc:creator>
  <cp:lastModifiedBy>Marijana Žuža</cp:lastModifiedBy>
  <cp:lastPrinted>2017-04-03T05:42:00Z</cp:lastPrinted>
  <dcterms:modified xmlns:xsi="http://www.w3.org/2001/XMLSchema-instance" xsi:type="dcterms:W3CDTF">2017-04-03T06:50:00Z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