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e464" w14:paraId="00ce46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45C69" w:rsidP="00745C69" w:rsidR="00745C69">
      <w:pPr>
        <w:pStyle w:val="Bezproreda"/>
        <w:ind w:firstLine="708" w:left="4956"/>
      </w:pPr>
      <w:r>
        <w:t>1 St-6/2017-11</w:t>
      </w: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  <w:jc w:val="center"/>
      </w:pPr>
    </w:p>
    <w:p w:rsidRDefault="00745C69" w:rsidP="00745C69" w:rsidR="00745C69">
      <w:pPr>
        <w:pStyle w:val="Bezproreda"/>
        <w:jc w:val="center"/>
      </w:pPr>
      <w:r>
        <w:t>U    I M E     R E P U B L I K E        H R V A T S K E</w:t>
      </w:r>
    </w:p>
    <w:p w:rsidRDefault="00745C69" w:rsidP="00745C69" w:rsidR="00745C69">
      <w:pPr>
        <w:pStyle w:val="Bezproreda"/>
        <w:jc w:val="center"/>
      </w:pPr>
    </w:p>
    <w:p w:rsidRDefault="00745C69" w:rsidP="00745C69" w:rsidR="00745C69">
      <w:pPr>
        <w:pStyle w:val="Bezproreda"/>
        <w:jc w:val="center"/>
      </w:pPr>
      <w:r>
        <w:t>R J E Š E N J E</w:t>
      </w: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  <w:r>
        <w:t>TRGOVAČKI SUD U BJELOVARU, po  sucu Branki Pleskalt, u stečajnom predmetu nad stečajnim dužnikom MODUS CENTAR d.o.o. za trgovinu i usluge, u stečaju, ZAGREB, Martićeva 67, OIB: 63014616483, dana 25. svibnja 2017. godine</w:t>
      </w: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  <w:jc w:val="center"/>
      </w:pPr>
      <w:r>
        <w:t>r i j e š i o      j e</w:t>
      </w: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  <w:r>
        <w:t>Utvrđuju se slijedeće tražbine:</w:t>
      </w: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  <w:r>
        <w:t>I  Tražbine II Višeg isplatnog reda</w:t>
      </w: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  <w:r>
        <w:t>a)Tražbine utvrđene u cijelosti</w:t>
      </w: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Prijavljeno           Utvrđeno</w:t>
      </w:r>
    </w:p>
    <w:p w:rsidRDefault="00745C69" w:rsidP="00745C69" w:rsidR="00745C69">
      <w:pPr>
        <w:pStyle w:val="Bezproreda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  <w:t xml:space="preserve">        kn                            </w:t>
      </w:r>
      <w:proofErr w:type="spellStart"/>
      <w:r>
        <w:t>kn</w:t>
      </w:r>
      <w:proofErr w:type="spellEnd"/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  <w:r>
        <w:t>1.FINANCIJSKA AGENCIJA ZAGREB, Ul. grada Vukovara 70,</w:t>
      </w:r>
    </w:p>
    <w:p w:rsidRDefault="00745C69" w:rsidP="00745C69" w:rsidR="00745C69">
      <w:pPr>
        <w:pStyle w:val="Bezproreda"/>
      </w:pPr>
      <w:r>
        <w:t xml:space="preserve">    OIB: 85821130368,                                                                                              1.111,80              1.111,80</w:t>
      </w:r>
    </w:p>
    <w:p w:rsidRDefault="00745C69" w:rsidP="00745C69" w:rsidR="00745C69">
      <w:pPr>
        <w:pStyle w:val="Bezproreda"/>
      </w:pPr>
      <w:r>
        <w:t xml:space="preserve">2. Hrvatski </w:t>
      </w:r>
      <w:proofErr w:type="spellStart"/>
      <w:r>
        <w:t>telekom</w:t>
      </w:r>
      <w:proofErr w:type="spellEnd"/>
      <w:r>
        <w:t xml:space="preserve"> d.d. Zagreb,  </w:t>
      </w:r>
      <w:proofErr w:type="spellStart"/>
      <w:r>
        <w:t>R.F</w:t>
      </w:r>
      <w:proofErr w:type="spellEnd"/>
      <w:r>
        <w:t xml:space="preserve">. Mihanovića 9, OIB: 81793146560,   28.333,56            28.333,56 </w:t>
      </w:r>
    </w:p>
    <w:p w:rsidRDefault="00745C69" w:rsidP="00745C69" w:rsidR="00745C69">
      <w:pPr>
        <w:pStyle w:val="Bezproreda"/>
      </w:pPr>
      <w:r>
        <w:t xml:space="preserve">3. Podravska banka d.d. Koprivnica, Opatička 3, OIB: 97326283154,                510,18                 510,18 </w:t>
      </w:r>
    </w:p>
    <w:p w:rsidRDefault="00745C69" w:rsidP="00745C69" w:rsidR="00745C69">
      <w:pPr>
        <w:pStyle w:val="Bezproreda"/>
      </w:pPr>
      <w:r>
        <w:t xml:space="preserve">4. Triglav osiguranje d.d. Zagreb, A. </w:t>
      </w:r>
      <w:proofErr w:type="spellStart"/>
      <w:r>
        <w:t>Heinza</w:t>
      </w:r>
      <w:proofErr w:type="spellEnd"/>
      <w:r>
        <w:t xml:space="preserve"> 4, OIB: 29743547503,                 4.503,63             4.503,63 </w:t>
      </w:r>
    </w:p>
    <w:p w:rsidRDefault="00745C69" w:rsidP="00745C69" w:rsidR="00745C69">
      <w:pPr>
        <w:pStyle w:val="Bezproreda"/>
      </w:pPr>
      <w:r>
        <w:t>5. RH Ministarstvo financija, Porezna uprava Područni ured Zagreb,</w:t>
      </w:r>
    </w:p>
    <w:p w:rsidRDefault="00745C69" w:rsidP="00745C69" w:rsidR="00745C69">
      <w:pPr>
        <w:pStyle w:val="Bezproreda"/>
      </w:pPr>
      <w:r>
        <w:t xml:space="preserve">    OIB: 18683136487                                                                                      14.183.231,30     14.183.231,30 </w:t>
      </w:r>
    </w:p>
    <w:p w:rsidRDefault="00745C69" w:rsidP="00745C69" w:rsidR="00745C69">
      <w:pPr>
        <w:pStyle w:val="Bezproreda"/>
      </w:pPr>
      <w:r>
        <w:t xml:space="preserve">6. Grad Rijeka, Korzo 16, OIB: 54382731928,                                                      8.272,67              8.272,67 </w:t>
      </w: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  <w:r>
        <w:t>b) Tražbina osporena u cijelosti</w:t>
      </w: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Prijavljeno             Osporeno</w:t>
      </w: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  <w:r>
        <w:t xml:space="preserve">7. Hrvatsko društvo skladatelja Zagreb, </w:t>
      </w:r>
      <w:proofErr w:type="spellStart"/>
      <w:r>
        <w:t>Berislavićeva</w:t>
      </w:r>
      <w:proofErr w:type="spellEnd"/>
      <w:r>
        <w:t xml:space="preserve"> 9, OIB: 56668956985,   718,07kn            718,07kn </w:t>
      </w: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  <w:r>
        <w:t>Ovo  potraživanje osporeno  u cijelosti iz razloga  što je potraživanje zastarjelo.</w:t>
      </w: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</w:p>
    <w:p w:rsidRDefault="00745C69" w:rsidP="00745C69" w:rsidR="00745C69">
      <w:pPr>
        <w:spacing w:after="0"/>
        <w:rPr>
          <w:color w:val="000000"/>
        </w:rPr>
      </w:pPr>
      <w:r>
        <w:rPr>
          <w:color w:val="000000"/>
        </w:rPr>
        <w:t xml:space="preserve">Gore navedeni vjerovnik čije je potraživanje  osporeno u cijelosti,   upućuju se radi utvrđenja svog potraživanja da u roku od 8 dana od dana primitka izvoda iz ovog rješenja  pokrene  parnicu, inače će se smatrati da je odustao od prava na vođenje parnice (čl. 178.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>. 6. Stečajnog zakona). Ako je u vrijeme otvaranja stečajnog postupka već pokrenut parnični postupak o tražbini, postupak radi utvrđivanja tražbine nastaviti će se preuzimanjem te parnice. Prijedlog za nastavak parnice može staviti vjerovnik čija je tražbina osporena u roku od 8 dana od primitka rješenja o upućivanju u parnicu. Ako vjerovnik osporene tražbine koji je upućen u parnicu ne predloži nastavak parnice u tom roku, smatrati će se da je odustao od prava na vođenje parnice (čl. 179. Stečajnog zakona).</w:t>
      </w:r>
    </w:p>
    <w:p w:rsidRDefault="00745C69" w:rsidP="00745C69" w:rsidR="00745C69">
      <w:pPr>
        <w:spacing w:after="0"/>
        <w:rPr>
          <w:rFonts w:asciiTheme="minorHAnsi"/>
        </w:rPr>
      </w:pP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  <w:jc w:val="center"/>
      </w:pPr>
      <w:r>
        <w:t>Obrazloženje</w:t>
      </w: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  <w:r>
        <w:t>Na ispitnom ročištu održanom dana 25. svibnja  2017. godine ispitane su sve prijavljene tražbine prema svojim iznosima i redu.</w:t>
      </w: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  <w:r>
        <w:t>Sudac je sastavio  sukladno članku 177. stavak 7. Stečajnog zakona (NN br. 44/96, 29/99, 123/03, 82/06. i 116/10 dalje SZ),  tablicu ispitanih tražbina u koju su za svaku prijavljenu tražbinu uneseni podaci u kojoj mjeri je tražbina utvrđena prema svom iznosu i svom redu.</w:t>
      </w: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  <w:r>
        <w:t>Tražbine koje stečajni upravitelj nije osporio a nije ih osporio niti koji od nazočnih stečajnih vjerovnika, temeljem odredbe članka 177. st. 1. Stečajnog zakona utvrđene su u cijelosti.</w:t>
      </w: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  <w:r>
        <w:t>Stečajni vjerovnici čija su potraživanja djelomično osporena ili osporena u cijelosti a za ta potraživanja nemaju ovršnu ispravu upućeni su da u roku od 8 dana podnesu tužbu radi utvrđivanja osporenog potraživanja jer će se u protivnom smatrati da su odustali od prava na vođenje parnice, a u skladu s odredbom članka 177. stavak 3. i članka 178. stavak 1. Stečajnog zakona.</w:t>
      </w: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  <w:r>
        <w:t>Ako je u vrijeme otvaranja stečajnog postupka već pokrenut parnični postupak o tražbini, postupak radi utvrđivanja tražbine nastaviti će se preuzimanjem te parnice. Prijedlog za nastavak parnice može staviti vjerovnik čija je tražbina osporena u roku od 8 dana od primitka rješenja o upućivanju u parnicu. Ako vjerovnik osporene tražbine koji je upućen u parnicu ne predloži nastavak parnice u tom roku, smatrati će se da je odustao od prava na vođenje parnice (čl. 179. Stečajnog zakona).</w:t>
      </w: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  <w:r>
        <w:lastRenderedPageBreak/>
        <w:t>Zbog navedenog riješeno je kao u izreci.</w:t>
      </w: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  <w:r>
        <w:t xml:space="preserve">U Bjelovar, 25. svibnja  2017. </w:t>
      </w:r>
    </w:p>
    <w:p w:rsidRDefault="00745C69" w:rsidP="00745C69" w:rsidR="00745C69">
      <w:pPr>
        <w:pStyle w:val="Bezproreda"/>
        <w:ind w:firstLine="708" w:left="4956"/>
      </w:pPr>
      <w:r>
        <w:t xml:space="preserve"> SUDAC</w:t>
      </w:r>
    </w:p>
    <w:p w:rsidRDefault="00745C69" w:rsidP="00745C69" w:rsidR="00745C69">
      <w:pPr>
        <w:pStyle w:val="Bezproreda"/>
        <w:ind w:firstLine="708" w:left="4956"/>
      </w:pPr>
    </w:p>
    <w:p w:rsidRDefault="00745C69" w:rsidP="00745C69" w:rsidR="00745C69">
      <w:pPr>
        <w:pStyle w:val="Bezproreda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 v.r.</w:t>
      </w: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 ovlašteni službenik</w:t>
      </w:r>
    </w:p>
    <w:p w:rsidRDefault="00745C69" w:rsidP="00745C69" w:rsidR="00745C6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  <w:r>
        <w:t xml:space="preserve">POUKA O PRAVNOM LIJEKU: protiv ovog rješenja pravo na žalbu ima stečajni upravitelj i svaki vjerovnik u dijelu koji se tiče njegove prijavljene tražbine odnosno tražbine koju je osporio (čl. 177. st. 4. i 5. Stečajnog zakona). Rok za žalbu iznosi 8 dana računajući od dana dostave pisanog </w:t>
      </w:r>
      <w:proofErr w:type="spellStart"/>
      <w:r>
        <w:t>otpravka</w:t>
      </w:r>
      <w:proofErr w:type="spellEnd"/>
      <w:r>
        <w:t>, odnosno izvatka iz rješenja (čl. 11. Stečajnog zakona). Žalba se podnosi ovome sudu u dva primjerka.</w:t>
      </w: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</w:p>
    <w:p w:rsidRDefault="00745C69" w:rsidP="00745C69" w:rsidR="00745C69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5C69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511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St-6/2017-11</izvorni_sadrzaj>
    <derivirana_varijabla naziv="DomainObject.Oznaka_1">St-6/2017-11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 CENTAR d.o.o.</izvorni_sadrzaj>
    <derivirana_varijabla naziv="DomainObject.Predmet.ProtustrankaFormated_1">  MODUS CENTAR d.o.o.</derivirana_varijabla>
  </DomainObject.Predmet.ProtustrankaFormated>
  <DomainObject.Predmet.ProtustrankaFormatedOIB>
    <izvorni_sadrzaj>  MODUS CENTAR d.o.o., OIB 63014616483</izvorni_sadrzaj>
    <derivirana_varijabla naziv="DomainObject.Predmet.ProtustrankaFormatedOIB_1">  MODUS CENTAR d.o.o., OIB 63014616483</derivirana_varijabla>
  </DomainObject.Predmet.ProtustrankaFormatedOIB>
  <DomainObject.Predmet.ProtustrankaFormatedWithAdress>
    <izvorni_sadrzaj> MODUS CENTAR d.o.o., Martićeva 67, 10000 Zagreb</izvorni_sadrzaj>
    <derivirana_varijabla naziv="DomainObject.Predmet.ProtustrankaFormatedWithAdress_1"> MODUS CENTAR d.o.o., Martićeva 67, 10000 Zagreb</derivirana_varijabla>
  </DomainObject.Predmet.ProtustrankaFormatedWithAdress>
  <DomainObject.Predmet.ProtustrankaFormatedWithAdressOIB>
    <izvorni_sadrzaj> MODUS CENTAR d.o.o., OIB 63014616483, Martićeva 67, 10000 Zagreb</izvorni_sadrzaj>
    <derivirana_varijabla naziv="DomainObject.Predmet.ProtustrankaFormatedWithAdressOIB_1"> MODUS CENTAR d.o.o., OIB 63014616483, Martićeva 67, 10000 Zagreb</derivirana_varijabla>
  </DomainObject.Predmet.ProtustrankaFormatedWithAdressOIB>
  <DomainObject.Predmet.ProtustrankaWithAdress>
    <izvorni_sadrzaj>MODUS CENTAR d.o.o. Martićeva 67, 10000 Zagreb</izvorni_sadrzaj>
    <derivirana_varijabla naziv="DomainObject.Predmet.ProtustrankaWithAdress_1">MODUS CENTAR d.o.o. Martićeva 67, 10000 Zagreb</derivirana_varijabla>
  </DomainObject.Predmet.ProtustrankaWithAdress>
  <DomainObject.Predmet.ProtustrankaWithAdressOIB>
    <izvorni_sadrzaj>MODUS CENTAR d.o.o., OIB 63014616483, Martićeva 67, 10000 Zagreb</izvorni_sadrzaj>
    <derivirana_varijabla naziv="DomainObject.Predmet.ProtustrankaWithAdressOIB_1">MODUS CENTAR d.o.o., OIB 63014616483, Martićeva 67, 10000 Zagreb</derivirana_varijabla>
  </DomainObject.Predmet.ProtustrankaWithAdressOIB>
  <DomainObject.Predmet.ProtustrankaNazivFormated>
    <izvorni_sadrzaj>MODUS CENTAR d.o.o.</izvorni_sadrzaj>
    <derivirana_varijabla naziv="DomainObject.Predmet.ProtustrankaNazivFormated_1">MODUS CENTAR d.o.o.</derivirana_varijabla>
  </DomainObject.Predmet.ProtustrankaNazivFormated>
  <DomainObject.Predmet.ProtustrankaNazivFormatedOIB>
    <izvorni_sadrzaj>MODUS CENTAR d.o.o., OIB 63014616483</izvorni_sadrzaj>
    <derivirana_varijabla naziv="DomainObject.Predmet.ProtustrankaNazivFormatedOIB_1">MODUS CENTAR d.o.o., OIB 63014616483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MODUS CENTAR d.o.o.</item>
    </izvorni_sadrzaj>
    <derivirana_varijabla naziv="DomainObject.Predmet.ProtuStrankaListFormated_1">
      <item>MODUS CENTAR d.o.o.</item>
    </derivirana_varijabla>
  </DomainObject.Predmet.ProtuStrankaListFormated>
  <DomainObject.Predmet.ProtuStrankaListFormatedOIB>
    <izvorni_sadrzaj>
      <item>MODUS CENTAR d.o.o., OIB 63014616483</item>
    </izvorni_sadrzaj>
    <derivirana_varijabla naziv="DomainObject.Predmet.ProtuStrankaListFormatedOIB_1">
      <item>MODUS CENTAR d.o.o., OIB 63014616483</item>
    </derivirana_varijabla>
  </DomainObject.Predmet.ProtuStrankaListFormatedOIB>
  <DomainObject.Predmet.ProtuStrankaListFormatedWithAdress>
    <izvorni_sadrzaj>
      <item>MODUS CENTAR d.o.o., Martićeva 67, 10000 Zagreb</item>
    </izvorni_sadrzaj>
    <derivirana_varijabla naziv="DomainObject.Predmet.ProtuStrankaListFormatedWithAdress_1">
      <item>MODUS CENTAR d.o.o., Martićeva 67, 10000 Zagreb</item>
    </derivirana_varijabla>
  </DomainObject.Predmet.ProtuStrankaListFormatedWithAdress>
  <DomainObject.Predmet.ProtuStrankaListFormatedWithAdressOIB>
    <izvorni_sadrzaj>
      <item>MODUS CENTAR d.o.o., OIB 63014616483, Martićeva 67, 10000 Zagreb</item>
    </izvorni_sadrzaj>
    <derivirana_varijabla naziv="DomainObject.Predmet.ProtuStrankaListFormatedWithAdressOIB_1">
      <item>MODUS CENTAR d.o.o., OIB 63014616483, Martićeva 67, 10000 Zagreb</item>
    </derivirana_varijabla>
  </DomainObject.Predmet.ProtuStrankaListFormatedWithAdressOIB>
  <DomainObject.Predmet.ProtuStrankaListNazivFormated>
    <izvorni_sadrzaj>
      <item>MODUS CENTAR d.o.o.</item>
    </izvorni_sadrzaj>
    <derivirana_varijabla naziv="DomainObject.Predmet.ProtuStrankaListNazivFormated_1">
      <item>MODUS CENTAR d.o.o.</item>
    </derivirana_varijabla>
  </DomainObject.Predmet.ProtuStrankaListNazivFormated>
  <DomainObject.Predmet.ProtuStrankaListNazivFormatedOIB>
    <izvorni_sadrzaj>
      <item>MODUS CENTAR d.o.o., OIB 63014616483</item>
    </izvorni_sadrzaj>
    <derivirana_varijabla naziv="DomainObject.Predmet.ProtuStrankaListNazivFormatedOIB_1">
      <item>MODUS CENTAR d.o.o., OIB 63014616483</item>
    </derivirana_varijabla>
  </DomainObject.Predmet.ProtuStrankaListNazivFormatedOIB>
  <DomainObject.Predmet.OstaliListFormated>
    <izvorni_sadrzaj>
      <item>Županijsko državno odvjetništvo u Bjelovaru</item>
      <item>Milislav Torić</item>
    </izvorni_sadrzaj>
    <derivirana_varijabla naziv="DomainObject.Predmet.OstaliListFormated_1">
      <item>Županijsko državno odvjetništvo u Bjelovaru</item>
      <item>Milislav Torić</item>
    </derivirana_varijabla>
  </DomainObject.Predmet.OstaliListFormated>
  <DomainObject.Predmet.OstaliListFormatedOIB>
    <izvorni_sadrzaj>
      <item>Županijsko državno odvjetništvo u Bjelovaru</item>
      <item>Milislav Torić, OIB 05454407361</item>
    </izvorni_sadrzaj>
    <derivirana_varijabla naziv="DomainObject.Predmet.OstaliListFormatedOIB_1">
      <item>Županijsko državno odvjetništvo u Bjelovaru</item>
      <item>Milislav Torić, OIB 05454407361</item>
    </derivirana_varijabla>
  </DomainObject.Predmet.OstaliListFormatedOIB>
  <DomainObject.Predmet.OstaliListFormatedWithAdress>
    <izvorni_sadrzaj>
      <item>Županijsko državno odvjetništvo u Bjelovaru</item>
      <item>Milislav Torić, 20. Oktobra 2, Bačka Palanka</item>
    </izvorni_sadrzaj>
    <derivirana_varijabla naziv="DomainObject.Predmet.OstaliListFormatedWithAdress_1">
      <item>Županijsko državno odvjetništvo u Bjelovaru</item>
      <item>Milislav Torić, 20. Oktobra 2, Bačka Palanka</item>
    </derivirana_varijabla>
  </DomainObject.Predmet.OstaliListFormatedWithAdress>
  <DomainObject.Predmet.OstaliListFormatedWithAdressOIB>
    <izvorni_sadrzaj>
      <item>Županijsko državno odvjetništvo u Bjelovaru</item>
      <item>Milislav Torić, OIB 05454407361, 20. Oktobra 2, Bačka Palanka</item>
    </izvorni_sadrzaj>
    <derivirana_varijabla naziv="DomainObject.Predmet.OstaliListFormatedWithAdressOIB_1">
      <item>Županijsko državno odvjetništvo u Bjelovaru</item>
      <item>Milislav Torić, OIB 05454407361, 20. Oktobra 2, Bačka Palanka</item>
    </derivirana_varijabla>
  </DomainObject.Predmet.OstaliListFormatedWithAdressOIB>
  <DomainObject.Predmet.OstaliListNazivFormated>
    <izvorni_sadrzaj>
      <item>Županijsko državno odvjetništvo u Bjelovaru</item>
      <item>Milislav Torić</item>
    </izvorni_sadrzaj>
    <derivirana_varijabla naziv="DomainObject.Predmet.OstaliListNazivFormated_1">
      <item>Županijsko državno odvjetništvo u Bjelovaru</item>
      <item>Milislav Torić</item>
    </derivirana_varijabla>
  </DomainObject.Predmet.OstaliListNazivFormated>
  <DomainObject.Predmet.OstaliListNazivFormatedOIB>
    <izvorni_sadrzaj>
      <item>Županijsko državno odvjetništvo u Bjelovaru</item>
      <item>Milislav Torić, OIB 05454407361</item>
    </izvorni_sadrzaj>
    <derivirana_varijabla naziv="DomainObject.Predmet.OstaliListNazivFormatedOIB_1">
      <item>Županijsko državno odvjetništvo u Bjelovaru</item>
      <item>Milislav Torić, OIB 05454407361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St-6/2017-11</izvorni_sadrzaj>
    <derivirana_varijabla naziv="DomainObject.PoslovniBrojDokumenta_1">St-6/2017-11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MODUS CENTAR d.o.o.</izvorni_sadrzaj>
    <derivirana_varijabla naziv="DomainObject.Predmet.ProtustrankaIDrugi_1">MODUS CENTAR d.o.o.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MODUS CENTAR d.o.o., OIB 63014616483, Martićeva 67, 10000 Zagreb</izvorni_sadrzaj>
    <derivirana_varijabla naziv="DomainObject.Predmet.ProtustrankaIDrugiAdressOIB_1">MODUS CENTAR d.o.o., OIB 63014616483,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MODUS CENTAR d.o.o.</item>
      <item>REPUBLIKA HRVATSKA, Ministarstvo financija, Porezna uprava, Područni ured Zagreb</item>
      <item>Županijsko državno odvjetništvo u Bjelovaru</item>
      <item>Milislav Torić</item>
    </izvorni_sadrzaj>
    <derivirana_varijabla naziv="DomainObject.Predmet.SudioniciListNaziv_1">
      <item>MODUS CENTAR d.o.o.</item>
      <item>REPUBLIKA HRVATSKA, Ministarstvo financija, Porezna uprava, Područni ured Zagreb</item>
      <item>Županijsko državno odvjetništvo u Bjelovaru</item>
      <item>Milislav Torić</item>
    </derivirana_varijabla>
  </DomainObject.Predmet.SudioniciListNaziv>
  <DomainObject.Predmet.SudioniciListAdressOIB>
    <izvorni_sadrzaj>
      <item>MODUS CENTAR d.o.o., OIB 63014616483, Martićeva 67,10000 Zagreb</item>
      <item>REPUBLIKA HRVATSKA, Ministarstvo financija, Porezna uprava, Područni ured Zagreb, OIB 52634238587</item>
      <item>Županijsko državno odvjetništvo u Bjelovaru</item>
      <item>Milislav Torić, OIB 05454407361, 20. Oktobra 2,Bačka Palanka</item>
    </izvorni_sadrzaj>
    <derivirana_varijabla naziv="DomainObject.Predmet.SudioniciListAdressOIB_1">
      <item>MODUS CENTAR d.o.o., OIB 63014616483, Martićeva 67,10000 Zagreb</item>
      <item>REPUBLIKA HRVATSKA, Ministarstvo financija, Porezna uprava, Područni ured Zagreb, OIB 52634238587</item>
      <item>Županijsko državno odvjetništvo u Bjelovaru</item>
      <item>Milislav Torić, OIB 05454407361, 20. Oktobra 2,Bačka Palanka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D94784-A397-49EE-AF5A-2311009655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632</properties:Words>
  <properties:Characters>3345</properties:Characters>
  <properties:Lines>117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2017-05-25T08:01:00Z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St-6/2017-11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