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f84e8" w14:paraId="b6f84e8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764338">
        <w:t>577</w:t>
      </w:r>
      <w:r w:rsidRPr="00F30D73">
        <w:t>/</w:t>
      </w:r>
      <w:r w:rsidR="00651E9B">
        <w:t>20</w:t>
      </w:r>
      <w:r w:rsidR="002B2A2A">
        <w:t>1</w:t>
      </w:r>
      <w:r w:rsidR="00764338">
        <w:t>6</w:t>
      </w:r>
      <w:r w:rsidR="00B30EDC">
        <w:t>-</w:t>
      </w:r>
      <w:r w:rsidR="00764338">
        <w:t>104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1D693A">
        <w:t xml:space="preserve">ANORTI ADRIA d.o.o., Biograd na Moru, Zadarska 16, </w:t>
      </w:r>
      <w:r w:rsidR="001D693A" w:rsidRPr="00CD10FC">
        <w:t xml:space="preserve">OIB: </w:t>
      </w:r>
      <w:r w:rsidR="001D693A">
        <w:t>66880183431</w:t>
      </w:r>
      <w:r w:rsidR="00F30D73">
        <w:t>,</w:t>
      </w:r>
      <w:r w:rsidRPr="00F24E03">
        <w:t xml:space="preserve"> </w:t>
      </w:r>
      <w:r w:rsidR="00B33BD3">
        <w:t>4</w:t>
      </w:r>
      <w:r w:rsidR="00651E9B">
        <w:t xml:space="preserve">. </w:t>
      </w:r>
      <w:r w:rsidR="00B33BD3">
        <w:t>rujna</w:t>
      </w:r>
      <w:r w:rsidR="004041A5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4041A5" w:rsidP="009E003C" w:rsidR="009E003C" w:rsidRPr="00C54F05">
      <w:pPr>
        <w:numPr>
          <w:ilvl w:val="0"/>
          <w:numId w:val="1"/>
        </w:numPr>
        <w:jc w:val="both"/>
      </w:pPr>
      <w:r>
        <w:t xml:space="preserve">Ante </w:t>
      </w:r>
      <w:proofErr w:type="spellStart"/>
      <w:r>
        <w:t>Rubelj</w:t>
      </w:r>
      <w:proofErr w:type="spellEnd"/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764338">
        <w:t>9</w:t>
      </w:r>
      <w:r w:rsidR="00651E9B">
        <w:t>,</w:t>
      </w:r>
      <w:r w:rsidR="00B33BD3">
        <w:t>4</w:t>
      </w:r>
      <w:r w:rsidR="00DD0245">
        <w:t>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>Utvrđuje se da je nazočan</w:t>
      </w:r>
      <w:r w:rsidR="002316EC">
        <w:t xml:space="preserve"> </w:t>
      </w:r>
      <w:r w:rsidR="00764338">
        <w:t>Jozo Jelavić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  <w:r w:rsidR="00EE5C42">
        <w:t xml:space="preserve"> za RH</w:t>
      </w:r>
      <w:r w:rsidR="00224227">
        <w:t xml:space="preserve"> </w:t>
      </w:r>
      <w:r w:rsidR="001C3FEC">
        <w:t xml:space="preserve">Lidija </w:t>
      </w:r>
      <w:proofErr w:type="spellStart"/>
      <w:r w:rsidR="001C3FEC">
        <w:t>Vitaljić</w:t>
      </w:r>
      <w:proofErr w:type="spellEnd"/>
      <w:r w:rsidR="00EE5C42">
        <w:t xml:space="preserve">, zamjenica u ŽDO-u </w:t>
      </w:r>
      <w:r w:rsidR="001C3FEC">
        <w:t>Zadar</w:t>
      </w:r>
    </w:p>
    <w:p w:rsidRDefault="00793082" w:rsidP="00793082" w:rsidR="00793082">
      <w:pPr>
        <w:ind w:hanging="360" w:left="360"/>
        <w:jc w:val="both"/>
      </w:pPr>
    </w:p>
    <w:p w:rsidRDefault="001B5640" w:rsidP="002B2A2A" w:rsidR="001B5640" w:rsidRPr="00C54F05">
      <w:pPr>
        <w:jc w:val="both"/>
      </w:pPr>
      <w:r>
        <w:t>Utvrđuje se da je na današnjoj skupštini</w:t>
      </w:r>
      <w:r w:rsidR="002B2A2A">
        <w:t xml:space="preserve"> prisutan samo jedan vjerovnik, pa stoga isti ima </w:t>
      </w:r>
      <w:r>
        <w:t>100% prava glasa.</w:t>
      </w:r>
    </w:p>
    <w:p w:rsidRDefault="00B50BB6" w:rsidP="00B50BB6" w:rsidR="00B50BB6" w:rsidRPr="00C54F05">
      <w:pPr>
        <w:ind w:left="720"/>
        <w:jc w:val="both"/>
      </w:pPr>
    </w:p>
    <w:p w:rsidRDefault="009E003C" w:rsidP="001648F1" w:rsidR="001648F1" w:rsidRPr="00C54F05">
      <w:pPr>
        <w:jc w:val="both"/>
      </w:pPr>
      <w:r w:rsidRPr="00C54F05">
        <w:t>Utvrđuje se da je oglas o održavanju današnje skupštine vjerovnika objavljen</w:t>
      </w:r>
      <w:r w:rsidR="002316EC">
        <w:t xml:space="preserve"> na e-oglasnoj ploči suda</w:t>
      </w:r>
      <w:r w:rsidRPr="00C54F05">
        <w:t xml:space="preserve"> </w:t>
      </w:r>
      <w:r w:rsidR="002316EC">
        <w:t>dana</w:t>
      </w:r>
      <w:r w:rsidR="00764338">
        <w:t xml:space="preserve"> 6</w:t>
      </w:r>
      <w:r w:rsidR="00651E9B">
        <w:t xml:space="preserve">. </w:t>
      </w:r>
      <w:r w:rsidR="00AB13C0">
        <w:t>srpnja</w:t>
      </w:r>
      <w:r w:rsidR="004041A5">
        <w:t xml:space="preserve"> 2018</w:t>
      </w:r>
      <w:r w:rsidR="005F0790">
        <w:t>.</w:t>
      </w:r>
      <w:r w:rsidR="00E4499D" w:rsidRPr="00C54F05">
        <w:t xml:space="preserve"> </w:t>
      </w:r>
      <w:r w:rsidRPr="00C54F05">
        <w:t>sa dnevnim redom</w:t>
      </w:r>
      <w:r w:rsidR="001648F1" w:rsidRPr="00C54F05">
        <w:t>:</w:t>
      </w:r>
    </w:p>
    <w:p w:rsidRDefault="001648F1" w:rsidP="001648F1" w:rsidR="001648F1" w:rsidRPr="00C54F05">
      <w:pPr>
        <w:jc w:val="both"/>
      </w:pPr>
    </w:p>
    <w:p w:rsidRDefault="00B33BD3" w:rsidP="00B33BD3" w:rsidR="00B33BD3">
      <w:pPr>
        <w:pStyle w:val="Odlomakpopisa"/>
        <w:numPr>
          <w:ilvl w:val="0"/>
          <w:numId w:val="21"/>
        </w:numPr>
        <w:jc w:val="both"/>
      </w:pPr>
      <w:r>
        <w:t>Izjašnjavanje o prijedlogu stečajnog upravitelja za obustavu i zaključenje ovog stečajnog postupka zbog nedostatnosti mase za namirenje troškova stečajnog postupka.</w:t>
      </w:r>
    </w:p>
    <w:p w:rsidRDefault="006539F1" w:rsidP="00F96D5F" w:rsidR="006539F1">
      <w:pPr>
        <w:jc w:val="both"/>
      </w:pPr>
    </w:p>
    <w:p w:rsidRDefault="006539F1" w:rsidP="00F96D5F" w:rsidR="006539F1">
      <w:pPr>
        <w:jc w:val="both"/>
      </w:pPr>
      <w:r>
        <w:t xml:space="preserve">Stečajni upravitelj </w:t>
      </w:r>
      <w:r w:rsidR="00B33BD3">
        <w:t>navodi da</w:t>
      </w:r>
      <w:r w:rsidR="001C3FEC">
        <w:t xml:space="preserve"> je unovčena sva imovina koja je bila pod razlučnim pravom, stoga nije preostala nikakva imovina za eventualno podmirenje ostalih vjerovnika.</w:t>
      </w:r>
    </w:p>
    <w:p w:rsidRDefault="001C3FEC" w:rsidP="00F96D5F" w:rsidR="001C3FEC">
      <w:pPr>
        <w:jc w:val="both"/>
      </w:pPr>
    </w:p>
    <w:p w:rsidRDefault="001C3FEC" w:rsidP="00F96D5F" w:rsidR="001C3FEC">
      <w:pPr>
        <w:jc w:val="both"/>
      </w:pPr>
      <w:r>
        <w:t>Utvrđuje se da se niti jedan vjerovnik pisanim putem nije oglasio o prijedlogom.</w:t>
      </w:r>
    </w:p>
    <w:p w:rsidRDefault="001C3FEC" w:rsidP="00F96D5F" w:rsidR="001C3FEC">
      <w:pPr>
        <w:jc w:val="both"/>
      </w:pPr>
    </w:p>
    <w:p w:rsidRDefault="001C3FEC" w:rsidP="00F96D5F" w:rsidR="001C3FEC">
      <w:pPr>
        <w:jc w:val="both"/>
      </w:pPr>
      <w:r>
        <w:t>Punomoćnica vjerovnika RH je suglasna s prijedlogom.</w:t>
      </w:r>
    </w:p>
    <w:p w:rsidRDefault="002B2A2A" w:rsidP="00F96D5F" w:rsidR="002B2A2A">
      <w:pPr>
        <w:tabs>
          <w:tab w:pos="0" w:val="left"/>
          <w:tab w:pos="360" w:val="left"/>
        </w:tabs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6539F1">
        <w:t>9</w:t>
      </w:r>
      <w:r w:rsidR="00651E9B">
        <w:t>,</w:t>
      </w:r>
      <w:r w:rsidR="001C3FEC">
        <w:t>51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BD0C21" w:rsidP="00E008CF" w:rsidR="001B5640">
      <w:pPr>
        <w:tabs>
          <w:tab w:pos="0" w:val="left"/>
          <w:tab w:pos="360" w:val="left"/>
        </w:tabs>
        <w:jc w:val="both"/>
      </w:pPr>
      <w:r>
        <w:t>VJEROVNICI</w:t>
      </w: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BD0C21" w:rsidR="001B5640" w:rsidRPr="00C54F05">
      <w:headerReference w:type="default" r:id="rId10"/>
      <w:pgSz w:h="16838" w:w="11906"/>
      <w:pgMar w:gutter="0" w:footer="708" w:header="708" w:left="1417" w:bottom="56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B33BD3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7348F">
      <w:t>719</w:t>
    </w:r>
    <w:r w:rsidR="002316EC" w:rsidRPr="00F30D73">
      <w:t>/</w:t>
    </w:r>
    <w:r w:rsidR="00A65177">
      <w:t>1</w:t>
    </w:r>
    <w:r w:rsidR="00445665">
      <w:t>6</w:t>
    </w:r>
    <w:r w:rsidR="00A65177">
      <w:t>-</w:t>
    </w:r>
    <w:r w:rsidR="0007348F">
      <w:t>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B0D22"/>
    <w:rsid w:val="001B2564"/>
    <w:rsid w:val="001B5640"/>
    <w:rsid w:val="001C2763"/>
    <w:rsid w:val="001C3FEC"/>
    <w:rsid w:val="001D693A"/>
    <w:rsid w:val="001E71A6"/>
    <w:rsid w:val="00220CA9"/>
    <w:rsid w:val="00224227"/>
    <w:rsid w:val="002316EC"/>
    <w:rsid w:val="00251190"/>
    <w:rsid w:val="002632FB"/>
    <w:rsid w:val="00293FE2"/>
    <w:rsid w:val="002B2A2A"/>
    <w:rsid w:val="002F2B7F"/>
    <w:rsid w:val="00314050"/>
    <w:rsid w:val="00325049"/>
    <w:rsid w:val="003853F9"/>
    <w:rsid w:val="003B3D8E"/>
    <w:rsid w:val="003E22D0"/>
    <w:rsid w:val="003F2267"/>
    <w:rsid w:val="003F6C10"/>
    <w:rsid w:val="0040393E"/>
    <w:rsid w:val="004041A5"/>
    <w:rsid w:val="0041624E"/>
    <w:rsid w:val="00431A46"/>
    <w:rsid w:val="00445665"/>
    <w:rsid w:val="00455E64"/>
    <w:rsid w:val="00472230"/>
    <w:rsid w:val="004823B4"/>
    <w:rsid w:val="00487C7F"/>
    <w:rsid w:val="004A0F8E"/>
    <w:rsid w:val="004A5B0A"/>
    <w:rsid w:val="004D53A3"/>
    <w:rsid w:val="00524D93"/>
    <w:rsid w:val="005377A0"/>
    <w:rsid w:val="00540349"/>
    <w:rsid w:val="005677A9"/>
    <w:rsid w:val="005954D0"/>
    <w:rsid w:val="005973E3"/>
    <w:rsid w:val="005B6150"/>
    <w:rsid w:val="005D268C"/>
    <w:rsid w:val="005F0790"/>
    <w:rsid w:val="00601ACD"/>
    <w:rsid w:val="00603FF6"/>
    <w:rsid w:val="00636F12"/>
    <w:rsid w:val="00651E9B"/>
    <w:rsid w:val="006539F1"/>
    <w:rsid w:val="0065448E"/>
    <w:rsid w:val="00662BBC"/>
    <w:rsid w:val="00674063"/>
    <w:rsid w:val="0068761E"/>
    <w:rsid w:val="006A46AA"/>
    <w:rsid w:val="006B0187"/>
    <w:rsid w:val="006E39E9"/>
    <w:rsid w:val="007058C7"/>
    <w:rsid w:val="00722A49"/>
    <w:rsid w:val="0074069B"/>
    <w:rsid w:val="00764338"/>
    <w:rsid w:val="00793082"/>
    <w:rsid w:val="007A72BF"/>
    <w:rsid w:val="007B1162"/>
    <w:rsid w:val="007B6F33"/>
    <w:rsid w:val="007D53DE"/>
    <w:rsid w:val="007D7102"/>
    <w:rsid w:val="00805CD1"/>
    <w:rsid w:val="008439AB"/>
    <w:rsid w:val="00891D49"/>
    <w:rsid w:val="008B1FEF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36272"/>
    <w:rsid w:val="00A51E53"/>
    <w:rsid w:val="00A5237A"/>
    <w:rsid w:val="00A63B5E"/>
    <w:rsid w:val="00A65177"/>
    <w:rsid w:val="00A82096"/>
    <w:rsid w:val="00A85AD9"/>
    <w:rsid w:val="00A97876"/>
    <w:rsid w:val="00AB13C0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7F2A"/>
    <w:rsid w:val="00B85E9B"/>
    <w:rsid w:val="00BA5EFA"/>
    <w:rsid w:val="00BB376D"/>
    <w:rsid w:val="00BD0B31"/>
    <w:rsid w:val="00BD0C2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D0245"/>
    <w:rsid w:val="00DD4763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E5C42"/>
    <w:rsid w:val="00EF39C5"/>
    <w:rsid w:val="00EF5777"/>
    <w:rsid w:val="00F10468"/>
    <w:rsid w:val="00F24D9D"/>
    <w:rsid w:val="00F24E03"/>
    <w:rsid w:val="00F2515C"/>
    <w:rsid w:val="00F30096"/>
    <w:rsid w:val="00F30D73"/>
    <w:rsid w:val="00F3314C"/>
    <w:rsid w:val="00F33875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7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7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7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7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7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7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7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7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7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7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rujna 2018.</izvorni_sadrzaj>
    <derivirana_varijabla naziv="DomainObject.StvarniPocetakDatum_1">4. rujna 2018.</derivirana_varijabla>
  </DomainObject.StvarniPocetakDatum>
  <DomainObject.StvarniZavrsetakDatum>
    <izvorni_sadrzaj>4. rujna 2018.</izvorni_sadrzaj>
    <derivirana_varijabla naziv="DomainObject.StvarniZavrsetakDatum_1">4. rujna 2018.</derivirana_varijabla>
  </DomainObject.StvarniZavrsetakDatum>
  <DomainObject.PlaniraniZavrsetakDatum>
    <izvorni_sadrzaj>4. rujna 2018.</izvorni_sadrzaj>
    <derivirana_varijabla naziv="DomainObject.PlaniraniZavrsetakDatum_1">4. rujna 2018.</derivirana_varijabla>
  </DomainObject.PlaniraniZavrsetakDatum>
  <DomainObject.PlaniraniPocetakDatum>
    <izvorni_sadrzaj>4. rujna 2018.</izvorni_sadrzaj>
    <derivirana_varijabla naziv="DomainObject.PlaniraniPocetakDatum_1">4. rujna 2018.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09:51</izvorni_sadrzaj>
    <derivirana_varijabla naziv="DomainObject.StvarniZavrsetakVrijeme_1">09:51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St-577/2016-112</izvorni_sadrzaj>
    <derivirana_varijabla naziv="DomainObject.Zapisnik.Oznaka_1">St-577/2016-112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</izvorni_sadrzaj>
    <derivirana_varijabla naziv="DomainObject.Predmet.Broj_1">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St-577/2016</izvorni_sadrzaj>
    <derivirana_varijabla naziv="DomainObject.Predmet.OznakaBroj_1">St-577/2016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ANORTI ADRIA društvo s ograničenom odgovornošću za servis plovila</izvorni_sadrzaj>
    <derivirana_varijabla naziv="DomainObject.Predmet.ProtustrankaFormated_1">  ANORTI ADRIA društvo s ograničenom odgovornošću za servis plovila</derivirana_varijabla>
  </DomainObject.Predmet.ProtustrankaFormated>
  <DomainObject.Predmet.ProtustrankaFormatedOIB>
    <izvorni_sadrzaj>  ANORTI ADRIA društvo s ograničenom odgovornošću za servis plovila, OIB 66880183431</izvorni_sadrzaj>
    <derivirana_varijabla naziv="DomainObject.Predmet.ProtustrankaFormatedOIB_1">  ANORTI ADRIA društvo s ograničenom odgovornošću za servis plovila, OIB 66880183431</derivirana_varijabla>
  </DomainObject.Predmet.ProtustrankaFormatedOIB>
  <DomainObject.Predmet.ProtustrankaFormatedWithAdress>
    <izvorni_sadrzaj> ANORTI ADRIA društvo s ograničenom odgovornošću za servis plovila, Zadarska 16, 23210 Biograd Na Moru</izvorni_sadrzaj>
    <derivirana_varijabla naziv="DomainObject.Predmet.ProtustrankaFormatedWithAdress_1"> ANORTI ADRIA društvo s ograničenom odgovornošću za servis plovila, Zadarska 16, 23210 Biograd Na Moru</derivirana_varijabla>
  </DomainObject.Predmet.ProtustrankaFormatedWithAdress>
  <DomainObject.Predmet.ProtustrankaFormatedWithAdressOIB>
    <izvorni_sadrzaj> ANORTI ADRIA društvo s ograničenom odgovornošću za servis plovila, OIB 66880183431, Zadarska 16, 23210 Biograd Na Moru</izvorni_sadrzaj>
    <derivirana_varijabla naziv="DomainObject.Predmet.ProtustrankaFormatedWithAdressOIB_1"> ANORTI ADRIA društvo s ograničenom odgovornošću za servis plovila, OIB 66880183431, Zadarska 16, 23210 Biograd Na Moru</derivirana_varijabla>
  </DomainObject.Predmet.ProtustrankaFormatedWithAdressOIB>
  <DomainObject.Predmet.ProtustrankaWithAdress>
    <izvorni_sadrzaj>ANORTI ADRIA društvo s ograničenom odgovornošću za servis plovila Zadarska 16, 23210 Biograd Na Moru</izvorni_sadrzaj>
    <derivirana_varijabla naziv="DomainObject.Predmet.ProtustrankaWithAdress_1">ANORTI ADRIA društvo s ograničenom odgovornošću za servis plovila Zadarska 16, 23210 Biograd Na Moru</derivirana_varijabla>
  </DomainObject.Predmet.ProtustrankaWithAdress>
  <DomainObject.Predmet.ProtustrankaWithAdressOIB>
    <izvorni_sadrzaj>ANORTI ADRIA društvo s ograničenom odgovornošću za servis plovila, OIB 66880183431, Zadarska 16, 23210 Biograd Na Moru</izvorni_sadrzaj>
    <derivirana_varijabla naziv="DomainObject.Predmet.ProtustrankaWithAdressOIB_1">ANORTI ADRIA društvo s ograničenom odgovornošću za servis plovila, OIB 66880183431, Zadarska 16, 23210 Biograd Na Moru</derivirana_varijabla>
  </DomainObject.Predmet.ProtustrankaWithAdressOIB>
  <DomainObject.Predmet.ProtustrankaNazivFormated>
    <izvorni_sadrzaj>ANORTI ADRIA društvo s ograničenom odgovornošću za servis plovila</izvorni_sadrzaj>
    <derivirana_varijabla naziv="DomainObject.Predmet.ProtustrankaNazivFormated_1">ANORTI ADRIA društvo s ograničenom odgovornošću za servis plovila</derivirana_varijabla>
  </DomainObject.Predmet.ProtustrankaNazivFormated>
  <DomainObject.Predmet.ProtustrankaNazivFormatedOIB>
    <izvorni_sadrzaj>ANORTI ADRIA društvo s ograničenom odgovornošću za servis plovila, OIB 66880183431</izvorni_sadrzaj>
    <derivirana_varijabla naziv="DomainObject.Predmet.ProtustrankaNazivFormatedOIB_1">ANORTI ADRIA društvo s ograničenom odgovornošću za servis plovila, OIB 66880183431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ANORTI ADRIA društvo s ograničenom odgovornošću za servis plovila</item>
    </izvorni_sadrzaj>
    <derivirana_varijabla naziv="DomainObject.Predmet.ProtuStrankaListFormated_1">
      <item>ANORTI ADRIA društvo s ograničenom odgovornošću za servis plovila</item>
    </derivirana_varijabla>
  </DomainObject.Predmet.ProtuStrankaListFormated>
  <DomainObject.Predmet.ProtuStrankaListFormatedOIB>
    <izvorni_sadrzaj>
      <item>ANORTI ADRIA društvo s ograničenom odgovornošću za servis plovila, OIB 66880183431</item>
    </izvorni_sadrzaj>
    <derivirana_varijabla naziv="DomainObject.Predmet.ProtuStrankaListFormatedOIB_1">
      <item>ANORTI ADRIA društvo s ograničenom odgovornošću za servis plovila, OIB 66880183431</item>
    </derivirana_varijabla>
  </DomainObject.Predmet.ProtuStrankaListFormatedOIB>
  <DomainObject.Predmet.ProtuStrankaListFormatedWithAdress>
    <izvorni_sadrzaj>
      <item>ANORTI ADRIA društvo s ograničenom odgovornošću za servis plovila, Zadarska 16, 23210 Biograd Na Moru</item>
    </izvorni_sadrzaj>
    <derivirana_varijabla naziv="DomainObject.Predmet.ProtuStrankaListFormatedWithAdress_1">
      <item>ANORTI ADRIA društvo s ograničenom odgovornošću za servis plovila, Zadarska 16, 23210 Biograd Na Moru</item>
    </derivirana_varijabla>
  </DomainObject.Predmet.ProtuStrankaListFormatedWithAdress>
  <DomainObject.Predmet.ProtuStrankaListFormatedWithAdressOIB>
    <izvorni_sadrzaj>
      <item>ANORTI ADRIA društvo s ograničenom odgovornošću za servis plovila, OIB 66880183431, Zadarska 16, 23210 Biograd Na Moru</item>
    </izvorni_sadrzaj>
    <derivirana_varijabla naziv="DomainObject.Predmet.ProtuStrankaListFormatedWithAdressOIB_1">
      <item>ANORTI ADRIA društvo s ograničenom odgovornošću za servis plovila, OIB 66880183431, Zadarska 16, 23210 Biograd Na Moru</item>
    </derivirana_varijabla>
  </DomainObject.Predmet.ProtuStrankaListFormatedWithAdressOIB>
  <DomainObject.Predmet.ProtuStrankaListNazivFormated>
    <izvorni_sadrzaj>
      <item>ANORTI ADRIA društvo s ograničenom odgovornošću za servis plovila</item>
    </izvorni_sadrzaj>
    <derivirana_varijabla naziv="DomainObject.Predmet.ProtuStrankaListNazivFormated_1">
      <item>ANORTI ADRIA društvo s ograničenom odgovornošću za servis plovila</item>
    </derivirana_varijabla>
  </DomainObject.Predmet.ProtuStrankaListNazivFormated>
  <DomainObject.Predmet.ProtuStrankaListNazivFormatedOIB>
    <izvorni_sadrzaj>
      <item>ANORTI ADRIA društvo s ograničenom odgovornošću za servis plovila, OIB 66880183431</item>
    </izvorni_sadrzaj>
    <derivirana_varijabla naziv="DomainObject.Predmet.ProtuStrankaListNazivFormatedOIB_1">
      <item>ANORTI ADRIA društvo s ograničenom odgovornošću za servis plovila, OIB 66880183431</item>
    </derivirana_varijabla>
  </DomainObject.Predmet.ProtuStrankaListNazivFormatedOIB>
  <DomainObject.Predmet.OstaliListFormated>
    <izvorni_sadrzaj>
      <item>Borut Češek</item>
    </izvorni_sadrzaj>
    <derivirana_varijabla naziv="DomainObject.Predmet.OstaliListFormated_1">
      <item>Borut Češek</item>
    </derivirana_varijabla>
  </DomainObject.Predmet.OstaliListFormated>
  <DomainObject.Predmet.OstaliListFormatedOIB>
    <izvorni_sadrzaj>
      <item>Borut Češek</item>
    </izvorni_sadrzaj>
    <derivirana_varijabla naziv="DomainObject.Predmet.OstaliListFormatedOIB_1">
      <item>Borut Češek</item>
    </derivirana_varijabla>
  </DomainObject.Predmet.OstaliListFormatedOIB>
  <DomainObject.Predmet.OstaliListFormatedWithAdress>
    <izvorni_sadrzaj>
      <item>Borut Češek</item>
    </izvorni_sadrzaj>
    <derivirana_varijabla naziv="DomainObject.Predmet.OstaliListFormatedWithAdress_1">
      <item>Borut Češek</item>
    </derivirana_varijabla>
  </DomainObject.Predmet.OstaliListFormatedWithAdress>
  <DomainObject.Predmet.OstaliListFormatedWithAdressOIB>
    <izvorni_sadrzaj>
      <item>Borut Češek</item>
    </izvorni_sadrzaj>
    <derivirana_varijabla naziv="DomainObject.Predmet.OstaliListFormatedWithAdressOIB_1">
      <item>Borut Češek</item>
    </derivirana_varijabla>
  </DomainObject.Predmet.OstaliListFormatedWithAdressOIB>
  <DomainObject.Predmet.OstaliListNazivFormated>
    <izvorni_sadrzaj>
      <item>Borut Češek</item>
    </izvorni_sadrzaj>
    <derivirana_varijabla naziv="DomainObject.Predmet.OstaliListNazivFormated_1">
      <item>Borut Češek</item>
    </derivirana_varijabla>
  </DomainObject.Predmet.OstaliListNazivFormated>
  <DomainObject.Predmet.OstaliListNazivFormatedOIB>
    <izvorni_sadrzaj>
      <item>Borut Češek</item>
    </izvorni_sadrzaj>
    <derivirana_varijabla naziv="DomainObject.Predmet.OstaliListNazivFormatedOIB_1">
      <item>Borut Češek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St-577/2016-112</izvorni_sadrzaj>
    <derivirana_varijabla naziv="DomainObject.PoslovniBrojDokumenta_1">St-577/2016-112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ANORTI ADRIA društvo s ograničenom odgovornošću za servis plovila</izvorni_sadrzaj>
    <derivirana_varijabla naziv="DomainObject.Predmet.ProtustrankaIDrugi_1">ANORTI ADRIA društvo s ograničenom odgovornošću za servis plovila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ANORTI ADRIA društvo s ograničenom odgovornošću za servis plovila, OIB 66880183431, Zadarska 16, 23210 Biograd Na Moru</izvorni_sadrzaj>
    <derivirana_varijabla naziv="DomainObject.Predmet.ProtustrankaIDrugiAdressOIB_1">ANORTI ADRIA društvo s ograničenom odgovornošću za servis plovila, OIB 66880183431, Zadarska 16,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ANORTI ADRIA društvo s ograničenom odgovornošću za servis plovila</item>
      <item>FINA</item>
      <item>Borut Češek</item>
    </izvorni_sadrzaj>
    <derivirana_varijabla naziv="DomainObject.Predmet.SudioniciListNaziv_1">
      <item>ANORTI ADRIA društvo s ograničenom odgovornošću za servis plovila</item>
      <item>FINA</item>
      <item>Borut Češek</item>
    </derivirana_varijabla>
  </DomainObject.Predmet.SudioniciListNaziv>
  <DomainObject.Predmet.SudioniciListAdressOIB>
    <izvorni_sadrzaj>
      <item>ANORTI ADRIA društvo s ograničenom odgovornošću za servis plovila, OIB 66880183431, Zadarska 16,23210 Biograd Na Moru</item>
      <item>FINA, OIB 85821130368</item>
      <item>Borut Češek</item>
    </izvorni_sadrzaj>
    <derivirana_varijabla naziv="DomainObject.Predmet.SudioniciListAdressOIB_1">
      <item>ANORTI ADRIA društvo s ograničenom odgovornošću za servis plovila, OIB 66880183431, Zadarska 16,23210 Biograd Na Moru</item>
      <item>FINA, OIB 85821130368</item>
      <item>Borut Češek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66880183431</item>
      <item>, OIB 85821130368</item>
      <item>, OIB null</item>
    </izvorni_sadrzaj>
    <derivirana_varijabla naziv="DomainObject.Predmet.SudioniciListNazivOIB_1">
      <item>, OIB 66880183431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48DD2D-4AFC-4E34-A316-F7601A8E33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187</properties:Words>
  <properties:Characters>1050</properties:Characters>
  <properties:Lines>42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2018-09-03T12:54:00Z</dcterms:created>
  <dc:creator>abajlo</dc:creator>
  <cp:lastModifiedBy>Ante Rubelj</cp:lastModifiedBy>
  <cp:lastPrinted>2013-04-25T09:50:00Z</cp:lastPrinted>
  <dcterms:modified xmlns:xsi="http://www.w3.org/2001/XMLSchema-instance" xsi:type="dcterms:W3CDTF">2018-09-06T12:23:00Z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St-577/2016-112 / Zapisnik - Skupština vjerovnika (1St-577-16 skupština vjerovnika 4.9.2018.docx)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