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4040" w14:paraId="a6a4040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E24AE8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E71956">
        <w:rPr>
          <w:rFonts w:cs="Times New Roman"/>
        </w:rPr>
        <w:t xml:space="preserve">IZO-METALI j.d.o.o., OIB 21370500645, Donji </w:t>
      </w:r>
      <w:proofErr w:type="spellStart"/>
      <w:r w:rsidR="00E71956">
        <w:rPr>
          <w:rFonts w:cs="Times New Roman"/>
        </w:rPr>
        <w:t>Kneginec</w:t>
      </w:r>
      <w:proofErr w:type="spellEnd"/>
      <w:r w:rsidR="00E71956">
        <w:rPr>
          <w:rFonts w:cs="Times New Roman"/>
        </w:rPr>
        <w:t>, Kućanska 41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E71956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E71956">
        <w:rPr>
          <w:rFonts w:cs="Times New Roman"/>
        </w:rPr>
        <w:t xml:space="preserve">IZO-METALI j.d.o.o., OIB 21370500645, Donji </w:t>
      </w:r>
      <w:proofErr w:type="spellStart"/>
      <w:r w:rsidR="00E71956">
        <w:rPr>
          <w:rFonts w:cs="Times New Roman"/>
        </w:rPr>
        <w:t>Kneginec</w:t>
      </w:r>
      <w:proofErr w:type="spellEnd"/>
      <w:r w:rsidR="00E71956">
        <w:rPr>
          <w:rFonts w:cs="Times New Roman"/>
        </w:rPr>
        <w:t>, Kućanska 41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E71956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E71956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E71956">
        <w:rPr>
          <w:rFonts w:cs="Times New Roman"/>
        </w:rPr>
        <w:t xml:space="preserve">IZO-METALI j.d.o.o., OIB 21370500645, Donji </w:t>
      </w:r>
      <w:proofErr w:type="spellStart"/>
      <w:r w:rsidR="00E71956">
        <w:rPr>
          <w:rFonts w:cs="Times New Roman"/>
        </w:rPr>
        <w:t>Kneginec</w:t>
      </w:r>
      <w:proofErr w:type="spellEnd"/>
      <w:r w:rsidR="00E71956">
        <w:rPr>
          <w:rFonts w:cs="Times New Roman"/>
        </w:rPr>
        <w:t>, Kućanska 41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E71956">
        <w:rPr>
          <w:rFonts w:cs="Times New Roman"/>
        </w:rPr>
        <w:t>Renato Sabljić, OIB 74644810692, iz Zagreba, Zdenački zavoj 14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E71956">
        <w:rPr>
          <w:rFonts w:cs="Times New Roman"/>
        </w:rPr>
        <w:t xml:space="preserve">IZO-METALI j.d.o.o., OIB 21370500645, Donji </w:t>
      </w:r>
      <w:proofErr w:type="spellStart"/>
      <w:r w:rsidR="00E71956">
        <w:rPr>
          <w:rFonts w:cs="Times New Roman"/>
        </w:rPr>
        <w:t>Kneginec</w:t>
      </w:r>
      <w:proofErr w:type="spellEnd"/>
      <w:r w:rsidR="00E71956">
        <w:rPr>
          <w:rFonts w:cs="Times New Roman"/>
        </w:rPr>
        <w:t>, Kućanska 41</w:t>
      </w:r>
      <w:r w:rsidRPr="00BA3155">
        <w:rPr>
          <w:rFonts w:cs="Times New Roman"/>
        </w:rPr>
        <w:t xml:space="preserve">, bit će brisan iz </w:t>
      </w:r>
      <w:r w:rsidRPr="00E71956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E71956">
        <w:rPr>
          <w:rFonts w:cs="Times New Roman"/>
        </w:rPr>
        <w:t>13. studenog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</w:t>
      </w:r>
      <w:proofErr w:type="spellStart"/>
      <w:r w:rsidRPr="00BA3155">
        <w:rPr>
          <w:rFonts w:cs="Times New Roman"/>
        </w:rPr>
        <w:t>prokazni</w:t>
      </w:r>
      <w:proofErr w:type="spellEnd"/>
      <w:r w:rsidRPr="00BA3155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1736F9">
        <w:rPr>
          <w:rFonts w:cs="Times New Roman"/>
        </w:rPr>
        <w:t xml:space="preserve">nije podnijela javnobilježnički ovjerovljeni </w:t>
      </w:r>
      <w:proofErr w:type="spellStart"/>
      <w:r w:rsidRPr="001736F9">
        <w:rPr>
          <w:rFonts w:cs="Times New Roman"/>
        </w:rPr>
        <w:t>prokazni</w:t>
      </w:r>
      <w:proofErr w:type="spellEnd"/>
      <w:r w:rsidRPr="001736F9">
        <w:rPr>
          <w:rFonts w:cs="Times New Roman"/>
        </w:rPr>
        <w:t xml:space="preserve"> popis imovine i obveza dužnika te kako u roku od 45 dana nijedan vjerovnik nije predložio otvaranje stečajnoga postupk</w:t>
      </w:r>
      <w:r w:rsidRPr="00BA3155">
        <w:rPr>
          <w:rFonts w:cs="Times New Roman"/>
        </w:rPr>
        <w:t>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1736F9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ED3474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E71956">
        <w:rPr>
          <w:rFonts w:cs="Times New Roman"/>
        </w:rPr>
        <w:t xml:space="preserve">IZO-METALI j.d.o.o., Donji </w:t>
      </w:r>
      <w:proofErr w:type="spellStart"/>
      <w:r w:rsidR="00E71956">
        <w:rPr>
          <w:rFonts w:cs="Times New Roman"/>
        </w:rPr>
        <w:t>Kneginec</w:t>
      </w:r>
      <w:proofErr w:type="spellEnd"/>
      <w:r w:rsidR="00E71956">
        <w:rPr>
          <w:rFonts w:cs="Times New Roman"/>
        </w:rPr>
        <w:t>, Kućanska 41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1736F9">
        <w:rPr>
          <w:rFonts w:cs="Times New Roman"/>
        </w:rPr>
        <w:t>Direktor</w:t>
      </w:r>
      <w:r>
        <w:rPr>
          <w:rFonts w:cs="Times New Roman"/>
        </w:rPr>
        <w:t xml:space="preserve"> dužnika, </w:t>
      </w:r>
      <w:r w:rsidR="001736F9">
        <w:rPr>
          <w:rFonts w:cs="Times New Roman"/>
        </w:rPr>
        <w:t xml:space="preserve">Izet </w:t>
      </w:r>
      <w:proofErr w:type="spellStart"/>
      <w:r w:rsidR="001736F9">
        <w:rPr>
          <w:rFonts w:cs="Times New Roman"/>
        </w:rPr>
        <w:t>Redžić</w:t>
      </w:r>
      <w:proofErr w:type="spellEnd"/>
      <w:r w:rsidR="001736F9">
        <w:rPr>
          <w:rFonts w:cs="Times New Roman"/>
        </w:rPr>
        <w:t xml:space="preserve">, Donji </w:t>
      </w:r>
      <w:proofErr w:type="spellStart"/>
      <w:r w:rsidR="001736F9">
        <w:rPr>
          <w:rFonts w:cs="Times New Roman"/>
        </w:rPr>
        <w:t>Kneginec</w:t>
      </w:r>
      <w:proofErr w:type="spellEnd"/>
      <w:r w:rsidR="001736F9">
        <w:rPr>
          <w:rFonts w:cs="Times New Roman"/>
        </w:rPr>
        <w:t>, Radnička 42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1736F9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ED3474">
        <w:rPr>
          <w:rFonts w:cs="Times New Roman"/>
        </w:rPr>
        <w:t>Varaždin</w:t>
      </w:r>
      <w:r w:rsidRPr="00BA3155">
        <w:rPr>
          <w:rFonts w:cs="Times New Roman"/>
        </w:rPr>
        <w:t xml:space="preserve">, </w:t>
      </w:r>
      <w:proofErr w:type="spellStart"/>
      <w:r w:rsidR="00ED3474">
        <w:rPr>
          <w:rFonts w:cs="Times New Roman"/>
        </w:rPr>
        <w:t>Graberje</w:t>
      </w:r>
      <w:proofErr w:type="spellEnd"/>
      <w:r w:rsidR="00ED3474">
        <w:rPr>
          <w:rFonts w:cs="Times New Roman"/>
        </w:rPr>
        <w:t xml:space="preserve"> 4</w:t>
      </w:r>
    </w:p>
    <w:p w:rsidRDefault="00BA3155" w:rsidP="001736F9" w:rsidR="001736F9" w:rsidRPr="001736F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736F9">
        <w:rPr>
          <w:rFonts w:cs="Times New Roman"/>
        </w:rPr>
        <w:t xml:space="preserve">Stečajni upravitelj  </w:t>
      </w:r>
      <w:r w:rsidR="001736F9" w:rsidRPr="001736F9">
        <w:rPr>
          <w:rFonts w:cs="Times New Roman"/>
        </w:rPr>
        <w:t xml:space="preserve">Renato Sabljić, 10000 Zagreb, Zdenački zavoj 14 </w:t>
      </w:r>
    </w:p>
    <w:p w:rsidRDefault="00DF5515" w:rsidP="00ED3474" w:rsidR="00ED3474" w:rsidRPr="00ED3474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ED3474" w:rsidR="00ED3474" w:rsidRPr="00ED347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B06" w:rsidP="00BA3155" w:rsidR="00350B06">
      <w:pPr>
        <w:spacing w:after="0"/>
      </w:pPr>
      <w:r>
        <w:separator/>
      </w:r>
    </w:p>
  </w:endnote>
  <w:endnote w:id="0" w:type="continuationSeparator">
    <w:p w:rsidRDefault="00350B06" w:rsidP="00BA3155" w:rsidR="00350B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B06" w:rsidP="00BA3155" w:rsidR="00350B06">
      <w:pPr>
        <w:spacing w:after="0"/>
      </w:pPr>
      <w:r>
        <w:separator/>
      </w:r>
    </w:p>
  </w:footnote>
  <w:footnote w:id="0" w:type="continuationSeparator">
    <w:p w:rsidRDefault="00350B06" w:rsidP="00BA3155" w:rsidR="00350B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6F9" w:rsidP="001736F9" w:rsidR="008333A9">
    <w:pPr>
      <w:pStyle w:val="Zaglavlje"/>
    </w:pPr>
    <w:r>
      <w:t>Poslovni broj: ST-789/15-5</w:t>
    </w:r>
  </w:p>
  <w:p w:rsidRDefault="001736F9" w:rsidP="001736F9" w:rsidR="001736F9" w:rsidRPr="001736F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E71956">
      <w:t>ST-789/15-5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736F9"/>
    <w:rsid w:val="002020AA"/>
    <w:rsid w:val="00280824"/>
    <w:rsid w:val="00350B06"/>
    <w:rsid w:val="00A75C8C"/>
    <w:rsid w:val="00B72CD2"/>
    <w:rsid w:val="00BA3155"/>
    <w:rsid w:val="00D463E2"/>
    <w:rsid w:val="00DF5515"/>
    <w:rsid w:val="00E24AE8"/>
    <w:rsid w:val="00E31D2D"/>
    <w:rsid w:val="00E71956"/>
    <w:rsid w:val="00ED3474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ED3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47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D347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ED3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47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D34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IZO-METALI jednostavno društvo s ograničenom odgovornošću za trgovinu, otkup metala i prijevoz</izvorni_sadrzaj>
    <derivirana_varijabla naziv="DomainObject.Predmet.ProtustrankaFormated_1">  IZO-METALI jednostavno društvo s ograničenom odgovornošću za trgovinu, otkup metala i prijevoz</derivirana_varijabla>
  </DomainObject.Predmet.ProtustrankaFormated>
  <DomainObject.Predmet.ProtustrankaFormatedOIB>
    <izvorni_sadrzaj>  IZO-METALI jednostavno društvo s ograničenom odgovornošću za trgovinu, otkup metala i prijevoz, OIB 21370500645</izvorni_sadrzaj>
    <derivirana_varijabla naziv="DomainObject.Predmet.ProtustrankaFormatedOIB_1">  IZO-METALI jednostavno društvo s ograničenom odgovornošću za trgovinu, otkup metala i prijevoz, OIB 21370500645</derivirana_varijabla>
  </DomainObject.Predmet.ProtustrankaFormatedOIB>
  <DomainObject.Predmet.ProtustrankaFormatedWithAdress>
    <izvorni_sadrzaj> IZO-METALI jednostavno društvo s ograničenom odgovornošću za trgovinu, otkup metala i prijevoz, Kućanska 41, 42204 Donji Kneginec</izvorni_sadrzaj>
    <derivirana_varijabla naziv="DomainObject.Predmet.ProtustrankaFormatedWithAdress_1"> IZO-METALI jednostavno društvo s ograničenom odgovornošću za trgovinu, otkup metala i prijevoz, Kućanska 41, 42204 Donji Kneginec</derivirana_varijabla>
  </DomainObject.Predmet.ProtustrankaFormatedWithAdress>
  <DomainObject.Predmet.ProtustrankaFormatedWithAdressOIB>
    <izvorni_sadrzaj> IZO-METALI jednostavno društvo s ograničenom odgovornošću za trgovinu, otkup metala i prijevoz, OIB 21370500645, Kućanska 41, 42204 Donji Kneginec</izvorni_sadrzaj>
    <derivirana_varijabla naziv="DomainObject.Predmet.ProtustrankaFormatedWithAdressOIB_1"> IZO-METALI jednostavno društvo s ograničenom odgovornošću za trgovinu, otkup metala i prijevoz, OIB 21370500645, Kućanska 41, 42204 Donji Kneginec</derivirana_varijabla>
  </DomainObject.Predmet.ProtustrankaFormatedWithAdressOIB>
  <DomainObject.Predmet.ProtustrankaWithAdress>
    <izvorni_sadrzaj>IZO-METALI jednostavno društvo s ograničenom odgovornošću za trgovinu, otkup metala i prijevoz Kućanska 41, 42204 Donji Kneginec</izvorni_sadrzaj>
    <derivirana_varijabla naziv="DomainObject.Predmet.ProtustrankaWithAdress_1">IZO-METALI jednostavno društvo s ograničenom odgovornošću za trgovinu, otkup metala i prijevoz Kućanska 41, 42204 Donji Kneginec</derivirana_varijabla>
  </DomainObject.Predmet.ProtustrankaWithAdress>
  <DomainObject.Predmet.ProtustrankaWithAdressOIB>
    <izvorni_sadrzaj>IZO-METALI jednostavno društvo s ograničenom odgovornošću za trgovinu, otkup metala i prijevoz, OIB 21370500645, Kućanska 41, 42204 Donji Kneginec</izvorni_sadrzaj>
    <derivirana_varijabla naziv="DomainObject.Predmet.ProtustrankaWithAdressOIB_1">IZO-METALI jednostavno društvo s ograničenom odgovornošću za trgovinu, otkup metala i prijevoz, OIB 21370500645, Kućanska 41, 42204 Donji Kneginec</derivirana_varijabla>
  </DomainObject.Predmet.ProtustrankaWithAdressOIB>
  <DomainObject.Predmet.ProtustrankaNazivFormated>
    <izvorni_sadrzaj>IZO-METALI jednostavno društvo s ograničenom odgovornošću za trgovinu, otkup metala i prijevoz</izvorni_sadrzaj>
    <derivirana_varijabla naziv="DomainObject.Predmet.ProtustrankaNazivFormated_1">IZO-METALI jednostavno društvo s ograničenom odgovornošću za trgovinu, otkup metala i prijevoz</derivirana_varijabla>
  </DomainObject.Predmet.ProtustrankaNazivFormated>
  <DomainObject.Predmet.ProtustrankaNazivFormatedOIB>
    <izvorni_sadrzaj>IZO-METALI jednostavno društvo s ograničenom odgovornošću za trgovinu, otkup metala i prijevoz, OIB 21370500645</izvorni_sadrzaj>
    <derivirana_varijabla naziv="DomainObject.Predmet.ProtustrankaNazivFormatedOIB_1">IZO-METALI jednostavno društvo s ograničenom odgovornošću za trgovinu, otkup metala i prijevoz, OIB 21370500645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16231.73</izvorni_sadrzaj>
    <derivirana_varijabla naziv="DomainObject.Predmet.TrenutnaVrijednost_1">16231.73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IZO-METALI jednostavno društvo s ograničenom odgovornošću za trgovinu, otkup metala i prijevoz</item>
    </izvorni_sadrzaj>
    <derivirana_varijabla naziv="DomainObject.Predmet.ProtuStrankaListFormated_1">
      <item>IZO-METALI jednostavno društvo s ograničenom odgovornošću za trgovinu, otkup metala i prijevoz</item>
    </derivirana_varijabla>
  </DomainObject.Predmet.ProtuStrankaListFormated>
  <DomainObject.Predmet.ProtuStrankaListFormatedOIB>
    <izvorni_sadrzaj>
      <item>IZO-METALI jednostavno društvo s ograničenom odgovornošću za trgovinu, otkup metala i prijevoz, OIB 21370500645</item>
    </izvorni_sadrzaj>
    <derivirana_varijabla naziv="DomainObject.Predmet.ProtuStrankaListFormatedOIB_1">
      <item>IZO-METALI jednostavno društvo s ograničenom odgovornošću za trgovinu, otkup metala i prijevoz, OIB 21370500645</item>
    </derivirana_varijabla>
  </DomainObject.Predmet.ProtuStrankaListFormatedOIB>
  <DomainObject.Predmet.ProtuStrankaListFormatedWithAdress>
    <izvorni_sadrzaj>
      <item>IZO-METALI jednostavno društvo s ograničenom odgovornošću za trgovinu, otkup metala i prijevoz, Kućanska 41, 42204 Donji Kneginec</item>
    </izvorni_sadrzaj>
    <derivirana_varijabla naziv="DomainObject.Predmet.ProtuStrankaListFormatedWithAdress_1">
      <item>IZO-METALI jednostavno društvo s ograničenom odgovornošću za trgovinu, otkup metala i prijevoz, Kućanska 41, 42204 Donji Kneginec</item>
    </derivirana_varijabla>
  </DomainObject.Predmet.ProtuStrankaListFormatedWithAdress>
  <DomainObject.Predmet.ProtuStrankaListFormatedWithAdressOIB>
    <izvorni_sadrzaj>
      <item>IZO-METALI jednostavno društvo s ograničenom odgovornošću za trgovinu, otkup metala i prijevoz, OIB 21370500645, Kućanska 41, 42204 Donji Kneginec</item>
    </izvorni_sadrzaj>
    <derivirana_varijabla naziv="DomainObject.Predmet.ProtuStrankaListFormatedWithAdressOIB_1">
      <item>IZO-METALI jednostavno društvo s ograničenom odgovornošću za trgovinu, otkup metala i prijevoz, OIB 21370500645, Kućanska 41, 42204 Donji Kneginec</item>
    </derivirana_varijabla>
  </DomainObject.Predmet.ProtuStrankaListFormatedWithAdressOIB>
  <DomainObject.Predmet.ProtuStrankaListNazivFormated>
    <izvorni_sadrzaj>
      <item>IZO-METALI jednostavno društvo s ograničenom odgovornošću za trgovinu, otkup metala i prijevoz</item>
    </izvorni_sadrzaj>
    <derivirana_varijabla naziv="DomainObject.Predmet.ProtuStrankaListNazivFormated_1">
      <item>IZO-METALI jednostavno društvo s ograničenom odgovornošću za trgovinu, otkup metala i prijevoz</item>
    </derivirana_varijabla>
  </DomainObject.Predmet.ProtuStrankaListNazivFormated>
  <DomainObject.Predmet.ProtuStrankaListNazivFormatedOIB>
    <izvorni_sadrzaj>
      <item>IZO-METALI jednostavno društvo s ograničenom odgovornošću za trgovinu, otkup metala i prijevoz, OIB 21370500645</item>
    </izvorni_sadrzaj>
    <derivirana_varijabla naziv="DomainObject.Predmet.ProtuStrankaListNazivFormatedOIB_1">
      <item>IZO-METALI jednostavno društvo s ograničenom odgovornošću za trgovinu, otkup metala i prijevoz, OIB 21370500645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IZO-METALI jednostavno društvo s ograničenom odgovornošću za trgovinu, otkup metala i prijevoz</izvorni_sadrzaj>
    <derivirana_varijabla naziv="DomainObject.Predmet.ProtustrankaIDrugi_1">IZO-METALI jednostavno društvo s ograničenom odgovornošću za trgovinu, otkup metala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IZO-METALI jednostavno društvo s ograničenom odgovornošću za trgovinu, otkup metala i prijevoz, OIB 21370500645, Kućanska 41, 42204 Donji Kneginec</izvorni_sadrzaj>
    <derivirana_varijabla naziv="DomainObject.Predmet.ProtustrankaIDrugiAdressOIB_1">IZO-METALI jednostavno društvo s ograničenom odgovornošću za trgovinu, otkup metala i prijevoz, OIB 21370500645, Kućanska 41,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IZO-METALI jednostavno društvo s ograničenom odgovornošću za trgovinu, otkup metala i prijevoz</item>
      <item>E-oglasna ploča</item>
      <item>Sudski registar</item>
    </izvorni_sadrzaj>
    <derivirana_varijabla naziv="DomainObject.Predmet.SudioniciListNaziv_1">
      <item>Financijska agencija</item>
      <item>IZO-METALI jednostavno društvo s ograničenom odgovornošću za trgovinu, otkup metala i prijevoz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IZO-METALI jednostavno društvo s ograničenom odgovornošću za trgovinu, otkup metala i prijevoz, OIB 21370500645, Kućanska 41,42204 Donji Kneginec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IZO-METALI jednostavno društvo s ograničenom odgovornošću za trgovinu, otkup metala i prijevoz, OIB 21370500645, Kućanska 41,42204 Donji Kneginec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21370500645</item>
      <item>, OIB null</item>
      <item>, OIB null</item>
    </izvorni_sadrzaj>
    <derivirana_varijabla naziv="DomainObject.Predmet.SudioniciListNazivOIB_1">
      <item>, OIB 85821130368</item>
      <item>, OIB 21370500645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68B1B-A92E-47AB-8E10-E1237F41C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2713</properties:Characters>
  <properties:Lines>68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2016-03-04T09:05:00Z</dcterms:created>
  <dc:creator>Ljubica Makovec</dc:creator>
  <cp:lastModifiedBy>Ljubica Makovec</cp:lastModifiedBy>
  <cp:lastPrinted>2016-03-07T09:12:00Z</cp:lastPrinted>
  <dcterms:modified xmlns:xsi="http://www.w3.org/2001/XMLSchema-instance" xsi:type="dcterms:W3CDTF">2016-03-07T09:15:00Z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