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42c0" w14:paraId="c7542c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2513E">
        <w:t>39</w:t>
      </w:r>
      <w:r w:rsidR="001165F4">
        <w:t>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783D72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83D72">
        <w:t>2</w:t>
      </w:r>
      <w:r w:rsidR="007F6F4C">
        <w:t>7</w:t>
      </w:r>
      <w:r w:rsidR="000E039A">
        <w:t xml:space="preserve">. </w:t>
      </w:r>
      <w:r w:rsidR="00783D72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165F4">
        <w:rPr>
          <w:lang w:eastAsia="en-US"/>
        </w:rPr>
        <w:t xml:space="preserve">MASTER ZADAR </w:t>
      </w:r>
      <w:r w:rsidR="001165F4" w:rsidRPr="00E7460D">
        <w:rPr>
          <w:lang w:eastAsia="en-US"/>
        </w:rPr>
        <w:t xml:space="preserve">d.o.o., </w:t>
      </w:r>
      <w:r w:rsidR="001165F4">
        <w:rPr>
          <w:lang w:eastAsia="en-US"/>
        </w:rPr>
        <w:t>Zadar</w:t>
      </w:r>
      <w:r w:rsidR="001165F4" w:rsidRPr="00E7460D">
        <w:rPr>
          <w:lang w:eastAsia="en-US"/>
        </w:rPr>
        <w:t xml:space="preserve">, </w:t>
      </w:r>
      <w:r w:rsidR="001165F4">
        <w:rPr>
          <w:lang w:eastAsia="en-US"/>
        </w:rPr>
        <w:t>Poljana Dragutina Domjanića 42</w:t>
      </w:r>
      <w:r w:rsidR="001165F4" w:rsidRPr="00E7460D">
        <w:rPr>
          <w:lang w:eastAsia="en-US"/>
        </w:rPr>
        <w:t xml:space="preserve">, OIB: </w:t>
      </w:r>
      <w:r w:rsidR="001165F4">
        <w:rPr>
          <w:lang w:eastAsia="en-US"/>
        </w:rPr>
        <w:t>53313786240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70783" w:rsidP="006525A1" w:rsidR="006525A1" w:rsidRPr="00816C78">
      <w:pPr>
        <w:jc w:val="both"/>
      </w:pPr>
      <w:r>
        <w:t>Početak u 9</w:t>
      </w:r>
      <w:r w:rsidR="00076762">
        <w:t>,</w:t>
      </w:r>
      <w:r>
        <w:t>25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686D85" w:rsidP="00686D85" w:rsidR="00686D85" w:rsidRPr="00816C78">
      <w:pPr>
        <w:jc w:val="both"/>
      </w:pPr>
    </w:p>
    <w:p w:rsidRDefault="00783D72" w:rsidP="00783D72" w:rsidR="00783D72">
      <w:pPr>
        <w:jc w:val="both"/>
      </w:pPr>
      <w:r w:rsidRPr="00816C78">
        <w:t>Za stečajnog dužnika:</w:t>
      </w:r>
      <w:r>
        <w:t xml:space="preserve"> zastupnik po zakonu Ivica Jovančević, identitet utvrđen uvidom u osobnu iskaznicu</w:t>
      </w:r>
      <w:r w:rsidR="00E70783">
        <w:t xml:space="preserve"> i Filip Stanić, odvjetnik u Zadru</w:t>
      </w:r>
    </w:p>
    <w:p w:rsidRDefault="00E70783" w:rsidP="00783D72" w:rsidR="00783D72" w:rsidRPr="00816C78">
      <w:pPr>
        <w:jc w:val="both"/>
      </w:pPr>
      <w:r>
        <w:t xml:space="preserve">               </w:t>
      </w:r>
      <w:r w:rsidR="00783D72" w:rsidRPr="00816C78">
        <w:t xml:space="preserve">                    </w:t>
      </w:r>
    </w:p>
    <w:p w:rsidRDefault="00783D72" w:rsidP="00783D72" w:rsidR="00783D72">
      <w:pPr>
        <w:jc w:val="both"/>
      </w:pPr>
      <w:r w:rsidRPr="00816C78">
        <w:t>Za predlagatelja</w:t>
      </w:r>
      <w:r>
        <w:t>:  nitko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70783">
        <w:rPr>
          <w:lang w:eastAsia="en-US"/>
        </w:rPr>
        <w:t xml:space="preserve">MASTER ZADAR </w:t>
      </w:r>
      <w:r w:rsidR="00E70783" w:rsidRPr="00E7460D">
        <w:rPr>
          <w:lang w:eastAsia="en-US"/>
        </w:rPr>
        <w:t xml:space="preserve">d.o.o., </w:t>
      </w:r>
      <w:r w:rsidR="00E70783">
        <w:rPr>
          <w:lang w:eastAsia="en-US"/>
        </w:rPr>
        <w:t>Zadar</w:t>
      </w:r>
    </w:p>
    <w:p w:rsidRDefault="00E70783" w:rsidP="00783D72" w:rsidR="00E70783">
      <w:pPr>
        <w:jc w:val="both"/>
      </w:pPr>
    </w:p>
    <w:p w:rsidRDefault="00783D72" w:rsidP="00783D72" w:rsidR="00783D72" w:rsidRPr="002528EB">
      <w:pPr>
        <w:jc w:val="both"/>
      </w:pPr>
      <w:r>
        <w:t>Sudac donosi</w:t>
      </w:r>
    </w:p>
    <w:p w:rsidRDefault="00783D72" w:rsidP="00783D72" w:rsidR="00783D72" w:rsidRPr="002528EB">
      <w:pPr>
        <w:jc w:val="center"/>
      </w:pPr>
      <w:r w:rsidRPr="002528EB">
        <w:t xml:space="preserve">r j e š e nj e </w:t>
      </w:r>
    </w:p>
    <w:p w:rsidRDefault="00783D72" w:rsidP="00783D72" w:rsidR="00783D72" w:rsidRPr="002528EB">
      <w:pPr>
        <w:jc w:val="center"/>
      </w:pPr>
    </w:p>
    <w:p w:rsidRDefault="00783D72" w:rsidP="00783D72" w:rsidR="00783D72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 w:rsidRPr="002C241F">
        <w:t xml:space="preserve">Upoznaje ukratko prisutne sa sadržajem prijedloga za otvaranje stečajnog postupka.  </w:t>
      </w:r>
    </w:p>
    <w:p w:rsidRDefault="00783D72" w:rsidP="00783D72" w:rsidR="00783D72">
      <w:pPr>
        <w:jc w:val="both"/>
      </w:pPr>
    </w:p>
    <w:p w:rsidRDefault="00783D72" w:rsidP="00783D72" w:rsidR="00783D72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783D72" w:rsidP="00783D72" w:rsidR="00783D72" w:rsidRPr="002C241F">
      <w:pPr>
        <w:jc w:val="both"/>
      </w:pPr>
    </w:p>
    <w:p w:rsidRDefault="00783D72" w:rsidP="00783D72" w:rsidR="00783D72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70783">
        <w:t>PRIVREDNE</w:t>
      </w:r>
      <w:r>
        <w:t xml:space="preserve"> banke d.d. otvoren žiro račun.</w:t>
      </w:r>
    </w:p>
    <w:p w:rsidRDefault="00783D72" w:rsidP="00783D72" w:rsidR="00783D72" w:rsidRPr="002C241F">
      <w:pPr>
        <w:ind w:firstLine="708"/>
        <w:jc w:val="both"/>
      </w:pPr>
    </w:p>
    <w:p w:rsidRDefault="00783D72" w:rsidP="00783D72" w:rsidR="00783D72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građevina.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>
        <w:t>Dužnik navodi da posluje</w:t>
      </w:r>
      <w:r w:rsidR="00E70783">
        <w:t xml:space="preserve"> i ima dva</w:t>
      </w:r>
      <w:r>
        <w:t xml:space="preserve"> zaposlenika.</w:t>
      </w:r>
    </w:p>
    <w:p w:rsidRDefault="00783D72" w:rsidP="00783D72" w:rsidR="00783D72" w:rsidRPr="002C241F">
      <w:pPr>
        <w:jc w:val="both"/>
      </w:pPr>
    </w:p>
    <w:p w:rsidRDefault="00783D72" w:rsidP="00783D72" w:rsidR="00783D72">
      <w:pPr>
        <w:jc w:val="both"/>
      </w:pPr>
      <w:r w:rsidRPr="002C241F">
        <w:t>Što se tiče imovine</w:t>
      </w:r>
      <w:r>
        <w:t xml:space="preserve"> navodi da nema imovine, </w:t>
      </w:r>
      <w:r w:rsidR="00E70783">
        <w:t>a dok je poslovao posuđivao je opremu i građevinske strojeve, vozila, imovine je imao ali je istu morao unovčavati da bi zatvorio dugove, nema potraživanja.</w:t>
      </w:r>
    </w:p>
    <w:p w:rsidRDefault="00E70783" w:rsidP="00783D72" w:rsidR="00E70783">
      <w:pPr>
        <w:jc w:val="both"/>
      </w:pPr>
    </w:p>
    <w:p w:rsidRDefault="00E70783" w:rsidP="00783D72" w:rsidR="00783D72">
      <w:pPr>
        <w:jc w:val="both"/>
      </w:pPr>
      <w:r>
        <w:t>Z</w:t>
      </w:r>
      <w:r w:rsidR="00783D72">
        <w:t>na da je žiro račun u blokadi</w:t>
      </w:r>
      <w:r>
        <w:t xml:space="preserve"> oko 177.000,00 kuna</w:t>
      </w:r>
      <w:r w:rsidR="00783D72">
        <w:t>.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>
        <w:t xml:space="preserve">Ivica Jovančević navodi da je njegov broj mobitela: </w:t>
      </w:r>
      <w:r w:rsidR="00E70783">
        <w:t>091/295-0033</w:t>
      </w:r>
    </w:p>
    <w:p w:rsidRDefault="00783D72" w:rsidP="00783D72" w:rsidR="00783D72" w:rsidRPr="002C241F">
      <w:pPr>
        <w:jc w:val="both"/>
      </w:pPr>
    </w:p>
    <w:p w:rsidRDefault="00783D72" w:rsidP="00783D72" w:rsidR="00783D72">
      <w:pPr>
        <w:jc w:val="both"/>
      </w:pPr>
      <w:r>
        <w:t>Knjigovodstvo je vodila</w:t>
      </w:r>
      <w:r w:rsidR="00E70783">
        <w:t xml:space="preserve"> Ina Galešić i d</w:t>
      </w:r>
      <w:r>
        <w:t>okumentacija se nalazi kod nje.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>
        <w:t>Posebno navodi da dug nije u mogućnosti podmiriti</w:t>
      </w:r>
      <w:r w:rsidR="00E70783">
        <w:t>, osim ako se za to ukažu mogućnosti koje sada ne vidi</w:t>
      </w:r>
      <w:r>
        <w:t>.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  <w:r>
        <w:t xml:space="preserve">Sudac donosi </w:t>
      </w:r>
    </w:p>
    <w:p w:rsidRDefault="00783D72" w:rsidP="00783D72" w:rsidR="00783D72">
      <w:pPr>
        <w:jc w:val="both"/>
      </w:pPr>
    </w:p>
    <w:p w:rsidRDefault="00783D72" w:rsidP="00783D72" w:rsidR="00783D72">
      <w:pPr>
        <w:jc w:val="center"/>
      </w:pPr>
      <w:r>
        <w:t xml:space="preserve">r j e š e nj e </w:t>
      </w:r>
    </w:p>
    <w:p w:rsidRDefault="00783D72" w:rsidP="00783D72" w:rsidR="00783D72" w:rsidRPr="000124EC">
      <w:pPr>
        <w:jc w:val="both"/>
        <w:rPr>
          <w:b/>
        </w:rPr>
      </w:pPr>
    </w:p>
    <w:p w:rsidRDefault="00783D72" w:rsidP="00783D72" w:rsidR="00783D72" w:rsidRPr="007A3E16">
      <w:pPr>
        <w:jc w:val="both"/>
      </w:pPr>
      <w:r w:rsidRPr="007A3E16">
        <w:t>Odluka će biti donesena u zakonskom roku.</w:t>
      </w:r>
    </w:p>
    <w:p w:rsidRDefault="00783D72" w:rsidP="00783D72" w:rsidR="00783D72">
      <w:pPr>
        <w:jc w:val="both"/>
      </w:pPr>
    </w:p>
    <w:p w:rsidRDefault="00783D72" w:rsidP="00783D72" w:rsidR="00783D72" w:rsidRPr="002C241F">
      <w:pPr>
        <w:jc w:val="both"/>
      </w:pPr>
      <w:r w:rsidRPr="002C241F">
        <w:t xml:space="preserve">Dovršeno u </w:t>
      </w:r>
      <w:r w:rsidR="00E70783">
        <w:t>9,29</w:t>
      </w:r>
      <w:r>
        <w:t xml:space="preserve"> sati</w:t>
      </w:r>
    </w:p>
    <w:p w:rsidRDefault="00783D72" w:rsidP="00783D72" w:rsidR="00783D72">
      <w:pPr>
        <w:jc w:val="both"/>
      </w:pPr>
    </w:p>
    <w:p w:rsidRDefault="00783D72" w:rsidP="00783D72" w:rsidR="00783D72" w:rsidRPr="002C241F">
      <w:pPr>
        <w:ind w:firstLine="708"/>
        <w:jc w:val="both"/>
      </w:pPr>
    </w:p>
    <w:p w:rsidRDefault="00783D72" w:rsidP="00783D72" w:rsidR="00783D72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783D72" w:rsidP="00783D72" w:rsidR="00783D72" w:rsidRPr="002C241F"/>
    <w:p w:rsidRDefault="00783D72" w:rsidP="00783D72" w:rsidR="00783D72" w:rsidRPr="002C241F"/>
    <w:p w:rsidRDefault="00783D72" w:rsidP="00783D72" w:rsidR="00783D72" w:rsidRPr="002C241F"/>
    <w:p w:rsidRDefault="00783D72" w:rsidP="00783D72" w:rsidR="00783D72" w:rsidRPr="002C241F"/>
    <w:p w:rsidRDefault="00783D72" w:rsidP="00783D72" w:rsidR="00783D72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783D72" w:rsidP="00783D72" w:rsidR="00783D72" w:rsidRPr="002C241F"/>
    <w:p w:rsidRDefault="00783D72" w:rsidP="00783D72" w:rsidR="00783D72" w:rsidRPr="002C241F">
      <w:pPr>
        <w:jc w:val="both"/>
      </w:pPr>
    </w:p>
    <w:p w:rsidRDefault="00783D72" w:rsidP="00783D72" w:rsidR="00783D72" w:rsidRPr="002C241F">
      <w:pPr>
        <w:jc w:val="both"/>
      </w:pP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</w:p>
    <w:p w:rsidRDefault="00783D72" w:rsidP="00783D72" w:rsidR="00783D72">
      <w:pPr>
        <w:jc w:val="both"/>
      </w:pPr>
    </w:p>
    <w:p w:rsidRDefault="00783D72" w:rsidP="00783D72" w:rsidR="00783D72" w:rsidRPr="002C241F">
      <w:pPr>
        <w:jc w:val="both"/>
      </w:pPr>
    </w:p>
    <w:p w:rsidRDefault="00783D72" w:rsidP="00783D72" w:rsidR="00783D72" w:rsidRPr="002C241F">
      <w:pPr>
        <w:jc w:val="both"/>
      </w:pPr>
    </w:p>
    <w:p w:rsidRDefault="00A25693" w:rsidP="00783D72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F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2513E">
      <w:t>39</w:t>
    </w:r>
    <w:r w:rsidR="001165F4">
      <w:t>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783D72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2BF2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6D85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3D72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7F6F4C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70783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6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6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St-399/2018-11</izvorni_sadrzaj>
    <derivirana_varijabla naziv="DomainObject.Zapisnik.Oznaka_1">St-399/2018-11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ZADAR d.o.o. za građenje</izvorni_sadrzaj>
    <derivirana_varijabla naziv="DomainObject.Predmet.ProtustrankaFormated_1">  MASTER ZADAR d.o.o. za građenje</derivirana_varijabla>
  </DomainObject.Predmet.ProtustrankaFormated>
  <DomainObject.Predmet.ProtustrankaFormatedOIB>
    <izvorni_sadrzaj>  MASTER ZADAR d.o.o. za građenje, OIB 53313786240</izvorni_sadrzaj>
    <derivirana_varijabla naziv="DomainObject.Predmet.ProtustrankaFormatedOIB_1">  MASTER ZADAR d.o.o. za građenje, OIB 53313786240</derivirana_varijabla>
  </DomainObject.Predmet.ProtustrankaFormatedOIB>
  <DomainObject.Predmet.ProtustrankaFormatedWithAdress>
    <izvorni_sadrzaj> MASTER ZADAR d.o.o. za građenje, Poljana Dragutina Domjanića 42, 23000 Zadar</izvorni_sadrzaj>
    <derivirana_varijabla naziv="DomainObject.Predmet.ProtustrankaFormatedWithAdress_1"> MASTER ZADAR d.o.o. za građenje, Poljana Dragutina Domjanića 42, 23000 Zadar</derivirana_varijabla>
  </DomainObject.Predmet.ProtustrankaFormatedWithAdress>
  <DomainObject.Predmet.ProtustrankaFormatedWithAdressOIB>
    <izvorni_sadrzaj> MASTER ZADAR d.o.o. za građenje, OIB 53313786240, Poljana Dragutina Domjanića 42, 23000 Zadar</izvorni_sadrzaj>
    <derivirana_varijabla naziv="DomainObject.Predmet.ProtustrankaFormatedWithAdressOIB_1"> MASTER ZADAR d.o.o. za građenje, OIB 53313786240, Poljana Dragutina Domjanića 42, 23000 Zadar</derivirana_varijabla>
  </DomainObject.Predmet.ProtustrankaFormatedWithAdressOIB>
  <DomainObject.Predmet.ProtustrankaWithAdress>
    <izvorni_sadrzaj>MASTER ZADAR d.o.o. za građenje Poljana Dragutina Domjanića 42, 23000 Zadar</izvorni_sadrzaj>
    <derivirana_varijabla naziv="DomainObject.Predmet.ProtustrankaWithAdress_1">MASTER ZADAR d.o.o. za građenje Poljana Dragutina Domjanića 42, 23000 Zadar</derivirana_varijabla>
  </DomainObject.Predmet.ProtustrankaWithAdress>
  <DomainObject.Predmet.ProtustrankaWithAdressOIB>
    <izvorni_sadrzaj>MASTER ZADAR d.o.o. za građenje, OIB 53313786240, Poljana Dragutina Domjanića 42, 23000 Zadar</izvorni_sadrzaj>
    <derivirana_varijabla naziv="DomainObject.Predmet.ProtustrankaWithAdressOIB_1">MASTER ZADAR d.o.o. za građenje, OIB 53313786240, Poljana Dragutina Domjanića 42, 23000 Zadar</derivirana_varijabla>
  </DomainObject.Predmet.ProtustrankaWithAdressOIB>
  <DomainObject.Predmet.ProtustrankaNazivFormated>
    <izvorni_sadrzaj>MASTER ZADAR d.o.o. za građenje</izvorni_sadrzaj>
    <derivirana_varijabla naziv="DomainObject.Predmet.ProtustrankaNazivFormated_1">MASTER ZADAR d.o.o. za građenje</derivirana_varijabla>
  </DomainObject.Predmet.ProtustrankaNazivFormated>
  <DomainObject.Predmet.ProtustrankaNazivFormatedOIB>
    <izvorni_sadrzaj>MASTER ZADAR d.o.o. za građenje, OIB 53313786240</izvorni_sadrzaj>
    <derivirana_varijabla naziv="DomainObject.Predmet.ProtustrankaNazivFormatedOIB_1">MASTER ZADAR d.o.o. za građenje, OIB 53313786240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MASTER ZADAR d.o.o. za građenje</item>
    </izvorni_sadrzaj>
    <derivirana_varijabla naziv="DomainObject.Predmet.ProtuStrankaListFormated_1">
      <item>MASTER ZADAR d.o.o. za građenje</item>
    </derivirana_varijabla>
  </DomainObject.Predmet.ProtuStrankaListFormated>
  <DomainObject.Predmet.ProtuStrankaListFormatedOIB>
    <izvorni_sadrzaj>
      <item>MASTER ZADAR d.o.o. za građenje, OIB 53313786240</item>
    </izvorni_sadrzaj>
    <derivirana_varijabla naziv="DomainObject.Predmet.ProtuStrankaListFormatedOIB_1">
      <item>MASTER ZADAR d.o.o. za građenje, OIB 53313786240</item>
    </derivirana_varijabla>
  </DomainObject.Predmet.ProtuStrankaListFormatedOIB>
  <DomainObject.Predmet.ProtuStrankaListFormatedWithAdress>
    <izvorni_sadrzaj>
      <item>MASTER ZADAR d.o.o. za građenje, Poljana Dragutina Domjanića 42, 23000 Zadar</item>
    </izvorni_sadrzaj>
    <derivirana_varijabla naziv="DomainObject.Predmet.ProtuStrankaListFormatedWithAdress_1">
      <item>MASTER ZADAR d.o.o. za građenje, Poljana Dragutina Domjanića 42, 23000 Zadar</item>
    </derivirana_varijabla>
  </DomainObject.Predmet.ProtuStrankaListFormatedWithAdress>
  <DomainObject.Predmet.ProtuStrankaListFormatedWithAdressOIB>
    <izvorni_sadrzaj>
      <item>MASTER ZADAR d.o.o. za građenje, OIB 53313786240, Poljana Dragutina Domjanića 42, 23000 Zadar</item>
    </izvorni_sadrzaj>
    <derivirana_varijabla naziv="DomainObject.Predmet.ProtuStrankaListFormatedWithAdressOIB_1">
      <item>MASTER ZADAR d.o.o. za građenje, OIB 53313786240, Poljana Dragutina Domjanića 42, 23000 Zadar</item>
    </derivirana_varijabla>
  </DomainObject.Predmet.ProtuStrankaListFormatedWithAdressOIB>
  <DomainObject.Predmet.ProtuStrankaListNazivFormated>
    <izvorni_sadrzaj>
      <item>MASTER ZADAR d.o.o. za građenje</item>
    </izvorni_sadrzaj>
    <derivirana_varijabla naziv="DomainObject.Predmet.ProtuStrankaListNazivFormated_1">
      <item>MASTER ZADAR d.o.o. za građenje</item>
    </derivirana_varijabla>
  </DomainObject.Predmet.ProtuStrankaListNazivFormated>
  <DomainObject.Predmet.ProtuStrankaListNazivFormatedOIB>
    <izvorni_sadrzaj>
      <item>MASTER ZADAR d.o.o. za građenje, OIB 53313786240</item>
    </izvorni_sadrzaj>
    <derivirana_varijabla naziv="DomainObject.Predmet.ProtuStrankaListNazivFormatedOIB_1">
      <item>MASTER ZADAR d.o.o. za građenje, OIB 53313786240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St-399/2018-11</izvorni_sadrzaj>
    <derivirana_varijabla naziv="DomainObject.PoslovniBrojDokumenta_1">St-399/2018-11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MASTER ZADAR d.o.o. za građenje</izvorni_sadrzaj>
    <derivirana_varijabla naziv="DomainObject.Predmet.ProtustrankaIDrugi_1">MASTER ZADAR d.o.o.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MASTER ZADAR d.o.o. za građenje, OIB 53313786240, Poljana Dragutina Domjanića 42, 23000 Zadar</izvorni_sadrzaj>
    <derivirana_varijabla naziv="DomainObject.Predmet.ProtustrankaIDrugiAdressOIB_1">MASTER ZADAR d.o.o. za građenje, OIB 53313786240,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MASTER ZADAR d.o.o. za građenje</item>
      <item>Ivica Jovančević</item>
    </izvorni_sadrzaj>
    <derivirana_varijabla naziv="DomainObject.Predmet.SudioniciListNaziv_1">
      <item>FINA</item>
      <item>MASTER ZADAR d.o.o. za građenje</item>
      <item>Ivica Jovančević</item>
    </derivirana_varijabla>
  </DomainObject.Predmet.SudioniciListNaziv>
  <DomainObject.Predmet.SudioniciListAdressOIB>
    <izvorni_sadrzaj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53313786240</item>
      <item>, OIB 69795106232</item>
    </izvorni_sadrzaj>
    <derivirana_varijabla naziv="DomainObject.Predmet.SudioniciListNazivOIB_1">
      <item>, OIB 85821130368</item>
      <item>, OIB 53313786240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1887</properties:Characters>
  <properties:Lines>83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2019-02-27T06:55:00Z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St-399/2018-11 / Zapisnik - Ročište radi izjašnjenja o prijedlogu za otvaranje steč.post (1 St-399-2018-povodom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