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e96c" w14:paraId="679e9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62170">
        <w:rPr>
          <w:rFonts w:hAnsi="Times New Roman" w:ascii="Times New Roman"/>
          <w:szCs w:val="24"/>
          <w:lang w:val="hr-HR"/>
        </w:rPr>
        <w:t xml:space="preserve">F. I. Z. d.o.o., Pantovčak 5, 10000 Zagreb, OIB: 29422049849,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24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862170">
        <w:rPr>
          <w:rFonts w:hAnsi="Times New Roman" w:ascii="Times New Roman"/>
          <w:szCs w:val="24"/>
        </w:rPr>
        <w:t xml:space="preserve">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62170">
        <w:rPr>
          <w:rFonts w:hAnsi="Times New Roman" w:ascii="Times New Roman"/>
          <w:szCs w:val="24"/>
        </w:rPr>
        <w:t>F. I. Z. d.o.o., Pantovčak 5, 10000 Zagreb, OIB: 29422049849.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r>
        <w:rPr>
          <w:rFonts w:hAnsi="Times New Roman" w:ascii="Times New Roman"/>
          <w:szCs w:val="24"/>
        </w:rPr>
        <w:t>24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9381E">
        <w:rPr>
          <w:rFonts w:hAnsi="Times New Roman" w:ascii="Times New Roman"/>
          <w:szCs w:val="24"/>
        </w:rPr>
        <w:t xml:space="preserve">   </w:t>
      </w:r>
      <w:r w:rsidR="003C3935">
        <w:rPr>
          <w:rFonts w:hAnsi="Times New Roman" w:ascii="Times New Roman"/>
          <w:szCs w:val="24"/>
        </w:rPr>
        <w:t xml:space="preserve">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240B8D">
        <w:rPr>
          <w:rFonts w:hAnsi="Times New Roman" w:ascii="Times New Roman"/>
          <w:szCs w:val="24"/>
        </w:rPr>
        <w:t>Ivana Brebrić, Palinovečka 19 P, Zagreb, OIB: 01354117686.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862170">
        <w:rPr>
          <w:rFonts w:hAnsi="Times New Roman" w:ascii="Times New Roman"/>
          <w:szCs w:val="24"/>
          <w:lang w:val="hr-HR"/>
        </w:rPr>
        <w:t xml:space="preserve">F. I. Z. d.o.o., Pantovčak 5, 10000 Zagreb,  </w:t>
      </w:r>
    </w:p>
    <w:p w:rsidRDefault="00862170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OIB: 29422049849,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62170">
        <w:rPr>
          <w:rFonts w:hAnsi="Times New Roman" w:ascii="Times New Roman"/>
          <w:lang w:val="hr-HR"/>
        </w:rPr>
        <w:t xml:space="preserve">28. siječnja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62170">
        <w:rPr>
          <w:rFonts w:hAnsi="Times New Roman" w:ascii="Times New Roman"/>
          <w:lang w:val="hr-HR"/>
        </w:rPr>
        <w:t>26.</w:t>
      </w:r>
      <w:r w:rsidR="003C52A1">
        <w:rPr>
          <w:rFonts w:hAnsi="Times New Roman" w:ascii="Times New Roman"/>
          <w:lang w:val="hr-HR"/>
        </w:rPr>
        <w:t>. veljače</w:t>
      </w:r>
      <w:r w:rsidR="002221F1">
        <w:rPr>
          <w:rFonts w:hAnsi="Times New Roman" w:ascii="Times New Roman"/>
          <w:lang w:val="hr-HR"/>
        </w:rPr>
        <w:t xml:space="preserve">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24.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40B8D" w:rsidP="00D44D4F" w:rsidR="00240B8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28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862170">
      <w:rPr>
        <w:rFonts w:hAnsi="Times New Roman" w:ascii="Times New Roman"/>
        <w:lang w:val="hr-HR"/>
      </w:rPr>
      <w:t>1803/2015.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862170">
      <w:rPr>
        <w:rFonts w:hAnsi="Times New Roman" w:ascii="Times New Roman"/>
        <w:lang w:val="hr-HR"/>
      </w:rPr>
      <w:t>1803/2015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240B8D"/>
    <w:rsid w:val="00390A30"/>
    <w:rsid w:val="003C3935"/>
    <w:rsid w:val="003C52A1"/>
    <w:rsid w:val="0042162E"/>
    <w:rsid w:val="00462576"/>
    <w:rsid w:val="00474058"/>
    <w:rsid w:val="00532B71"/>
    <w:rsid w:val="0059381E"/>
    <w:rsid w:val="005940E9"/>
    <w:rsid w:val="006125E1"/>
    <w:rsid w:val="006356C5"/>
    <w:rsid w:val="00730EAB"/>
    <w:rsid w:val="007A29F9"/>
    <w:rsid w:val="007D2A48"/>
    <w:rsid w:val="007D349B"/>
    <w:rsid w:val="0080285B"/>
    <w:rsid w:val="00840E3D"/>
    <w:rsid w:val="00862170"/>
    <w:rsid w:val="00867F16"/>
    <w:rsid w:val="008C4299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8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8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St-1803/2015-10</izvorni_sadrzaj>
    <derivirana_varijabla naziv="DomainObject.Oznaka_1">St-1803/2015-10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I. Z. d.o.o. zastupanog po punomoćniku JOSIPA DASOVIĆ</izvorni_sadrzaj>
    <derivirana_varijabla naziv="DomainObject.Predmet.ProtustrankaFormated_1">  F. I. Z. d.o.o. zastupanog po punomoćniku JOSIPA DASOVIĆ</derivirana_varijabla>
  </DomainObject.Predmet.ProtustrankaFormated>
  <DomainObject.Predmet.ProtustrankaFormatedOIB>
    <izvorni_sadrzaj>  F. I. Z. d.o.o., OIB 29422049849 zastupanog po punomoćniku JOSIPA DASOVIĆ</izvorni_sadrzaj>
    <derivirana_varijabla naziv="DomainObject.Predmet.ProtustrankaFormatedOIB_1">  F. I. Z. d.o.o., OIB 29422049849 zastupanog po punomoćniku JOSIPA DASOVIĆ</derivirana_varijabla>
  </DomainObject.Predmet.ProtustrankaFormatedOIB>
  <DomainObject.Predmet.ProtustrankaFormatedWithAdress>
    <izvorni_sadrzaj> F. I. Z. d.o.o., Pantovčak 5, 10000 Zagreb zastupanog po punomoćniku JOSIPA DASOVIĆ</izvorni_sadrzaj>
    <derivirana_varijabla naziv="DomainObject.Predmet.ProtustrankaFormatedWithAdress_1"> F. I. Z. d.o.o., Pantovčak 5, 10000 Zagreb zastupanog po punomoćniku JOSIPA DASOVIĆ</derivirana_varijabla>
  </DomainObject.Predmet.ProtustrankaFormatedWithAdress>
  <DomainObject.Predmet.ProtustrankaFormatedWithAdressOIB>
    <izvorni_sadrzaj> F. I. Z. d.o.o., OIB 29422049849, Pantovčak 5, 10000 Zagreb zastupanog po punomoćniku JOSIPA DASOVIĆ</izvorni_sadrzaj>
    <derivirana_varijabla naziv="DomainObject.Predmet.ProtustrankaFormatedWithAdressOIB_1"> F. I. Z. d.o.o., OIB 29422049849, Pantovčak 5, 10000 Zagreb zastupanog po punomoćniku JOSIPA DASOVIĆ</derivirana_varijabla>
  </DomainObject.Predmet.ProtustrankaFormatedWithAdressOIB>
  <DomainObject.Predmet.ProtustrankaWithAdress>
    <izvorni_sadrzaj>F. I. Z. d.o.o. Pantovčak 5, 10000 Zagreb</izvorni_sadrzaj>
    <derivirana_varijabla naziv="DomainObject.Predmet.ProtustrankaWithAdress_1">F. I. Z. d.o.o. Pantovčak 5, 10000 Zagreb</derivirana_varijabla>
  </DomainObject.Predmet.ProtustrankaWithAdress>
  <DomainObject.Predmet.ProtustrankaWithAdressOIB>
    <izvorni_sadrzaj>F. I. Z. d.o.o., OIB 29422049849, Pantovčak 5, 10000 Zagreb</izvorni_sadrzaj>
    <derivirana_varijabla naziv="DomainObject.Predmet.ProtustrankaWithAdressOIB_1">F. I. Z. d.o.o., OIB 29422049849, Pantovčak 5, 10000 Zagreb</derivirana_varijabla>
  </DomainObject.Predmet.ProtustrankaWithAdressOIB>
  <DomainObject.Predmet.ProtustrankaNazivFormated>
    <izvorni_sadrzaj>F. I. Z. d.o.o.</izvorni_sadrzaj>
    <derivirana_varijabla naziv="DomainObject.Predmet.ProtustrankaNazivFormated_1">F. I. Z. d.o.o.</derivirana_varijabla>
  </DomainObject.Predmet.ProtustrankaNazivFormated>
  <DomainObject.Predmet.ProtustrankaNazivFormatedOIB>
    <izvorni_sadrzaj>F. I. Z. d.o.o., OIB 29422049849</izvorni_sadrzaj>
    <derivirana_varijabla naziv="DomainObject.Predmet.ProtustrankaNazivFormatedOIB_1">F. I. Z. d.o.o., OIB 29422049849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 I. Z. d.o.o. zastupanog po punomoćniku JOSIPA DASOVIĆ</item>
    </izvorni_sadrzaj>
    <derivirana_varijabla naziv="DomainObject.Predmet.ProtuStrankaListFormated_1">
      <item>F. I. Z. d.o.o. zastupanog po punomoćniku JOSIPA DASOVIĆ</item>
    </derivirana_varijabla>
  </DomainObject.Predmet.ProtuStrankaListFormated>
  <DomainObject.Predmet.ProtuStrankaListFormatedOIB>
    <izvorni_sadrzaj>
      <item>F. I. Z. d.o.o., OIB 29422049849 zastupanog po punomoćniku JOSIPA DASOVIĆ</item>
    </izvorni_sadrzaj>
    <derivirana_varijabla naziv="DomainObject.Predmet.ProtuStrankaListFormatedOIB_1">
      <item>F. I. Z. d.o.o., OIB 29422049849 zastupanog po punomoćniku JOSIPA DASOVIĆ</item>
    </derivirana_varijabla>
  </DomainObject.Predmet.ProtuStrankaListFormatedOIB>
  <DomainObject.Predmet.ProtuStrankaListFormatedWithAdress>
    <izvorni_sadrzaj>
      <item>F. I. Z. d.o.o., Pantovčak 5, 10000 Zagreb zastupanog po punomoćniku JOSIPA DASOVIĆ</item>
    </izvorni_sadrzaj>
    <derivirana_varijabla naziv="DomainObject.Predmet.ProtuStrankaListFormatedWithAdress_1">
      <item>F. I. Z. d.o.o., Pantovčak 5, 10000 Zagreb zastupanog po punomoćniku JOSIPA DASOVIĆ</item>
    </derivirana_varijabla>
  </DomainObject.Predmet.ProtuStrankaListFormatedWithAdress>
  <DomainObject.Predmet.ProtuStrankaListFormatedWithAdressOIB>
    <izvorni_sadrzaj>
      <item>F. I. Z. d.o.o., OIB 29422049849, Pantovčak 5, 10000 Zagreb zastupanog po punomoćniku JOSIPA DASOVIĆ</item>
    </izvorni_sadrzaj>
    <derivirana_varijabla naziv="DomainObject.Predmet.ProtuStrankaListFormatedWithAdressOIB_1">
      <item>F. I. Z. d.o.o., OIB 29422049849, Pantovčak 5, 10000 Zagreb zastupanog po punomoćniku JOSIPA DASOVIĆ</item>
    </derivirana_varijabla>
  </DomainObject.Predmet.ProtuStrankaListFormatedWithAdressOIB>
  <DomainObject.Predmet.ProtuStrankaListNazivFormated>
    <izvorni_sadrzaj>
      <item>F. I. Z. d.o.o.</item>
    </izvorni_sadrzaj>
    <derivirana_varijabla naziv="DomainObject.Predmet.ProtuStrankaListNazivFormated_1">
      <item>F. I. Z. d.o.o.</item>
    </derivirana_varijabla>
  </DomainObject.Predmet.ProtuStrankaListNazivFormated>
  <DomainObject.Predmet.ProtuStrankaListNazivFormatedOIB>
    <izvorni_sadrzaj>
      <item>F. I. Z. d.o.o., OIB 29422049849</item>
    </izvorni_sadrzaj>
    <derivirana_varijabla naziv="DomainObject.Predmet.ProtuStrankaListNazivFormatedOIB_1">
      <item>F. I. Z. d.o.o., OIB 29422049849</item>
    </derivirana_varijabla>
  </DomainObject.Predmet.ProtuStrankaListNazivFormatedOIB>
  <DomainObject.Predmet.OstaliListFormated>
    <izvorni_sadrzaj>
      <item>Hrvoje Hribar</item>
      <item>JOSIPA DASOVIĆ punomoćnik sudionika u postupku F. I. Z. d.o.o.</item>
    </izvorni_sadrzaj>
    <derivirana_varijabla naziv="DomainObject.Predmet.OstaliListFormated_1">
      <item>Hrvoje Hribar</item>
      <item>JOSIPA DASOVIĆ punomoćnik sudionika u postupku F. I. Z. d.o.o.</item>
    </derivirana_varijabla>
  </DomainObject.Predmet.OstaliListFormated>
  <DomainObject.Predmet.OstaliListFormatedOIB>
    <izvorni_sadrzaj>
      <item>Hrvoje Hribar, OIB 67203540182</item>
      <item>JOSIPA DASOVIĆ punomoćnik sudionika u postupku F. I. Z. d.o.o.</item>
    </izvorni_sadrzaj>
    <derivirana_varijabla naziv="DomainObject.Predmet.OstaliListFormatedOIB_1">
      <item>Hrvoje Hribar, OIB 67203540182</item>
      <item>JOSIPA DASOVIĆ punomoćnik sudionika u postupku F. I. Z. d.o.o.</item>
    </derivirana_varijabla>
  </DomainObject.Predmet.OstaliListFormatedOIB>
  <DomainObject.Predmet.OstaliListFormatedWithAdress>
    <izvorni_sadrzaj>
      <item>Hrvoje Hribar, Pantovčak 5, 10000 Zagreb</item>
      <item>JOSIPA DASOVIĆ, BEDNJANSKA 8, 10000 Zagreb punomoćnik sudionika u postupku F. I. Z. d.o.o.</item>
    </izvorni_sadrzaj>
    <derivirana_varijabla naziv="DomainObject.Predmet.OstaliListFormatedWithAdress_1">
      <item>Hrvoje Hribar, Pantovčak 5, 10000 Zagreb</item>
      <item>JOSIPA DASOVIĆ, BEDNJANSKA 8, 10000 Zagreb punomoćnik sudionika u postupku F. I. Z. d.o.o.</item>
    </derivirana_varijabla>
  </DomainObject.Predmet.OstaliListFormatedWithAdress>
  <DomainObject.Predmet.OstaliListFormatedWithAdressOIB>
    <izvorni_sadrzaj>
      <item>Hrvoje Hribar, OIB 67203540182, Pantovčak 5, 10000 Zagreb</item>
      <item>JOSIPA DASOVIĆ, BEDNJANSKA 8, 10000 Zagreb punomoćnik sudionika u postupku F. I. Z. d.o.o.</item>
    </izvorni_sadrzaj>
    <derivirana_varijabla naziv="DomainObject.Predmet.OstaliListFormatedWithAdressOIB_1">
      <item>Hrvoje Hribar, OIB 67203540182, Pantovčak 5, 10000 Zagreb</item>
      <item>JOSIPA DASOVIĆ, BEDNJANSKA 8, 10000 Zagreb punomoćnik sudionika u postupku F. I. Z. d.o.o.</item>
    </derivirana_varijabla>
  </DomainObject.Predmet.OstaliListFormatedWithAdressOIB>
  <DomainObject.Predmet.OstaliListNazivFormated>
    <izvorni_sadrzaj>
      <item>Hrvoje Hribar</item>
      <item>JOSIPA DASOVIĆ</item>
    </izvorni_sadrzaj>
    <derivirana_varijabla naziv="DomainObject.Predmet.OstaliListNazivFormated_1">
      <item>Hrvoje Hribar</item>
      <item>JOSIPA DASOVIĆ</item>
    </derivirana_varijabla>
  </DomainObject.Predmet.OstaliListNazivFormated>
  <DomainObject.Predmet.OstaliListNazivFormatedOIB>
    <izvorni_sadrzaj>
      <item>Hrvoje Hribar, OIB 67203540182</item>
      <item>JOSIPA DASOVIĆ</item>
    </izvorni_sadrzaj>
    <derivirana_varijabla naziv="DomainObject.Predmet.OstaliListNazivFormatedOIB_1">
      <item>Hrvoje Hribar, OIB 67203540182</item>
      <item>JOSIPA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St-1803/2015-10</izvorni_sadrzaj>
    <derivirana_varijabla naziv="DomainObject.PoslovniBrojDokumenta_1">St-1803/2015-10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 I. Z. d.o.o.</izvorni_sadrzaj>
    <derivirana_varijabla naziv="DomainObject.Predmet.ProtustrankaIDrugi_1">F. I. Z.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 I. Z. d.o.o., OIB 29422049849, Pantovčak 5, 10000 Zagreb</izvorni_sadrzaj>
    <derivirana_varijabla naziv="DomainObject.Predmet.ProtustrankaIDrugiAdressOIB_1">F. I. Z. d.o.o., OIB 29422049849, Pantovčak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I. Z. d.o.o.</item>
      <item>FINA Regionalni centar Zagreb</item>
      <item>Hrvoje Hribar</item>
      <item>JOSIPA DASOVIĆ</item>
    </izvorni_sadrzaj>
    <derivirana_varijabla naziv="DomainObject.Predmet.SudioniciListNaziv_1">
      <item>F. I. Z. d.o.o.</item>
      <item>FINA Regionalni centar Zagreb</item>
      <item>Hrvoje Hribar</item>
      <item>JOSIPA DASOVIĆ</item>
    </derivirana_varijabla>
  </DomainObject.Predmet.SudioniciListNaziv>
  <DomainObject.Predmet.SudioniciListAdressOIB>
    <izvorni_sadrzaj>
      <item>F. I. Z. d.o.o., OIB 29422049849, Pantovčak 5,10000 Zagreb</item>
      <item>FINA Regionalni centar Zagreb, OIB 85821130368, Trg Svibanjskih žrtava 1995. br. 1,10000 Zagreb</item>
      <item>Hrvoje Hribar, OIB 67203540182, Pantovčak 5,10000 Zagreb</item>
      <item>JOSIPA DASOVIĆ, BEDNJANSKA 8,10000 Zagreb</item>
    </izvorni_sadrzaj>
    <derivirana_varijabla naziv="DomainObject.Predmet.SudioniciListAdressOIB_1">
      <item>F. I. Z. d.o.o., OIB 29422049849, Pantovčak 5,10000 Zagreb</item>
      <item>FINA Regionalni centar Zagreb, OIB 85821130368, Trg Svibanjskih žrtava 1995. br. 1,10000 Zagreb</item>
      <item>Hrvoje Hribar, OIB 67203540182, Pantovčak 5,10000 Zagreb</item>
      <item>JOSIPA DASOVIĆ,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29422049849</item>
      <item>, OIB 85821130368</item>
      <item>, OIB 67203540182</item>
      <item>, OIB null</item>
    </izvorni_sadrzaj>
    <derivirana_varijabla naziv="DomainObject.Predmet.SudioniciListNazivOIB_1">
      <item>, OIB 29422049849</item>
      <item>, OIB 85821130368</item>
      <item>, OIB 67203540182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1856</properties:Characters>
  <properties:Lines>65</properties:Lines>
  <properties:Paragraphs>22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2017-01-24T10:12:00Z</cp:lastPrinted>
  <dcterms:modified xmlns:xsi="http://www.w3.org/2001/XMLSchema-instance" xsi:type="dcterms:W3CDTF">2017-01-24T10:19:00Z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St-1803/2015-10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