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4270" w14:paraId="8984270" w:rsidRDefault="00386498" w:rsidP="00386498" w:rsidR="00386498" w:rsidRPr="00386498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386498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386498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6498" w:rsidP="00386498" w:rsidR="00386498" w:rsidRPr="0038649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386498" w:rsidP="00386498" w:rsidR="00386498" w:rsidRPr="0038649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>Trgovački sud u Zagrebu</w:t>
      </w:r>
    </w:p>
    <w:p w:rsidRDefault="00386498" w:rsidP="00386498" w:rsidR="00386498" w:rsidRPr="0038649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>Zagreb, Amruševa 2/II, desno (p.p. 455)</w:t>
      </w:r>
      <w:r w:rsidRPr="00386498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6.St-6802/2015</w:t>
      </w:r>
    </w:p>
    <w:p w:rsidRDefault="00386498" w:rsidP="00386498" w:rsidR="00386498" w:rsidRPr="0038649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>R J E Š E N J E</w:t>
      </w: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386498">
        <w:rPr>
          <w:sz w:val="22"/>
        </w:rPr>
        <w:t xml:space="preserve">MIMI – BUS d.o.o., Krapinske Toplice, Mala </w:t>
      </w:r>
      <w:proofErr w:type="spellStart"/>
      <w:r w:rsidRPr="00386498">
        <w:rPr>
          <w:sz w:val="22"/>
        </w:rPr>
        <w:t>Erpenja</w:t>
      </w:r>
      <w:proofErr w:type="spellEnd"/>
      <w:r w:rsidRPr="00386498">
        <w:rPr>
          <w:sz w:val="22"/>
        </w:rPr>
        <w:t xml:space="preserve"> 126, OIB: 36923657654,</w:t>
      </w:r>
      <w:r w:rsidRPr="00386498">
        <w:rPr>
          <w:rFonts w:cs="Times New Roman" w:eastAsia="Times New Roman"/>
          <w:sz w:val="22"/>
          <w:lang w:eastAsia="hr-HR"/>
        </w:rPr>
        <w:t xml:space="preserve"> dana 23.02.2016.god.</w:t>
      </w: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>r i j e š i o    je</w:t>
      </w: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386498">
        <w:rPr>
          <w:sz w:val="22"/>
        </w:rPr>
        <w:t xml:space="preserve">MIMI – BUS d.o.o., Krapinske Toplice, Mala </w:t>
      </w:r>
      <w:proofErr w:type="spellStart"/>
      <w:r w:rsidRPr="00386498">
        <w:rPr>
          <w:sz w:val="22"/>
        </w:rPr>
        <w:t>Erpenja</w:t>
      </w:r>
      <w:proofErr w:type="spellEnd"/>
      <w:r w:rsidRPr="00386498">
        <w:rPr>
          <w:sz w:val="22"/>
        </w:rPr>
        <w:t xml:space="preserve"> 126, OIB: 36923657654</w:t>
      </w:r>
      <w:r w:rsidRPr="00386498">
        <w:rPr>
          <w:rFonts w:cs="Times New Roman" w:eastAsia="Times New Roman"/>
          <w:sz w:val="22"/>
          <w:lang w:eastAsia="hr-HR"/>
        </w:rPr>
        <w:t xml:space="preserve"> </w:t>
      </w:r>
    </w:p>
    <w:p w:rsidRDefault="00386498" w:rsidP="00386498" w:rsidR="00386498" w:rsidRPr="00386498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>Obrazloženje</w:t>
      </w: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386498">
        <w:rPr>
          <w:sz w:val="22"/>
        </w:rPr>
        <w:t>51.882,81</w:t>
      </w:r>
      <w:r w:rsidRPr="00386498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ab/>
      </w:r>
    </w:p>
    <w:p w:rsidRDefault="00386498" w:rsidP="00386498" w:rsidR="00386498" w:rsidRPr="0038649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86498">
        <w:rPr>
          <w:rFonts w:cs="Times New Roman" w:eastAsia="Times New Roman"/>
          <w:sz w:val="22"/>
          <w:lang w:eastAsia="hr-HR"/>
        </w:rPr>
        <w:t>čl</w:t>
      </w:r>
      <w:proofErr w:type="spellEnd"/>
      <w:r w:rsidRPr="00386498">
        <w:rPr>
          <w:rFonts w:cs="Times New Roman" w:eastAsia="Times New Roman"/>
          <w:sz w:val="22"/>
          <w:lang w:eastAsia="hr-HR"/>
        </w:rPr>
        <w:t xml:space="preserve"> 428. SZ.</w:t>
      </w: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  <w:r w:rsidRPr="00386498">
        <w:rPr>
          <w:rFonts w:cs="Times New Roman" w:eastAsia="Times New Roman"/>
          <w:sz w:val="22"/>
          <w:lang w:eastAsia="hr-HR"/>
        </w:rPr>
        <w:t>U Zagrebu, 23.02.2016. godine</w:t>
      </w: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</w:p>
    <w:p w:rsidRDefault="00495C90" w:rsidP="002435A0" w:rsidR="00495C90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495C90" w:rsidP="002435A0" w:rsidR="00495C90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495C90" w:rsidP="002435A0" w:rsidR="00495C90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495C90" w:rsidP="00495C90" w:rsidR="00386498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lang w:eastAsia="hr-HR"/>
        </w:rPr>
      </w:pPr>
    </w:p>
    <w:p w:rsidRDefault="00386498" w:rsidP="00386498" w:rsidR="00386498" w:rsidRPr="00386498">
      <w:pPr>
        <w:jc w:val="both"/>
        <w:rPr>
          <w:rFonts w:cs="Times New Roman" w:eastAsia="Times New Roman"/>
          <w:i/>
          <w:sz w:val="22"/>
          <w:lang w:eastAsia="hr-HR"/>
        </w:rPr>
      </w:pPr>
      <w:r w:rsidRPr="00386498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386498" w:rsidP="00386498" w:rsidR="00386498" w:rsidRPr="00386498">
      <w:pPr>
        <w:jc w:val="both"/>
        <w:rPr>
          <w:rFonts w:cs="Times New Roman" w:eastAsia="Times New Roman"/>
          <w:i/>
          <w:sz w:val="22"/>
          <w:lang w:eastAsia="hr-HR"/>
        </w:rPr>
      </w:pPr>
      <w:r w:rsidRPr="00386498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86498" w:rsidP="00386498" w:rsidR="00386498" w:rsidRPr="0038649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86498" w:rsidP="00386498" w:rsidR="00386498" w:rsidRPr="0038649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86498" w:rsidP="00386498" w:rsidR="00386498" w:rsidRPr="00386498">
      <w:pPr>
        <w:jc w:val="both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386498" w:rsidP="00386498" w:rsidR="00386498" w:rsidRPr="0038649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386498" w:rsidP="00386498" w:rsidR="00386498" w:rsidRPr="00386498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386498">
      <w:pPr>
        <w:rPr>
          <w:sz w:val="22"/>
        </w:rPr>
      </w:pPr>
    </w:p>
    <w:sectPr w:rsidR="00B82301" w:rsidRPr="003864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6498"/>
    <w:rsid w:val="002C2797"/>
    <w:rsid w:val="00386498"/>
    <w:rsid w:val="00495C90"/>
    <w:rsid w:val="00632BBA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64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64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7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279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279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279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279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64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64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27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279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279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279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279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St-6802/2015-2</izvorni_sadrzaj>
    <derivirana_varijabla naziv="DomainObject.Oznaka_1">St-6802/2015-2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6802</izvorni_sadrzaj>
    <derivirana_varijabla naziv="DomainObject.Predmet.Broj_1">6802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St-6802/2015</izvorni_sadrzaj>
    <derivirana_varijabla naziv="DomainObject.Predmet.OznakaBroj_1">St-6802/2015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MIMI-BUS d.o.o.</izvorni_sadrzaj>
    <derivirana_varijabla naziv="DomainObject.Predmet.ProtustrankaFormated_1">  MIMI-BUS d.o.o.</derivirana_varijabla>
  </DomainObject.Predmet.ProtustrankaFormated>
  <DomainObject.Predmet.ProtustrankaFormatedOIB>
    <izvorni_sadrzaj>  MIMI-BUS d.o.o., OIB 36923657354</izvorni_sadrzaj>
    <derivirana_varijabla naziv="DomainObject.Predmet.ProtustrankaFormatedOIB_1">  MIMI-BUS d.o.o., OIB 36923657354</derivirana_varijabla>
  </DomainObject.Predmet.ProtustrankaFormatedOIB>
  <DomainObject.Predmet.ProtustrankaFormatedWithAdress>
    <izvorni_sadrzaj> MIMI-BUS d.o.o., Mala Erpenja 126, 49217 Krapinske Toplice</izvorni_sadrzaj>
    <derivirana_varijabla naziv="DomainObject.Predmet.ProtustrankaFormatedWithAdress_1"> MIMI-BUS d.o.o., Mala Erpenja 126, 49217 Krapinske Toplice</derivirana_varijabla>
  </DomainObject.Predmet.ProtustrankaFormatedWithAdress>
  <DomainObject.Predmet.ProtustrankaFormatedWithAdressOIB>
    <izvorni_sadrzaj> MIMI-BUS d.o.o., OIB 36923657354, Mala Erpenja 126, 49217 Krapinske Toplice</izvorni_sadrzaj>
    <derivirana_varijabla naziv="DomainObject.Predmet.ProtustrankaFormatedWithAdressOIB_1"> MIMI-BUS d.o.o., OIB 36923657354, Mala Erpenja 126, 49217 Krapinske Toplice</derivirana_varijabla>
  </DomainObject.Predmet.ProtustrankaFormatedWithAdressOIB>
  <DomainObject.Predmet.ProtustrankaWithAdress>
    <izvorni_sadrzaj>MIMI-BUS d.o.o. Mala Erpenja 126, 49217 Krapinske Toplice</izvorni_sadrzaj>
    <derivirana_varijabla naziv="DomainObject.Predmet.ProtustrankaWithAdress_1">MIMI-BUS d.o.o. Mala Erpenja 126, 49217 Krapinske Toplice</derivirana_varijabla>
  </DomainObject.Predmet.ProtustrankaWithAdress>
  <DomainObject.Predmet.ProtustrankaWithAdressOIB>
    <izvorni_sadrzaj>MIMI-BUS d.o.o., OIB 36923657354, Mala Erpenja 126, 49217 Krapinske Toplice</izvorni_sadrzaj>
    <derivirana_varijabla naziv="DomainObject.Predmet.ProtustrankaWithAdressOIB_1">MIMI-BUS d.o.o., OIB 36923657354, Mala Erpenja 126, 49217 Krapinske Toplice</derivirana_varijabla>
  </DomainObject.Predmet.ProtustrankaWithAdressOIB>
  <DomainObject.Predmet.ProtustrankaNazivFormated>
    <izvorni_sadrzaj>MIMI-BUS d.o.o.</izvorni_sadrzaj>
    <derivirana_varijabla naziv="DomainObject.Predmet.ProtustrankaNazivFormated_1">MIMI-BUS d.o.o.</derivirana_varijabla>
  </DomainObject.Predmet.ProtustrankaNazivFormated>
  <DomainObject.Predmet.ProtustrankaNazivFormatedOIB>
    <izvorni_sadrzaj>MIMI-BUS d.o.o., OIB 36923657354</izvorni_sadrzaj>
    <derivirana_varijabla naziv="DomainObject.Predmet.ProtustrankaNazivFormatedOIB_1">MIMI-BUS d.o.o., OIB 36923657354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MIMI-BUS d.o.o.</item>
    </izvorni_sadrzaj>
    <derivirana_varijabla naziv="DomainObject.Predmet.ProtuStrankaListFormated_1">
      <item>MIMI-BUS d.o.o.</item>
    </derivirana_varijabla>
  </DomainObject.Predmet.ProtuStrankaListFormated>
  <DomainObject.Predmet.ProtuStrankaListFormatedOIB>
    <izvorni_sadrzaj>
      <item>MIMI-BUS d.o.o., OIB 36923657354</item>
    </izvorni_sadrzaj>
    <derivirana_varijabla naziv="DomainObject.Predmet.ProtuStrankaListFormatedOIB_1">
      <item>MIMI-BUS d.o.o., OIB 36923657354</item>
    </derivirana_varijabla>
  </DomainObject.Predmet.ProtuStrankaListFormatedOIB>
  <DomainObject.Predmet.ProtuStrankaListFormatedWithAdress>
    <izvorni_sadrzaj>
      <item>MIMI-BUS d.o.o., Mala Erpenja 126, 49217 Krapinske Toplice</item>
    </izvorni_sadrzaj>
    <derivirana_varijabla naziv="DomainObject.Predmet.ProtuStrankaListFormatedWithAdress_1">
      <item>MIMI-BUS d.o.o., Mala Erpenja 126, 49217 Krapinske Toplice</item>
    </derivirana_varijabla>
  </DomainObject.Predmet.ProtuStrankaListFormatedWithAdress>
  <DomainObject.Predmet.ProtuStrankaListFormatedWithAdressOIB>
    <izvorni_sadrzaj>
      <item>MIMI-BUS d.o.o., OIB 36923657354, Mala Erpenja 126, 49217 Krapinske Toplice</item>
    </izvorni_sadrzaj>
    <derivirana_varijabla naziv="DomainObject.Predmet.ProtuStrankaListFormatedWithAdressOIB_1">
      <item>MIMI-BUS d.o.o., OIB 36923657354, Mala Erpenja 126, 49217 Krapinske Toplice</item>
    </derivirana_varijabla>
  </DomainObject.Predmet.ProtuStrankaListFormatedWithAdressOIB>
  <DomainObject.Predmet.ProtuStrankaListNazivFormated>
    <izvorni_sadrzaj>
      <item>MIMI-BUS d.o.o.</item>
    </izvorni_sadrzaj>
    <derivirana_varijabla naziv="DomainObject.Predmet.ProtuStrankaListNazivFormated_1">
      <item>MIMI-BUS d.o.o.</item>
    </derivirana_varijabla>
  </DomainObject.Predmet.ProtuStrankaListNazivFormated>
  <DomainObject.Predmet.ProtuStrankaListNazivFormatedOIB>
    <izvorni_sadrzaj>
      <item>MIMI-BUS d.o.o., OIB 36923657354</item>
    </izvorni_sadrzaj>
    <derivirana_varijabla naziv="DomainObject.Predmet.ProtuStrankaListNazivFormatedOIB_1">
      <item>MIMI-BUS d.o.o., OIB 36923657354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St-6802/2015-2</izvorni_sadrzaj>
    <derivirana_varijabla naziv="DomainObject.PoslovniBrojDokumenta_1">St-6802/2015-2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MIMI-BUS d.o.o.</izvorni_sadrzaj>
    <derivirana_varijabla naziv="DomainObject.Predmet.ProtustrankaIDrugi_1">MIMI-BUS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MIMI-BUS d.o.o., OIB 36923657354, Mala Erpenja 126, 49217 Krapinske Toplice</izvorni_sadrzaj>
    <derivirana_varijabla naziv="DomainObject.Predmet.ProtustrankaIDrugiAdressOIB_1">MIMI-BUS d.o.o., OIB 36923657354, Mala Erpenja 126,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MIMI-BUS d.o.o.</item>
      <item>FINA Regionalni centar Zagreb</item>
    </izvorni_sadrzaj>
    <derivirana_varijabla naziv="DomainObject.Predmet.SudioniciListNaziv_1">
      <item>MIMI-BUS d.o.o.</item>
      <item>FINA Regionalni centar Zagreb</item>
    </derivirana_varijabla>
  </DomainObject.Predmet.SudioniciListNaziv>
  <DomainObject.Predmet.SudioniciListAdressOIB>
    <izvorni_sadrzaj>
      <item>MIMI-BUS d.o.o., OIB 36923657354, Mala Erpenja 126,49217 Krapinske Toplice</item>
      <item>FINA Regionalni centar Zagreb, OIB 85821130368, Trg svibanjskih žrtava 1995. 1,10000 Zagreb</item>
    </izvorni_sadrzaj>
    <derivirana_varijabla naziv="DomainObject.Predmet.SudioniciListAdressOIB_1">
      <item>MIMI-BUS d.o.o., OIB 36923657354, Mala Erpenja 126,49217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36923657354</item>
      <item>, OIB 85821130368</item>
    </izvorni_sadrzaj>
    <derivirana_varijabla naziv="DomainObject.Predmet.SudioniciListNazivOIB_1">
      <item>, OIB 36923657354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1864</properties:Characters>
  <properties:Lines>60</properties:Lines>
  <properties:Paragraphs>20</properties:Paragraphs>
  <properties:TotalTime>2</properties:TotalTime>
  <properties:ScaleCrop>false</properties:ScaleCrop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2016-02-23T09:54:00Z</dcterms:created>
  <dc:creator>dvorana100</dc:creator>
  <cp:lastModifiedBy>Rebecca Boričević</cp:lastModifiedBy>
  <cp:lastPrinted>2016-03-23T12:43:00Z</cp:lastPrinted>
  <dcterms:modified xmlns:xsi="http://www.w3.org/2001/XMLSchema-instance" xsi:type="dcterms:W3CDTF">2016-03-23T12:43:00Z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