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512ce" w14:paraId="b9512ce" w:rsidRDefault="00AE649C" w:rsidP="00FA5B5E" w:rsidR="00AE649C" w:rsidRPr="00B76F3C">
      <w:pPr>
        <w:pStyle w:val="Naslov3"/>
        <w15:collapsed w:val="false"/>
      </w:pPr>
    </w:p>
    <w:p w:rsidRDefault="00295351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295351" w:rsidP="00295351" w:rsidR="00295351" w:rsidRPr="00295351">
      <w:pPr>
        <w:spacing w:after="0"/>
        <w:rPr>
          <w:rFonts w:cs="Arial" w:eastAsia="Times New Roman" w:hAnsi="Arial" w:ascii="Arial"/>
        </w:rPr>
      </w:pPr>
    </w:p>
    <w:p w:rsidRDefault="00295351" w:rsidP="00295351" w:rsidR="00295351" w:rsidRPr="00295351">
      <w:pPr>
        <w:spacing w:after="0"/>
        <w:ind w:firstLine="708"/>
        <w:rPr>
          <w:rFonts w:cs="Times New Roman" w:eastAsia="Times New Roman"/>
        </w:rPr>
      </w:pPr>
      <w:r w:rsidRPr="00295351">
        <w:rPr>
          <w:rFonts w:cs="Times New Roman" w:eastAsia="Times New Roman"/>
        </w:rPr>
        <w:t>REPUBLIKA HRVATSKA</w:t>
      </w:r>
      <w:r w:rsidRPr="00295351">
        <w:rPr>
          <w:rFonts w:cs="Times New Roman" w:eastAsia="Times New Roman"/>
        </w:rPr>
        <w:tab/>
        <w:t xml:space="preserve">                                      Poslovni broj: 3. St-868/2016-4</w:t>
      </w:r>
    </w:p>
    <w:p w:rsidRDefault="00295351" w:rsidP="00295351" w:rsidR="00295351" w:rsidRPr="00295351">
      <w:pPr>
        <w:spacing w:after="0"/>
        <w:ind w:firstLine="708"/>
        <w:rPr>
          <w:rFonts w:cs="Times New Roman" w:eastAsia="Times New Roman"/>
        </w:rPr>
      </w:pPr>
      <w:r w:rsidRPr="00295351">
        <w:rPr>
          <w:rFonts w:cs="Times New Roman" w:eastAsia="Times New Roman"/>
        </w:rPr>
        <w:t>TRGOVAČKI SUD U ZADRU</w:t>
      </w:r>
    </w:p>
    <w:p w:rsidRDefault="00295351" w:rsidP="00295351" w:rsidR="00295351" w:rsidRPr="00295351">
      <w:pPr>
        <w:spacing w:after="0"/>
        <w:ind w:firstLine="708"/>
        <w:rPr>
          <w:rFonts w:cs="Times New Roman" w:eastAsia="Times New Roman"/>
        </w:rPr>
      </w:pPr>
      <w:r w:rsidRPr="00295351">
        <w:rPr>
          <w:rFonts w:cs="Times New Roman" w:eastAsia="Times New Roman"/>
        </w:rPr>
        <w:t>Zadar, Dr. Franje Tuđmana 35</w:t>
      </w:r>
      <w:r w:rsidRPr="00295351">
        <w:rPr>
          <w:rFonts w:cs="Times New Roman" w:eastAsia="Times New Roman"/>
        </w:rPr>
        <w:tab/>
      </w:r>
      <w:r w:rsidRPr="00295351">
        <w:rPr>
          <w:rFonts w:cs="Times New Roman" w:eastAsia="Times New Roman"/>
        </w:rPr>
        <w:tab/>
      </w:r>
      <w:r w:rsidRPr="00295351">
        <w:rPr>
          <w:rFonts w:cs="Times New Roman" w:eastAsia="Times New Roman"/>
        </w:rPr>
        <w:tab/>
      </w:r>
      <w:r w:rsidRPr="00295351">
        <w:rPr>
          <w:rFonts w:cs="Times New Roman" w:eastAsia="Times New Roman"/>
        </w:rPr>
        <w:tab/>
      </w:r>
      <w:r w:rsidRPr="00295351">
        <w:rPr>
          <w:rFonts w:cs="Times New Roman" w:eastAsia="Times New Roman"/>
        </w:rPr>
        <w:tab/>
      </w:r>
      <w:r w:rsidRPr="00295351">
        <w:rPr>
          <w:rFonts w:cs="Times New Roman" w:eastAsia="Times New Roman"/>
        </w:rPr>
        <w:tab/>
        <w:t xml:space="preserve">        </w:t>
      </w:r>
    </w:p>
    <w:p w:rsidRDefault="00295351" w:rsidP="00295351" w:rsidR="00295351" w:rsidRPr="00295351">
      <w:pPr>
        <w:spacing w:after="0"/>
        <w:rPr>
          <w:rFonts w:cs="Arial" w:eastAsia="Times New Roman" w:hAnsi="Arial" w:ascii="Arial"/>
        </w:rPr>
      </w:pPr>
    </w:p>
    <w:p w:rsidRDefault="00295351" w:rsidP="00295351" w:rsidR="00295351" w:rsidRPr="00295351">
      <w:pPr>
        <w:spacing w:after="0"/>
        <w:ind w:left="5040"/>
        <w:jc w:val="right"/>
        <w:rPr>
          <w:rFonts w:cs="Times New Roman" w:eastAsia="Times New Roman"/>
        </w:rPr>
      </w:pPr>
      <w:r w:rsidRPr="00295351">
        <w:rPr>
          <w:rFonts w:cs="Times New Roman" w:eastAsia="Times New Roman"/>
        </w:rPr>
        <w:t>ANITA  LUŠTICA</w:t>
      </w:r>
    </w:p>
    <w:p w:rsidRDefault="00295351" w:rsidP="00295351" w:rsidR="00295351" w:rsidRPr="00295351">
      <w:pPr>
        <w:spacing w:after="0"/>
        <w:ind w:left="5040"/>
        <w:jc w:val="right"/>
        <w:rPr>
          <w:rFonts w:cs="Times New Roman" w:eastAsia="Times New Roman"/>
        </w:rPr>
      </w:pPr>
      <w:r w:rsidRPr="00295351">
        <w:rPr>
          <w:rFonts w:cs="Times New Roman" w:eastAsia="Times New Roman"/>
        </w:rPr>
        <w:t>Put Sv. Petra 12</w:t>
      </w:r>
    </w:p>
    <w:p w:rsidRDefault="00295351" w:rsidP="00295351" w:rsidR="00295351" w:rsidRPr="00295351">
      <w:pPr>
        <w:spacing w:after="0"/>
        <w:ind w:left="5040"/>
        <w:jc w:val="right"/>
        <w:rPr>
          <w:rFonts w:cs="Times New Roman" w:eastAsia="Times New Roman"/>
        </w:rPr>
      </w:pPr>
      <w:r w:rsidRPr="00295351">
        <w:rPr>
          <w:rFonts w:cs="Times New Roman" w:eastAsia="Times New Roman"/>
        </w:rPr>
        <w:t>Poljana</w:t>
      </w:r>
    </w:p>
    <w:p w:rsidRDefault="00295351" w:rsidP="00295351" w:rsidR="00295351" w:rsidRPr="00295351">
      <w:pPr>
        <w:spacing w:after="0"/>
        <w:ind w:left="5040"/>
        <w:jc w:val="right"/>
        <w:rPr>
          <w:rFonts w:cs="Times New Roman" w:eastAsia="Times New Roman"/>
        </w:rPr>
      </w:pPr>
      <w:r w:rsidRPr="00295351">
        <w:rPr>
          <w:rFonts w:cs="Times New Roman" w:eastAsia="Times New Roman"/>
        </w:rPr>
        <w:t xml:space="preserve">          23273 Preko  </w:t>
      </w:r>
    </w:p>
    <w:p w:rsidRDefault="00295351" w:rsidP="00295351" w:rsidR="00295351" w:rsidRPr="00295351">
      <w:pPr>
        <w:spacing w:after="0"/>
        <w:ind w:firstLine="360"/>
        <w:jc w:val="both"/>
        <w:rPr>
          <w:rFonts w:cs="Times New Roman" w:eastAsia="Times New Roman"/>
        </w:rPr>
      </w:pPr>
    </w:p>
    <w:p w:rsidRDefault="00295351" w:rsidP="00295351" w:rsidR="00295351" w:rsidRPr="00295351">
      <w:pPr>
        <w:spacing w:after="0"/>
        <w:jc w:val="both"/>
        <w:rPr>
          <w:rFonts w:cs="Times New Roman" w:eastAsia="Times New Roman"/>
        </w:rPr>
      </w:pPr>
    </w:p>
    <w:p w:rsidRDefault="00295351" w:rsidP="00295351" w:rsidR="00295351" w:rsidRPr="0029535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95351">
        <w:rPr>
          <w:rFonts w:cs="Times New Roman" w:eastAsia="Times New Roman"/>
        </w:rPr>
        <w:t xml:space="preserve">Rješenjem ovog suda poslovni broj gornji od 17. lipnja 2016. koje se dostavlja u privitku, pozvani ste na ročišta od 5. srpnja 2016. radi očitovanja o prijedlogu i utvrđivanja pretpostavki za otvaranje stečajnog postupka nad pravnom osobom - dužnikom </w:t>
      </w:r>
      <w:r w:rsidRPr="00295351">
        <w:rPr>
          <w:rFonts w:cs="Times New Roman" w:eastAsia="Times New Roman"/>
          <w:lang w:eastAsia="hr-HR"/>
        </w:rPr>
        <w:t>GAROFULIN d.o.o. sa sjedištem u Poljani, (Općina Preko) Centar 6, OIB:84036559779.</w:t>
      </w:r>
    </w:p>
    <w:p w:rsidRDefault="00295351" w:rsidP="00295351" w:rsidR="00295351" w:rsidRPr="00295351">
      <w:pPr>
        <w:spacing w:after="0"/>
        <w:ind w:firstLine="708"/>
        <w:jc w:val="both"/>
        <w:rPr>
          <w:rFonts w:cs="Times New Roman" w:eastAsia="Times New Roman"/>
          <w:b/>
        </w:rPr>
      </w:pPr>
    </w:p>
    <w:p w:rsidRDefault="00295351" w:rsidP="00295351" w:rsidR="00295351" w:rsidRPr="00295351">
      <w:pPr>
        <w:spacing w:after="0"/>
        <w:ind w:firstLine="360"/>
        <w:jc w:val="both"/>
        <w:rPr>
          <w:rFonts w:cs="Times New Roman" w:eastAsia="Times New Roman"/>
          <w:b/>
        </w:rPr>
      </w:pPr>
      <w:r w:rsidRPr="00295351">
        <w:rPr>
          <w:rFonts w:cs="Times New Roman" w:eastAsia="Times New Roman"/>
        </w:rPr>
        <w:t xml:space="preserve">Budući ste kao osoba ovlaštena za zastupanje dužnika po zakonu dužni na navedenim ročištima dati odgovarajuće obavijesti o okolnostima koje se odnose na predmetni postupak, to će sud, </w:t>
      </w:r>
      <w:r w:rsidRPr="00295351">
        <w:rPr>
          <w:rFonts w:cs="Times New Roman" w:eastAsia="Times New Roman"/>
          <w:b/>
        </w:rPr>
        <w:t xml:space="preserve">u slučaju neodazivanja ovom pozivu, odrediti Vaše prisilno dovođenje te Vam izreći novčanu kaznu do 10.000,00 kuna, sve sukladno odredbama čl. 177., 178. i 180. Stečajnog zakona (Narodne novine 71/15).  </w:t>
      </w:r>
    </w:p>
    <w:p w:rsidRDefault="00295351" w:rsidP="00295351" w:rsidR="00295351" w:rsidRPr="00295351">
      <w:pPr>
        <w:spacing w:after="0"/>
        <w:ind w:left="360"/>
        <w:jc w:val="both"/>
        <w:rPr>
          <w:rFonts w:cs="Times New Roman" w:eastAsia="Times New Roman"/>
        </w:rPr>
      </w:pPr>
    </w:p>
    <w:p w:rsidRDefault="00295351" w:rsidP="00295351" w:rsidR="00295351" w:rsidRPr="00295351">
      <w:pPr>
        <w:spacing w:after="0"/>
        <w:ind w:left="360"/>
        <w:jc w:val="both"/>
        <w:rPr>
          <w:rFonts w:cs="Times New Roman" w:eastAsia="Times New Roman"/>
        </w:rPr>
      </w:pPr>
    </w:p>
    <w:p w:rsidRDefault="00295351" w:rsidP="00295351" w:rsidR="00295351" w:rsidRPr="00295351">
      <w:pPr>
        <w:spacing w:after="0"/>
        <w:ind w:left="360"/>
        <w:jc w:val="center"/>
        <w:rPr>
          <w:rFonts w:cs="Times New Roman" w:eastAsia="Times New Roman"/>
        </w:rPr>
      </w:pPr>
      <w:r w:rsidRPr="00295351">
        <w:rPr>
          <w:rFonts w:cs="Times New Roman" w:eastAsia="Times New Roman"/>
        </w:rPr>
        <w:t>U Zadru 17. lipnja 2016.</w:t>
      </w:r>
    </w:p>
    <w:p w:rsidRDefault="00295351" w:rsidP="00295351" w:rsidR="00295351" w:rsidRPr="00295351">
      <w:pPr>
        <w:spacing w:after="0"/>
        <w:ind w:left="360"/>
        <w:jc w:val="both"/>
        <w:rPr>
          <w:rFonts w:cs="Times New Roman" w:eastAsia="Times New Roman"/>
        </w:rPr>
      </w:pPr>
    </w:p>
    <w:p w:rsidRDefault="00295351" w:rsidP="00295351" w:rsidR="00295351" w:rsidRPr="00295351">
      <w:pPr>
        <w:spacing w:after="0"/>
        <w:ind w:left="360"/>
        <w:jc w:val="right"/>
        <w:rPr>
          <w:rFonts w:cs="Times New Roman" w:eastAsia="Times New Roman"/>
        </w:rPr>
      </w:pPr>
    </w:p>
    <w:p w:rsidRDefault="00295351" w:rsidP="00295351" w:rsidR="00295351" w:rsidRPr="00295351">
      <w:pPr>
        <w:spacing w:after="0"/>
        <w:ind w:firstLine="360"/>
        <w:jc w:val="right"/>
        <w:rPr>
          <w:rFonts w:cs="Times New Roman" w:eastAsia="Times New Roman"/>
        </w:rPr>
      </w:pPr>
      <w:r w:rsidRPr="00295351">
        <w:rPr>
          <w:rFonts w:cs="Times New Roman" w:eastAsia="Times New Roman"/>
        </w:rPr>
        <w:t xml:space="preserve">                                              Sutkinja:</w:t>
      </w:r>
    </w:p>
    <w:p w:rsidRDefault="00295351" w:rsidP="00295351" w:rsidR="00295351" w:rsidRPr="00295351">
      <w:pPr>
        <w:spacing w:after="0"/>
        <w:ind w:firstLine="360"/>
        <w:jc w:val="right"/>
        <w:rPr>
          <w:rFonts w:cs="Times New Roman" w:eastAsia="Times New Roman"/>
        </w:rPr>
      </w:pPr>
      <w:r w:rsidRPr="00295351">
        <w:rPr>
          <w:rFonts w:cs="Times New Roman" w:eastAsia="Times New Roman"/>
        </w:rPr>
        <w:t xml:space="preserve">                                                                                      Tina Grgas</w:t>
      </w: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351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473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St-868/2016-4</izvorni_sadrzaj>
    <derivirana_varijabla naziv="DomainObject.Oznaka_1">St-868/2016-4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868</izvorni_sadrzaj>
    <derivirana_varijabla naziv="DomainObject.Predmet.Broj_1">868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2016.</izvorni_sadrzaj>
    <derivirana_varijabla naziv="DomainObject.Predmet.DatumOsnivanja_1">15.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St-868/2016</izvorni_sadrzaj>
    <derivirana_varijabla naziv="DomainObject.Predmet.OznakaBroj_1">St-868/2016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GAROFULIN d.o.o. za ugostiteljstvo i turizam</izvorni_sadrzaj>
    <derivirana_varijabla naziv="DomainObject.Predmet.ProtustrankaFormated_1">  GAROFULIN d.o.o. za ugostiteljstvo i turizam</derivirana_varijabla>
  </DomainObject.Predmet.ProtustrankaFormated>
  <DomainObject.Predmet.ProtustrankaFormatedOIB>
    <izvorni_sadrzaj>  GAROFULIN d.o.o. za ugostiteljstvo i turizam, OIB 84036559779</izvorni_sadrzaj>
    <derivirana_varijabla naziv="DomainObject.Predmet.ProtustrankaFormatedOIB_1">  GAROFULIN d.o.o. za ugostiteljstvo i turizam, OIB 84036559779</derivirana_varijabla>
  </DomainObject.Predmet.ProtustrankaFormatedOIB>
  <DomainObject.Predmet.ProtustrankaFormatedWithAdress>
    <izvorni_sadrzaj> GAROFULIN d.o.o. za ugostiteljstvo i turizam, Centar 6, 23273 Poljana</izvorni_sadrzaj>
    <derivirana_varijabla naziv="DomainObject.Predmet.ProtustrankaFormatedWithAdress_1"> GAROFULIN d.o.o. za ugostiteljstvo i turizam, Centar 6, 23273 Poljana</derivirana_varijabla>
  </DomainObject.Predmet.ProtustrankaFormatedWithAdress>
  <DomainObject.Predmet.ProtustrankaFormatedWithAdressOIB>
    <izvorni_sadrzaj> GAROFULIN d.o.o. za ugostiteljstvo i turizam, OIB 84036559779, Centar 6, 23273 Poljana</izvorni_sadrzaj>
    <derivirana_varijabla naziv="DomainObject.Predmet.ProtustrankaFormatedWithAdressOIB_1"> GAROFULIN d.o.o. za ugostiteljstvo i turizam, OIB 84036559779, Centar 6, 23273 Poljana</derivirana_varijabla>
  </DomainObject.Predmet.ProtustrankaFormatedWithAdressOIB>
  <DomainObject.Predmet.ProtustrankaWithAdress>
    <izvorni_sadrzaj>GAROFULIN d.o.o. za ugostiteljstvo i turizam Centar 6, 23273 Poljana</izvorni_sadrzaj>
    <derivirana_varijabla naziv="DomainObject.Predmet.ProtustrankaWithAdress_1">GAROFULIN d.o.o. za ugostiteljstvo i turizam Centar 6, 23273 Poljana</derivirana_varijabla>
  </DomainObject.Predmet.ProtustrankaWithAdress>
  <DomainObject.Predmet.ProtustrankaWithAdressOIB>
    <izvorni_sadrzaj>GAROFULIN d.o.o. za ugostiteljstvo i turizam, OIB 84036559779, Centar 6, 23273 Poljana</izvorni_sadrzaj>
    <derivirana_varijabla naziv="DomainObject.Predmet.ProtustrankaWithAdressOIB_1">GAROFULIN d.o.o. za ugostiteljstvo i turizam, OIB 84036559779, Centar 6, 23273 Poljana</derivirana_varijabla>
  </DomainObject.Predmet.ProtustrankaWithAdressOIB>
  <DomainObject.Predmet.ProtustrankaNazivFormated>
    <izvorni_sadrzaj>GAROFULIN d.o.o. za ugostiteljstvo i turizam</izvorni_sadrzaj>
    <derivirana_varijabla naziv="DomainObject.Predmet.ProtustrankaNazivFormated_1">GAROFULIN d.o.o. za ugostiteljstvo i turizam</derivirana_varijabla>
  </DomainObject.Predmet.ProtustrankaNazivFormated>
  <DomainObject.Predmet.ProtustrankaNazivFormatedOIB>
    <izvorni_sadrzaj>GAROFULIN d.o.o. za ugostiteljstvo i turizam, OIB 84036559779</izvorni_sadrzaj>
    <derivirana_varijabla naziv="DomainObject.Predmet.ProtustrankaNazivFormatedOIB_1">GAROFULIN d.o.o. za ugostiteljstvo i turizam, OIB 84036559779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Anita Luštica; Sandro-bobi Luštica</izvorni_sadrzaj>
    <derivirana_varijabla naziv="DomainObject.Predmet.StrankaFormated_1">  Financijska agencija; Anita Luštica; Sandro-bobi Luštica</derivirana_varijabla>
  </DomainObject.Predmet.StrankaFormated>
  <DomainObject.Predmet.StrankaFormatedOIB>
    <izvorni_sadrzaj>  Financijska agencija, OIB 85821130368; Anita Luštica, OIB 72838786751; Sandro-bobi Luštica, OIB 04855749134</izvorni_sadrzaj>
    <derivirana_varijabla naziv="DomainObject.Predmet.StrankaFormatedOIB_1">  Financijska agencija, OIB 85821130368; Anita Luštica, OIB 72838786751; Sandro-bobi Luštica, OIB 04855749134</derivirana_varijabla>
  </DomainObject.Predmet.StrankaFormatedOIB>
  <DomainObject.Predmet.StrankaFormatedWithAdress>
    <izvorni_sadrzaj> Financijska agencija, Ivana Danila 4, 23000 Zadar; Anita Luštica, Put Sv.petra 12, 23273 Poljana; Sandro-bobi Luštica, PUT SV.PETRA 7 (ranije: POLJANA, PUT SV. PETRA, 12), 23273 Poljana</izvorni_sadrzaj>
    <derivirana_varijabla naziv="DomainObject.Predmet.StrankaFormatedWithAdress_1"> Financijska agencija, Ivana Danila 4, 23000 Zadar; Anita Luštica, Put Sv.petra 12, 23273 Poljana; Sandro-bobi Luštica, PUT SV.PETRA 7 (ranije: POLJANA, PUT SV. PETRA, 12), 23273 Poljana</derivirana_varijabla>
  </DomainObject.Predmet.StrankaFormatedWithAdress>
  <DomainObject.Predmet.StrankaFormatedWithAdressOIB>
    <izvorni_sadrzaj> Financijska agencija, OIB 85821130368, Ivana Danila 4, 23000 Zadar; Anita Luštica, OIB 72838786751, Put Sv.petra 12, 23273 Poljana; Sandro-bobi Luštica, OIB 04855749134, PUT SV.PETRA 7 (ranije: POLJANA, PUT SV. PETRA, 12), 23273 Poljana</izvorni_sadrzaj>
    <derivirana_varijabla naziv="DomainObject.Predmet.StrankaFormatedWithAdressOIB_1"> Financijska agencija, OIB 85821130368, Ivana Danila 4, 23000 Zadar; Anita Luštica, OIB 72838786751, Put Sv.petra 12, 23273 Poljana; Sandro-bobi Luštica, OIB 04855749134, PUT SV.PETRA 7 (ranije: POLJANA, PUT SV. PETRA, 12), 23273 Poljana</derivirana_varijabla>
  </DomainObject.Predmet.StrankaFormatedWithAdressOIB>
  <DomainObject.Predmet.StrankaWithAdress>
    <izvorni_sadrzaj>Financijska agencija Ivana Danila 4,23000 Zadar,Anita Luštica Put Sv.petra 12,23273 Poljana,Sandro-bobi Luštica PUT SV.PETRA 7 (ranije: POLJANA, PUT SV. PETRA, 12),23273 Poljana</izvorni_sadrzaj>
    <derivirana_varijabla naziv="DomainObject.Predmet.StrankaWithAdress_1">Financijska agencija Ivana Danila 4,23000 Zadar,Anita Luštica Put Sv.petra 12,23273 Poljana,Sandro-bobi Luštica PUT SV.PETRA 7 (ranije: POLJANA, PUT SV. PETRA, 12),23273 Poljana</derivirana_varijabla>
  </DomainObject.Predmet.StrankaWithAdress>
  <DomainObject.Predmet.StrankaWithAdressOIB>
    <izvorni_sadrzaj>Financijska agencija, OIB 85821130368, Ivana Danila 4,23000 Zadar,Anita Luštica, OIB 72838786751, Put Sv.petra 12,23273 Poljana,Sandro-bobi Luštica, OIB 04855749134, PUT SV.PETRA 7 (ranije: POLJANA, PUT SV. PETRA, 12),23273 Poljana</izvorni_sadrzaj>
    <derivirana_varijabla naziv="DomainObject.Predmet.StrankaWithAdressOIB_1">Financijska agencija, OIB 85821130368, Ivana Danila 4,23000 Zadar,Anita Luštica, OIB 72838786751, Put Sv.petra 12,23273 Poljana,Sandro-bobi Luštica, OIB 04855749134, PUT SV.PETRA 7 (ranije: POLJANA, PUT SV. PETRA, 12),23273 Poljana</derivirana_varijabla>
  </DomainObject.Predmet.StrankaWithAdressOIB>
  <DomainObject.Predmet.StrankaNazivFormated>
    <izvorni_sadrzaj>Financijska agencija,Anita Luštica,Sandro-bobi Luštica</izvorni_sadrzaj>
    <derivirana_varijabla naziv="DomainObject.Predmet.StrankaNazivFormated_1">Financijska agencija,Anita Luštica,Sandro-bobi Luštica</derivirana_varijabla>
  </DomainObject.Predmet.StrankaNazivFormated>
  <DomainObject.Predmet.StrankaNazivFormatedOIB>
    <izvorni_sadrzaj>Financijska agencija, OIB 85821130368,Anita Luštica, OIB 72838786751,Sandro-bobi Luštica, OIB 04855749134</izvorni_sadrzaj>
    <derivirana_varijabla naziv="DomainObject.Predmet.StrankaNazivFormatedOIB_1">Financijska agencija, OIB 85821130368,Anita Luštica, OIB 72838786751,Sandro-bobi Luštica, OIB 04855749134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9279.43</izvorni_sadrzaj>
    <derivirana_varijabla naziv="DomainObject.Predmet.TrenutnaVrijednost_1">9279.43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  <item>Anita Luštica</item>
      <item>Sandro-bobi Luštica</item>
    </izvorni_sadrzaj>
    <derivirana_varijabla naziv="DomainObject.Predmet.StrankaListFormated_1">
      <item>Financijska agencija</item>
      <item>Anita Luštica</item>
      <item>Sandro-bobi Luštica</item>
    </derivirana_varijabla>
  </DomainObject.Predmet.StrankaListFormated>
  <DomainObject.Predmet.StrankaListFormatedOIB>
    <izvorni_sadrzaj>
      <item>Financijska agencija, OIB 85821130368</item>
      <item>Anita Luštica, OIB 72838786751</item>
      <item>Sandro-bobi Luštica, OIB 04855749134</item>
    </izvorni_sadrzaj>
    <derivirana_varijabla naziv="DomainObject.Predmet.StrankaListFormatedOIB_1">
      <item>Financijska agencija, OIB 85821130368</item>
      <item>Anita Luštica, OIB 72838786751</item>
      <item>Sandro-bobi Luštica, OIB 04855749134</item>
    </derivirana_varijabla>
  </DomainObject.Predmet.StrankaListFormatedOIB>
  <DomainObject.Predmet.StrankaListFormatedWithAdress>
    <izvorni_sadrzaj>
      <item>Financijska agencija, Ivana Danila 4, 23000 Zadar</item>
      <item>Anita Luštica, Put Sv.petra 12, 23273 Poljana</item>
      <item>Sandro-bobi Luštica, PUT SV.PETRA 7 (ranije: POLJANA, PUT SV. PETRA, 12), 23273 Poljana</item>
    </izvorni_sadrzaj>
    <derivirana_varijabla naziv="DomainObject.Predmet.StrankaListFormatedWithAdress_1">
      <item>Financijska agencija, Ivana Danila 4, 23000 Zadar</item>
      <item>Anita Luštica, Put Sv.petra 12, 23273 Poljana</item>
      <item>Sandro-bobi Luštica, PUT SV.PETRA 7 (ranije: POLJANA, PUT SV. PETRA, 12), 23273 Poljana</item>
    </derivirana_varijabla>
  </DomainObject.Predmet.StrankaListFormatedWithAdress>
  <DomainObject.Predmet.StrankaListFormatedWithAdressOIB>
    <izvorni_sadrzaj>
      <item>Financijska agencija, OIB 85821130368, Ivana Danila 4, 23000 Zadar</item>
      <item>Anita Luštica, OIB 72838786751, Put Sv.petra 12, 23273 Poljana</item>
      <item>Sandro-bobi Luštica, OIB 04855749134, PUT SV.PETRA 7 (ranije: POLJANA, PUT SV. PETRA, 12), 23273 Poljana</item>
    </izvorni_sadrzaj>
    <derivirana_varijabla naziv="DomainObject.Predmet.StrankaListFormatedWithAdressOIB_1">
      <item>Financijska agencija, OIB 85821130368, Ivana Danila 4, 23000 Zadar</item>
      <item>Anita Luštica, OIB 72838786751, Put Sv.petra 12, 23273 Poljana</item>
      <item>Sandro-bobi Luštica, OIB 04855749134, PUT SV.PETRA 7 (ranije: POLJANA, PUT SV. PETRA, 12), 23273 Poljana</item>
    </derivirana_varijabla>
  </DomainObject.Predmet.StrankaListFormatedWithAdressOIB>
  <DomainObject.Predmet.StrankaListNazivFormated>
    <izvorni_sadrzaj>
      <item>Financijska agencija</item>
      <item>Anita Luštica</item>
      <item>Sandro-bobi Luštica</item>
    </izvorni_sadrzaj>
    <derivirana_varijabla naziv="DomainObject.Predmet.StrankaListNazivFormated_1">
      <item>Financijska agencija</item>
      <item>Anita Luštica</item>
      <item>Sandro-bobi Luštica</item>
    </derivirana_varijabla>
  </DomainObject.Predmet.StrankaListNazivFormated>
  <DomainObject.Predmet.StrankaListNazivFormatedOIB>
    <izvorni_sadrzaj>
      <item>Financijska agencija, OIB 85821130368</item>
      <item>Anita Luštica, OIB 72838786751</item>
      <item>Sandro-bobi Luštica, OIB 04855749134</item>
    </izvorni_sadrzaj>
    <derivirana_varijabla naziv="DomainObject.Predmet.StrankaListNazivFormatedOIB_1">
      <item>Financijska agencija, OIB 85821130368</item>
      <item>Anita Luštica, OIB 72838786751</item>
      <item>Sandro-bobi Luštica, OIB 04855749134</item>
    </derivirana_varijabla>
  </DomainObject.Predmet.StrankaListNazivFormatedOIB>
  <DomainObject.Predmet.ProtuStrankaListFormated>
    <izvorni_sadrzaj>
      <item>GAROFULIN d.o.o. za ugostiteljstvo i turizam</item>
    </izvorni_sadrzaj>
    <derivirana_varijabla naziv="DomainObject.Predmet.ProtuStrankaListFormated_1">
      <item>GAROFULIN d.o.o. za ugostiteljstvo i turizam</item>
    </derivirana_varijabla>
  </DomainObject.Predmet.ProtuStrankaListFormated>
  <DomainObject.Predmet.ProtuStrankaListFormatedOIB>
    <izvorni_sadrzaj>
      <item>GAROFULIN d.o.o. za ugostiteljstvo i turizam, OIB 84036559779</item>
    </izvorni_sadrzaj>
    <derivirana_varijabla naziv="DomainObject.Predmet.ProtuStrankaListFormatedOIB_1">
      <item>GAROFULIN d.o.o. za ugostiteljstvo i turizam, OIB 84036559779</item>
    </derivirana_varijabla>
  </DomainObject.Predmet.ProtuStrankaListFormatedOIB>
  <DomainObject.Predmet.ProtuStrankaListFormatedWithAdress>
    <izvorni_sadrzaj>
      <item>GAROFULIN d.o.o. za ugostiteljstvo i turizam, Centar 6, 23273 Poljana</item>
    </izvorni_sadrzaj>
    <derivirana_varijabla naziv="DomainObject.Predmet.ProtuStrankaListFormatedWithAdress_1">
      <item>GAROFULIN d.o.o. za ugostiteljstvo i turizam, Centar 6, 23273 Poljana</item>
    </derivirana_varijabla>
  </DomainObject.Predmet.ProtuStrankaListFormatedWithAdress>
  <DomainObject.Predmet.ProtuStrankaListFormatedWithAdressOIB>
    <izvorni_sadrzaj>
      <item>GAROFULIN d.o.o. za ugostiteljstvo i turizam, OIB 84036559779, Centar 6, 23273 Poljana</item>
    </izvorni_sadrzaj>
    <derivirana_varijabla naziv="DomainObject.Predmet.ProtuStrankaListFormatedWithAdressOIB_1">
      <item>GAROFULIN d.o.o. za ugostiteljstvo i turizam, OIB 84036559779, Centar 6, 23273 Poljana</item>
    </derivirana_varijabla>
  </DomainObject.Predmet.ProtuStrankaListFormatedWithAdressOIB>
  <DomainObject.Predmet.ProtuStrankaListNazivFormated>
    <izvorni_sadrzaj>
      <item>GAROFULIN d.o.o. za ugostiteljstvo i turizam</item>
    </izvorni_sadrzaj>
    <derivirana_varijabla naziv="DomainObject.Predmet.ProtuStrankaListNazivFormated_1">
      <item>GAROFULIN d.o.o. za ugostiteljstvo i turizam</item>
    </derivirana_varijabla>
  </DomainObject.Predmet.ProtuStrankaListNazivFormated>
  <DomainObject.Predmet.ProtuStrankaListNazivFormatedOIB>
    <izvorni_sadrzaj>
      <item>GAROFULIN d.o.o. za ugostiteljstvo i turizam, OIB 84036559779</item>
    </izvorni_sadrzaj>
    <derivirana_varijabla naziv="DomainObject.Predmet.ProtuStrankaListNazivFormatedOIB_1">
      <item>GAROFULIN d.o.o. za ugostiteljstvo i turizam, OIB 84036559779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>St-868/2016-4</izvorni_sadrzaj>
    <derivirana_varijabla naziv="DomainObject.PoslovniBrojDokumenta_1">St-868/2016-4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GAROFULIN d.o.o. za ugostiteljstvo i turizam</izvorni_sadrzaj>
    <derivirana_varijabla naziv="DomainObject.Predmet.ProtustrankaIDrugi_1">GAROFULIN d.o.o. za ugostiteljstvo i turizam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GAROFULIN d.o.o. za ugostiteljstvo i turizam, OIB 84036559779, Centar 6, 23273 Poljana</izvorni_sadrzaj>
    <derivirana_varijabla naziv="DomainObject.Predmet.ProtustrankaIDrugiAdressOIB_1">GAROFULIN d.o.o. za ugostiteljstvo i turizam, OIB 84036559779, Centar 6, 23273 Poljana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GAROFULIN d.o.o. za ugostiteljstvo i turizam</item>
      <item>Anita Luštica</item>
      <item>Sandro-bobi Luštica</item>
    </izvorni_sadrzaj>
    <derivirana_varijabla naziv="DomainObject.Predmet.SudioniciListNaziv_1">
      <item>Financijska agencija</item>
      <item>GAROFULIN d.o.o. za ugostiteljstvo i turizam</item>
      <item>Anita Luštica</item>
      <item>Sandro-bobi Luštica</item>
    </derivirana_varijabla>
  </DomainObject.Predmet.SudioniciListNaziv>
  <DomainObject.Predmet.SudioniciListAdressOIB>
    <izvorni_sadrzaj>
      <item>Financijska agencija, OIB 85821130368, Ivana Danila 4,23000 Zadar</item>
      <item>GAROFULIN d.o.o. za ugostiteljstvo i turizam, OIB 84036559779, Centar 6,23273 Poljana</item>
      <item>Anita Luštica, OIB 72838786751, Put Sv.petra 12,23273 Poljana</item>
      <item>Sandro-bobi Luštica, OIB 04855749134, PUT SV.PETRA 7 (ranije: POLJANA, PUT SV. PETRA, 12),23273 Poljana</item>
    </izvorni_sadrzaj>
    <derivirana_varijabla naziv="DomainObject.Predmet.SudioniciListAdressOIB_1">
      <item>Financijska agencija, OIB 85821130368, Ivana Danila 4,23000 Zadar</item>
      <item>GAROFULIN d.o.o. za ugostiteljstvo i turizam, OIB 84036559779, Centar 6,23273 Poljana</item>
      <item>Anita Luštica, OIB 72838786751, Put Sv.petra 12,23273 Poljana</item>
      <item>Sandro-bobi Luštica, OIB 04855749134, PUT SV.PETRA 7 (ranije: POLJANA, PUT SV. PETRA, 12),23273 Poljana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390747-02ED-43B4-8068-7B4834D644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140</properties:Words>
  <properties:Characters>779</properties:Characters>
  <properties:Lines>34</properties:Lines>
  <properties:Paragraphs>12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2016-06-17T11:00:00Z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St-868/2016-4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