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5B1125" w:rsidR="00DA32B7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DA32B7" w:rsidP="005B1125" w:rsidR="00DA32B7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32B7" w:rsidP="005B1125" w:rsidR="00DA32B7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DA32B7" w:rsidP="005B1125" w:rsidR="00DA32B7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DA32B7" w:rsidP="005B1125" w:rsidR="00DA32B7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ac1c8eb" w14:paraId="ac1c8eb" w:rsidRDefault="00DA32B7" w:rsidP="00DA32B7" w:rsidR="00DA32B7">
      <w:pPr>
        <w:pStyle w:val="Zaglavlje"/>
        <w:jc w:val="right"/>
        <w15:collapsed w:val="false"/>
      </w:pPr>
      <w:r>
        <w:t>Poslovni broj: 4.St-</w:t>
      </w:r>
      <w:r w:rsidR="00707028">
        <w:t>205/2018-</w:t>
      </w:r>
      <w:r w:rsidR="00113179">
        <w:t>18</w:t>
      </w:r>
    </w:p>
    <w:p w:rsidRDefault="00DA32B7" w:rsidP="00DA32B7" w:rsidR="00DA32B7" w:rsidRPr="004E0D81"/>
    <w:p w:rsidRDefault="00DA32B7" w:rsidP="00DA32B7" w:rsidR="00DA32B7">
      <w:pPr>
        <w:jc w:val="center"/>
        <w:rPr>
          <w:spacing w:val="100"/>
        </w:rPr>
      </w:pPr>
    </w:p>
    <w:p w:rsidRDefault="00DA32B7" w:rsidP="00DA32B7" w:rsidR="00DA32B7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DA32B7" w:rsidP="00DA32B7" w:rsidR="00DA32B7">
      <w:pPr>
        <w:jc w:val="center"/>
        <w:rPr>
          <w:spacing w:val="100"/>
        </w:rPr>
      </w:pPr>
    </w:p>
    <w:p w:rsidRDefault="00DA32B7" w:rsidP="00DA32B7" w:rsidR="00DA32B7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DA32B7" w:rsidP="00DA32B7" w:rsidR="00DA32B7">
      <w:pPr>
        <w:jc w:val="center"/>
        <w:rPr>
          <w:spacing w:val="100"/>
        </w:rPr>
      </w:pPr>
    </w:p>
    <w:p w:rsidRDefault="00DA32B7" w:rsidP="00DA32B7" w:rsidR="00DA32B7" w:rsidRPr="00DA32B7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</w:t>
      </w:r>
      <w:r w:rsidRPr="001439AC">
        <w:t xml:space="preserve">u </w:t>
      </w:r>
      <w:r w:rsidR="00707028" w:rsidRPr="00DB4638">
        <w:t xml:space="preserve">stečajnom postupku </w:t>
      </w:r>
      <w:r w:rsidR="00707028" w:rsidRPr="001E3FAF">
        <w:t>stečajn</w:t>
      </w:r>
      <w:r w:rsidR="00707028">
        <w:t>e</w:t>
      </w:r>
      <w:r w:rsidR="00707028" w:rsidRPr="001E3FAF">
        <w:t xml:space="preserve"> mas</w:t>
      </w:r>
      <w:r w:rsidR="00707028">
        <w:t>e</w:t>
      </w:r>
      <w:r w:rsidR="00707028" w:rsidRPr="001E3FAF">
        <w:t xml:space="preserve"> iza </w:t>
      </w:r>
      <w:r w:rsidR="00707028" w:rsidRPr="00296ED6">
        <w:t>SARE COMMERCE, d.o.o. u stečaju</w:t>
      </w:r>
      <w:r w:rsidR="00707028" w:rsidRPr="008173DC">
        <w:t xml:space="preserve">, </w:t>
      </w:r>
      <w:r w:rsidR="00707028">
        <w:t xml:space="preserve">Lovretska 10, Split, OIB: </w:t>
      </w:r>
      <w:r w:rsidR="00707028" w:rsidRPr="00296ED6">
        <w:t>81892960896</w:t>
      </w:r>
      <w:r w:rsidRPr="001439AC">
        <w:rPr>
          <w:lang w:val="en-US"/>
        </w:rPr>
        <w:t xml:space="preserve">, </w:t>
      </w:r>
      <w:r w:rsidR="00A0327F">
        <w:rPr>
          <w:lang w:val="en-US"/>
        </w:rPr>
        <w:t>23</w:t>
      </w:r>
      <w:r>
        <w:rPr>
          <w:lang w:val="en-US"/>
        </w:rPr>
        <w:t>. svibnja 2018</w:t>
      </w:r>
      <w:r w:rsidRPr="001439AC">
        <w:rPr>
          <w:lang w:val="en-US"/>
        </w:rPr>
        <w:t xml:space="preserve">. </w:t>
      </w:r>
    </w:p>
    <w:p w:rsidRDefault="00DA32B7" w:rsidP="00DA32B7" w:rsidR="00DA32B7">
      <w:pPr>
        <w:pStyle w:val="Tijeloteksta"/>
        <w:jc w:val="center"/>
      </w:pPr>
    </w:p>
    <w:p w:rsidRDefault="00031E7D" w:rsidP="00DA32B7" w:rsidR="00031E7D">
      <w:pPr>
        <w:pStyle w:val="Tijeloteksta"/>
        <w:jc w:val="center"/>
      </w:pPr>
      <w:r w:rsidRPr="00432597">
        <w:t>r i j e š i o  j e</w:t>
      </w:r>
    </w:p>
    <w:p w:rsidRDefault="00DA32B7" w:rsidP="00DA32B7" w:rsidR="00DA32B7">
      <w:pPr>
        <w:pStyle w:val="Tijeloteksta"/>
        <w:jc w:val="center"/>
      </w:pPr>
    </w:p>
    <w:p w:rsidRDefault="00031E7D" w:rsidP="00DA32B7" w:rsidR="00031E7D">
      <w:pPr>
        <w:jc w:val="both"/>
      </w:pPr>
      <w:r>
        <w:tab/>
        <w:t>Odbacuje se prijava tražbine vjerovnika</w:t>
      </w:r>
      <w:r w:rsidR="00707028">
        <w:t xml:space="preserve"> HRVATSKA RADIOTELEVIZIJA, Prisavlje 3, Zagreb, OIB: 68419124305</w:t>
      </w:r>
      <w:r w:rsidRPr="0076603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a koja je stečajno</w:t>
      </w:r>
      <w:r w:rsidR="00113179">
        <w:rPr>
          <w:rFonts w:eastAsia="Calibri"/>
          <w:lang w:eastAsia="en-US"/>
        </w:rPr>
        <w:t>j</w:t>
      </w:r>
      <w:r>
        <w:rPr>
          <w:rFonts w:eastAsia="Calibri"/>
          <w:lang w:eastAsia="en-US"/>
        </w:rPr>
        <w:t xml:space="preserve"> upravitelj</w:t>
      </w:r>
      <w:r w:rsidR="00113179">
        <w:rPr>
          <w:rFonts w:eastAsia="Calibri"/>
          <w:lang w:eastAsia="en-US"/>
        </w:rPr>
        <w:t>ici</w:t>
      </w:r>
      <w:r>
        <w:rPr>
          <w:rFonts w:eastAsia="Calibri"/>
          <w:lang w:eastAsia="en-US"/>
        </w:rPr>
        <w:t xml:space="preserve"> upućena poštanskom pošiljkom </w:t>
      </w:r>
      <w:r w:rsidR="00113179">
        <w:rPr>
          <w:rFonts w:eastAsia="Calibri"/>
          <w:lang w:eastAsia="en-US"/>
        </w:rPr>
        <w:t>3. svibnja</w:t>
      </w:r>
      <w:r>
        <w:rPr>
          <w:rFonts w:eastAsia="Calibri"/>
          <w:lang w:eastAsia="en-US"/>
        </w:rPr>
        <w:t xml:space="preserve"> 2018.</w:t>
      </w:r>
      <w:r w:rsidRPr="00432597">
        <w:t xml:space="preserve"> </w:t>
      </w:r>
    </w:p>
    <w:p w:rsidRDefault="00DA32B7" w:rsidP="00DA32B7" w:rsidR="00DA32B7">
      <w:pPr>
        <w:jc w:val="center"/>
      </w:pPr>
    </w:p>
    <w:p w:rsidRDefault="00031E7D" w:rsidP="00DA32B7" w:rsidR="00031E7D">
      <w:pPr>
        <w:jc w:val="center"/>
      </w:pPr>
      <w:r w:rsidRPr="00432597">
        <w:t>Obrazloženje</w:t>
      </w:r>
    </w:p>
    <w:p w:rsidRDefault="00DA32B7" w:rsidP="00DA32B7" w:rsidR="00DA32B7">
      <w:pPr>
        <w:jc w:val="center"/>
      </w:pPr>
    </w:p>
    <w:p w:rsidRDefault="00113179" w:rsidP="00113179" w:rsidR="00113179">
      <w:pPr>
        <w:spacing w:before="160"/>
        <w:ind w:firstLine="708"/>
        <w:jc w:val="both"/>
      </w:pPr>
      <w:r>
        <w:t>Rješenjem ovog suda 22.St-1482/2015 od 23. lipnja 2016. otvoren i zaključen stečajni postupak nad dužnikom SARE COMMERCE, d.o.o., Kaštel Štafilić (Grad Kaštela), Dr. Franje Tuđmana bb, OIB: 66590317795. Istim rješenjem za stečajnog upravitelja imenovan je Dinka Trumbić, Split, Lovretska 10, OIB: 43468134790.</w:t>
      </w:r>
    </w:p>
    <w:p w:rsidRDefault="00113179" w:rsidP="00113179" w:rsidR="00113179">
      <w:pPr>
        <w:spacing w:before="160"/>
        <w:ind w:firstLine="708"/>
        <w:jc w:val="both"/>
      </w:pPr>
      <w:r>
        <w:t>Rješenjem ovog suda 4.St-205/2018-2 od 22. ožujka 2018. određen nastavak postupka radi naknadne diobe stečajne mase stečajnog dužnika SARE COMMERCE, d.o.o., Kaštel Štafilić (Grad Kaštela), Dr. Franje Tuđmana bb, OIB: 66590317795.</w:t>
      </w:r>
    </w:p>
    <w:p w:rsidRDefault="00113179" w:rsidP="009670FF" w:rsidR="00031E7D">
      <w:pPr>
        <w:spacing w:before="200"/>
        <w:ind w:firstLine="708"/>
        <w:jc w:val="both"/>
      </w:pPr>
      <w:r>
        <w:t>Dana 11</w:t>
      </w:r>
      <w:r w:rsidR="009670FF">
        <w:t>. svibnja</w:t>
      </w:r>
      <w:r w:rsidR="00031E7D">
        <w:t xml:space="preserve"> 2018. kod ovog suda zaprimljen je podnesak stečajn</w:t>
      </w:r>
      <w:r>
        <w:t>e</w:t>
      </w:r>
      <w:r w:rsidR="00031E7D">
        <w:t xml:space="preserve"> upravite</w:t>
      </w:r>
      <w:r w:rsidR="009670FF">
        <w:t>lj</w:t>
      </w:r>
      <w:r>
        <w:t>ice</w:t>
      </w:r>
      <w:r w:rsidR="009670FF">
        <w:t xml:space="preserve"> kojim izvješćuje sud da je </w:t>
      </w:r>
      <w:r w:rsidR="00031E7D">
        <w:t>zaprim</w:t>
      </w:r>
      <w:r>
        <w:t>ila</w:t>
      </w:r>
      <w:r w:rsidR="00031E7D">
        <w:t xml:space="preserve"> prijavu tražbine društva </w:t>
      </w:r>
      <w:r>
        <w:t>HRVATSKA RADIOTELEVIZIJA, Prisavlje 3, Zagreb, OIB: 68419124305</w:t>
      </w:r>
      <w:r w:rsidR="00031E7D">
        <w:t xml:space="preserve">. Budući je predmetna prijava tražbine zaprimljena nakon isteka roka za prijavljivanje </w:t>
      </w:r>
      <w:r>
        <w:t>predložila</w:t>
      </w:r>
      <w:r w:rsidR="00031E7D">
        <w:t xml:space="preserve"> je sudu da tu prijavu tražbine odbaci.</w:t>
      </w:r>
    </w:p>
    <w:p w:rsidRDefault="00031E7D" w:rsidP="00031E7D" w:rsidR="00031E7D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633">
        <w:rPr>
          <w:rFonts w:cs="Times New Roman" w:hAnsi="Times New Roman" w:ascii="Times New Roman"/>
          <w:sz w:val="24"/>
          <w:szCs w:val="24"/>
        </w:rPr>
        <w:t>Odredbom čl</w:t>
      </w:r>
      <w:r w:rsidR="009670FF">
        <w:rPr>
          <w:rFonts w:cs="Times New Roman" w:hAnsi="Times New Roman" w:ascii="Times New Roman"/>
          <w:sz w:val="24"/>
          <w:szCs w:val="24"/>
        </w:rPr>
        <w:t>anka</w:t>
      </w:r>
      <w:r w:rsidRPr="0096563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257. st</w:t>
      </w:r>
      <w:r w:rsidR="009670FF">
        <w:rPr>
          <w:rFonts w:cs="Times New Roman" w:hAnsi="Times New Roman" w:ascii="Times New Roman"/>
          <w:sz w:val="24"/>
          <w:szCs w:val="24"/>
        </w:rPr>
        <w:t>avak</w:t>
      </w:r>
      <w:r>
        <w:rPr>
          <w:rFonts w:cs="Times New Roman" w:hAnsi="Times New Roman" w:ascii="Times New Roman"/>
          <w:sz w:val="24"/>
          <w:szCs w:val="24"/>
        </w:rPr>
        <w:t xml:space="preserve"> 6</w:t>
      </w:r>
      <w:r w:rsidRPr="00965633">
        <w:rPr>
          <w:rFonts w:cs="Times New Roman" w:hAnsi="Times New Roman" w:ascii="Times New Roman"/>
          <w:sz w:val="24"/>
          <w:szCs w:val="24"/>
        </w:rPr>
        <w:t xml:space="preserve">. </w:t>
      </w:r>
      <w:r w:rsidRPr="001A0B32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propisano je da </w:t>
      </w:r>
      <w:r w:rsidRPr="00B605FB">
        <w:rPr>
          <w:rFonts w:cs="Times New Roman" w:hAnsi="Times New Roman" w:ascii="Times New Roman"/>
          <w:sz w:val="24"/>
          <w:szCs w:val="24"/>
        </w:rPr>
        <w:t xml:space="preserve">će sud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B605FB">
        <w:rPr>
          <w:rFonts w:cs="Times New Roman" w:hAnsi="Times New Roman" w:ascii="Times New Roman"/>
          <w:sz w:val="24"/>
          <w:szCs w:val="24"/>
        </w:rPr>
        <w:t>rijavu tražbine podnesenu nakon isteka roka za prijavljivanje odbaciti rješenjem.</w:t>
      </w:r>
    </w:p>
    <w:p w:rsidRDefault="00031E7D" w:rsidP="00031E7D" w:rsidR="00031E7D" w:rsidRPr="009670FF">
      <w:pPr>
        <w:pStyle w:val="Bezproreda"/>
        <w:spacing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U smislu citirane odredbe, prijedlog stečajn</w:t>
      </w:r>
      <w:r w:rsidR="001131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13179">
        <w:rPr>
          <w:rFonts w:cs="Times New Roman" w:hAnsi="Times New Roman" w:ascii="Times New Roman"/>
          <w:sz w:val="24"/>
          <w:szCs w:val="24"/>
        </w:rPr>
        <w:t>ice</w:t>
      </w:r>
      <w:r>
        <w:rPr>
          <w:rFonts w:cs="Times New Roman" w:hAnsi="Times New Roman" w:ascii="Times New Roman"/>
          <w:sz w:val="24"/>
          <w:szCs w:val="24"/>
        </w:rPr>
        <w:t xml:space="preserve"> za odbačajem </w:t>
      </w:r>
      <w:r w:rsidRPr="006E5F64">
        <w:rPr>
          <w:rFonts w:cs="Times New Roman" w:hAnsi="Times New Roman" w:ascii="Times New Roman"/>
          <w:sz w:val="24"/>
          <w:szCs w:val="24"/>
        </w:rPr>
        <w:t>prijav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6E5F64">
        <w:rPr>
          <w:rFonts w:cs="Times New Roman" w:hAnsi="Times New Roman" w:ascii="Times New Roman"/>
          <w:sz w:val="24"/>
          <w:szCs w:val="24"/>
        </w:rPr>
        <w:t xml:space="preserve"> tražbine </w:t>
      </w:r>
      <w:r w:rsidRPr="009670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="00113179" w:rsidRPr="00113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HRVATSKA RADIOTELEVIZIJA, Zagreb, </w:t>
      </w:r>
      <w:r w:rsidRPr="009670FF">
        <w:rPr>
          <w:rFonts w:cs="Times New Roman" w:eastAsia="Times New Roman" w:hAnsi="Times New Roman" w:ascii="Times New Roman"/>
          <w:sz w:val="24"/>
          <w:szCs w:val="24"/>
          <w:lang w:eastAsia="hr-HR"/>
        </w:rPr>
        <w:t>ovaj sud nalazi osnovanim.</w:t>
      </w:r>
    </w:p>
    <w:p w:rsidRDefault="00031E7D" w:rsidP="00031E7D" w:rsidR="00031E7D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2AE9">
        <w:rPr>
          <w:rFonts w:cs="Times New Roman" w:hAnsi="Times New Roman" w:ascii="Times New Roman"/>
          <w:sz w:val="24"/>
          <w:szCs w:val="24"/>
        </w:rPr>
        <w:t>Naime, točkom IV. izreke rješenja o otvaranju stečajnog postupka</w:t>
      </w:r>
      <w:r>
        <w:rPr>
          <w:rFonts w:cs="Times New Roman" w:hAnsi="Times New Roman" w:ascii="Times New Roman"/>
          <w:sz w:val="24"/>
          <w:szCs w:val="24"/>
        </w:rPr>
        <w:t xml:space="preserve"> br. </w:t>
      </w:r>
      <w:r w:rsidR="00113179">
        <w:rPr>
          <w:rFonts w:cs="Times New Roman" w:hAnsi="Times New Roman" w:ascii="Times New Roman"/>
          <w:sz w:val="24"/>
          <w:szCs w:val="24"/>
        </w:rPr>
        <w:t>4.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113179">
        <w:rPr>
          <w:rFonts w:cs="Times New Roman" w:hAnsi="Times New Roman" w:ascii="Times New Roman"/>
          <w:sz w:val="24"/>
          <w:szCs w:val="24"/>
        </w:rPr>
        <w:t>205/2018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113179">
        <w:rPr>
          <w:rFonts w:cs="Times New Roman" w:hAnsi="Times New Roman" w:ascii="Times New Roman"/>
          <w:sz w:val="24"/>
          <w:szCs w:val="24"/>
        </w:rPr>
        <w:t>22.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8E2AE9">
        <w:rPr>
          <w:rFonts w:cs="Times New Roman" w:hAnsi="Times New Roman" w:ascii="Times New Roman"/>
          <w:sz w:val="24"/>
          <w:szCs w:val="24"/>
        </w:rPr>
        <w:t xml:space="preserve"> pozvani su vjerovnici u roku od </w:t>
      </w:r>
      <w:r w:rsidR="00113179">
        <w:rPr>
          <w:rFonts w:cs="Times New Roman" w:hAnsi="Times New Roman" w:ascii="Times New Roman"/>
          <w:sz w:val="24"/>
          <w:szCs w:val="24"/>
        </w:rPr>
        <w:t>30</w:t>
      </w:r>
      <w:r w:rsidRPr="008E2AE9">
        <w:rPr>
          <w:rFonts w:cs="Times New Roman" w:hAnsi="Times New Roman" w:ascii="Times New Roman"/>
          <w:sz w:val="24"/>
          <w:szCs w:val="24"/>
        </w:rPr>
        <w:t xml:space="preserve"> dana od dana objave tog rješenja na mrežnoj stranici e-Oglasna ploča sudova prijaviti svoje tražbine stečajno</w:t>
      </w:r>
      <w:r>
        <w:rPr>
          <w:rFonts w:cs="Times New Roman" w:hAnsi="Times New Roman" w:ascii="Times New Roman"/>
          <w:sz w:val="24"/>
          <w:szCs w:val="24"/>
        </w:rPr>
        <w:t>j</w:t>
      </w:r>
      <w:r w:rsidRPr="008E2AE9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ici</w:t>
      </w:r>
      <w:r w:rsidRPr="008E2AE9">
        <w:rPr>
          <w:rFonts w:cs="Times New Roman" w:hAnsi="Times New Roman" w:ascii="Times New Roman"/>
          <w:sz w:val="24"/>
          <w:szCs w:val="24"/>
        </w:rPr>
        <w:t xml:space="preserve"> u </w:t>
      </w:r>
      <w:r w:rsidRPr="008E2AE9">
        <w:rPr>
          <w:rFonts w:cs="Times New Roman" w:hAnsi="Times New Roman" w:ascii="Times New Roman"/>
          <w:sz w:val="24"/>
          <w:szCs w:val="24"/>
        </w:rPr>
        <w:lastRenderedPageBreak/>
        <w:t>skladu s pravilima Stečajnog zakona o prijavi tražbina. Navedeno rješenje objavljeno je na mrežn</w:t>
      </w:r>
      <w:r>
        <w:rPr>
          <w:rFonts w:cs="Times New Roman" w:hAnsi="Times New Roman" w:ascii="Times New Roman"/>
          <w:sz w:val="24"/>
          <w:szCs w:val="24"/>
        </w:rPr>
        <w:t>oj stranici</w:t>
      </w:r>
      <w:r w:rsidRPr="008E2AE9">
        <w:rPr>
          <w:rFonts w:cs="Times New Roman" w:hAnsi="Times New Roman" w:ascii="Times New Roman"/>
          <w:sz w:val="24"/>
          <w:szCs w:val="24"/>
        </w:rPr>
        <w:t xml:space="preserve"> e-Oglasna ploča sudova </w:t>
      </w:r>
      <w:r w:rsidR="00113179">
        <w:rPr>
          <w:rFonts w:cs="Times New Roman" w:hAnsi="Times New Roman" w:ascii="Times New Roman"/>
          <w:sz w:val="24"/>
          <w:szCs w:val="24"/>
        </w:rPr>
        <w:t>22. ožujka 2018</w:t>
      </w:r>
      <w:r>
        <w:rPr>
          <w:rFonts w:cs="Times New Roman" w:hAnsi="Times New Roman" w:ascii="Times New Roman"/>
          <w:sz w:val="24"/>
          <w:szCs w:val="24"/>
        </w:rPr>
        <w:t xml:space="preserve">. pa je </w:t>
      </w:r>
      <w:r w:rsidRPr="008E2AE9">
        <w:rPr>
          <w:rFonts w:cs="Times New Roman" w:hAnsi="Times New Roman" w:ascii="Times New Roman"/>
          <w:sz w:val="24"/>
          <w:szCs w:val="24"/>
        </w:rPr>
        <w:t xml:space="preserve">rok iz točke IV. rješenja istekao </w:t>
      </w:r>
      <w:r w:rsidR="00113179">
        <w:rPr>
          <w:rFonts w:cs="Times New Roman" w:hAnsi="Times New Roman" w:ascii="Times New Roman"/>
          <w:sz w:val="24"/>
          <w:szCs w:val="24"/>
        </w:rPr>
        <w:t>23</w:t>
      </w:r>
      <w:r w:rsidR="009670FF">
        <w:rPr>
          <w:rFonts w:cs="Times New Roman" w:hAnsi="Times New Roman" w:ascii="Times New Roman"/>
          <w:sz w:val="24"/>
          <w:szCs w:val="24"/>
        </w:rPr>
        <w:t>. 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13179">
        <w:rPr>
          <w:rFonts w:cs="Times New Roman" w:hAnsi="Times New Roman" w:ascii="Times New Roman"/>
          <w:sz w:val="24"/>
          <w:szCs w:val="24"/>
        </w:rPr>
        <w:t>2018</w:t>
      </w:r>
      <w:r w:rsidRPr="008E2AE9">
        <w:rPr>
          <w:rFonts w:cs="Times New Roman" w:hAnsi="Times New Roman" w:ascii="Times New Roman"/>
          <w:sz w:val="24"/>
          <w:szCs w:val="24"/>
        </w:rPr>
        <w:t xml:space="preserve">. Kako </w:t>
      </w:r>
      <w:r>
        <w:rPr>
          <w:rFonts w:cs="Times New Roman" w:hAnsi="Times New Roman" w:ascii="Times New Roman"/>
          <w:sz w:val="24"/>
          <w:szCs w:val="24"/>
        </w:rPr>
        <w:t xml:space="preserve">iz spisa proizlazi da je vjerovnik </w:t>
      </w:r>
      <w:r w:rsidR="00113179" w:rsidRPr="00113179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RADIOTELEVIZIJA, Zagreb</w:t>
      </w:r>
      <w:r w:rsidR="009670FF" w:rsidRPr="009670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podnio prijavu tražbine poštanskom pošiljkom </w:t>
      </w:r>
      <w:r w:rsidR="00113179">
        <w:rPr>
          <w:rFonts w:cs="Times New Roman" w:hAnsi="Times New Roman" w:ascii="Times New Roman"/>
          <w:sz w:val="24"/>
          <w:szCs w:val="24"/>
        </w:rPr>
        <w:t>3. svibnja</w:t>
      </w:r>
      <w:r>
        <w:rPr>
          <w:rFonts w:cs="Times New Roman" w:hAnsi="Times New Roman" w:ascii="Times New Roman"/>
          <w:sz w:val="24"/>
          <w:szCs w:val="24"/>
        </w:rPr>
        <w:t xml:space="preserve"> 2018., dakle izvan ostavljenog roka,</w:t>
      </w:r>
      <w:r w:rsidRPr="008E2AE9">
        <w:rPr>
          <w:rFonts w:cs="Times New Roman" w:hAnsi="Times New Roman" w:ascii="Times New Roman"/>
          <w:sz w:val="24"/>
          <w:szCs w:val="24"/>
        </w:rPr>
        <w:t xml:space="preserve"> valjalo je </w:t>
      </w:r>
      <w:r>
        <w:rPr>
          <w:rFonts w:cs="Times New Roman" w:hAnsi="Times New Roman" w:ascii="Times New Roman"/>
          <w:sz w:val="24"/>
          <w:szCs w:val="24"/>
        </w:rPr>
        <w:t>tu</w:t>
      </w:r>
      <w:r w:rsidRPr="008E2A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prijavu</w:t>
      </w:r>
      <w:r w:rsidRPr="008E2AE9">
        <w:rPr>
          <w:rFonts w:cs="Times New Roman" w:hAnsi="Times New Roman" w:ascii="Times New Roman"/>
          <w:sz w:val="24"/>
          <w:szCs w:val="24"/>
        </w:rPr>
        <w:t xml:space="preserve"> tražbine odbaciti kao nepravovremen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E2AE9">
        <w:rPr>
          <w:rFonts w:cs="Times New Roman" w:hAnsi="Times New Roman" w:ascii="Times New Roman"/>
          <w:sz w:val="24"/>
          <w:szCs w:val="24"/>
        </w:rPr>
        <w:t xml:space="preserve"> i na temelju odredbe č</w:t>
      </w:r>
      <w:r w:rsidR="009670FF">
        <w:rPr>
          <w:rFonts w:cs="Times New Roman" w:hAnsi="Times New Roman" w:ascii="Times New Roman"/>
          <w:sz w:val="24"/>
          <w:szCs w:val="24"/>
        </w:rPr>
        <w:t>lanka</w:t>
      </w:r>
      <w:r w:rsidRPr="008E2AE9">
        <w:rPr>
          <w:rFonts w:cs="Times New Roman" w:hAnsi="Times New Roman" w:ascii="Times New Roman"/>
          <w:sz w:val="24"/>
          <w:szCs w:val="24"/>
        </w:rPr>
        <w:t xml:space="preserve"> 257. st</w:t>
      </w:r>
      <w:r w:rsidR="009670FF">
        <w:rPr>
          <w:rFonts w:cs="Times New Roman" w:hAnsi="Times New Roman" w:ascii="Times New Roman"/>
          <w:sz w:val="24"/>
          <w:szCs w:val="24"/>
        </w:rPr>
        <w:t>avak 6. SZ</w:t>
      </w:r>
      <w:r>
        <w:rPr>
          <w:rFonts w:cs="Times New Roman" w:hAnsi="Times New Roman" w:ascii="Times New Roman"/>
          <w:sz w:val="24"/>
          <w:szCs w:val="24"/>
        </w:rPr>
        <w:t xml:space="preserve"> odlučiti kao u izreci rješenja</w:t>
      </w:r>
      <w:r w:rsidRPr="008E2AE9">
        <w:rPr>
          <w:rFonts w:cs="Times New Roman" w:hAnsi="Times New Roman" w:ascii="Times New Roman"/>
          <w:sz w:val="24"/>
          <w:szCs w:val="24"/>
        </w:rPr>
        <w:t>.</w:t>
      </w:r>
    </w:p>
    <w:p w:rsidRDefault="00031E7D" w:rsidP="00031E7D" w:rsidR="00031E7D">
      <w:pPr>
        <w:spacing w:before="260"/>
        <w:jc w:val="center"/>
      </w:pPr>
      <w:r>
        <w:t xml:space="preserve">U Splitu </w:t>
      </w:r>
      <w:r w:rsidR="00A0327F">
        <w:t>23</w:t>
      </w:r>
      <w:r w:rsidR="009670FF">
        <w:t>. svibnja</w:t>
      </w:r>
      <w:r>
        <w:t xml:space="preserve"> 2018.</w:t>
      </w:r>
    </w:p>
    <w:p w:rsidRDefault="009670FF" w:rsidP="00031E7D" w:rsidR="00031E7D">
      <w:pPr>
        <w:pStyle w:val="Bezproreda"/>
        <w:spacing w:before="2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9670FF" w:rsidP="00031E7D" w:rsidR="009670FF">
      <w:pPr>
        <w:pStyle w:val="Bezproreda"/>
        <w:spacing w:before="26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70FF" w:rsidP="00031E7D" w:rsidR="00031E7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A82969">
        <w:rPr>
          <w:rFonts w:cs="Times New Roman" w:hAnsi="Times New Roman" w:ascii="Times New Roman"/>
          <w:sz w:val="24"/>
          <w:szCs w:val="24"/>
        </w:rPr>
        <w:t>,v.r.</w:t>
      </w:r>
    </w:p>
    <w:p w:rsidRDefault="00A82969" w:rsidP="0071700F" w:rsidR="00A829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A82969" w:rsidP="0071700F" w:rsidR="00A8296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82969" w:rsidP="00031E7D" w:rsidR="00A829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70FF" w:rsidP="00031E7D" w:rsidR="009670FF">
      <w:pPr>
        <w:spacing w:before="240"/>
        <w:jc w:val="both"/>
      </w:pPr>
    </w:p>
    <w:p w:rsidRDefault="00031E7D" w:rsidP="00031E7D" w:rsidR="00031E7D" w:rsidRPr="004F2A42">
      <w:pPr>
        <w:spacing w:before="240"/>
        <w:jc w:val="both"/>
      </w:pPr>
      <w:r w:rsidRPr="004F2A42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31E7D" w:rsidP="00031E7D" w:rsidR="00031E7D">
      <w:pPr>
        <w:jc w:val="right"/>
        <w:rPr>
          <w:b/>
        </w:rPr>
      </w:pPr>
    </w:p>
    <w:p w:rsidRDefault="00031E7D" w:rsidP="00031E7D" w:rsidR="00031E7D">
      <w:pPr>
        <w:jc w:val="right"/>
        <w:rPr>
          <w:b/>
        </w:rPr>
      </w:pPr>
    </w:p>
    <w:p w:rsidRDefault="00031E7D" w:rsidP="00031E7D" w:rsidR="00031E7D">
      <w:pPr>
        <w:jc w:val="right"/>
        <w:rPr>
          <w:b/>
        </w:rPr>
      </w:pPr>
    </w:p>
    <w:p w:rsidRDefault="00031E7D" w:rsidP="00031E7D" w:rsidR="00031E7D">
      <w:pPr>
        <w:jc w:val="right"/>
        <w:rPr>
          <w:b/>
        </w:rPr>
      </w:pPr>
    </w:p>
    <w:p w:rsidRDefault="00853B3E" w:rsidR="00853B3E"/>
    <w:sectPr w:rsidSect="009670FF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0FF" w:rsidR="00E06750">
      <w:r>
        <w:separator/>
      </w:r>
    </w:p>
  </w:endnote>
  <w:endnote w:id="0" w:type="continuationSeparator">
    <w:p w:rsidRDefault="009670FF" w:rsidR="00E06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0FF" w:rsidR="00E06750">
      <w:r>
        <w:separator/>
      </w:r>
    </w:p>
  </w:footnote>
  <w:footnote w:id="0" w:type="continuationSeparator">
    <w:p w:rsidRDefault="009670FF" w:rsidR="00E06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69" w:rsidP="00766031" w:rsidR="009F03F5">
    <w:pPr>
      <w:pStyle w:val="Zaglavlje"/>
      <w:ind w:firstLine="1416"/>
      <w:jc w:val="right"/>
    </w:pPr>
    <w:sdt>
      <w:sdtPr>
        <w:id w:val="-1964648151"/>
        <w:docPartObj>
          <w:docPartGallery w:val="Page Numbers (Top of Page)"/>
          <w:docPartUnique/>
        </w:docPartObj>
      </w:sdtPr>
      <w:sdtEndPr/>
      <w:sdtContent>
        <w:r w:rsidR="00031E7D">
          <w:fldChar w:fldCharType="begin"/>
        </w:r>
        <w:r w:rsidR="00031E7D">
          <w:instrText>PAGE   \* MERGEFORMAT</w:instrText>
        </w:r>
        <w:r w:rsidR="00031E7D">
          <w:fldChar w:fldCharType="separate"/>
        </w:r>
        <w:r>
          <w:rPr>
            <w:noProof/>
          </w:rPr>
          <w:t>2</w:t>
        </w:r>
        <w:r w:rsidR="00031E7D">
          <w:fldChar w:fldCharType="end"/>
        </w:r>
      </w:sdtContent>
    </w:sdt>
    <w:r w:rsidR="00031E7D">
      <w:tab/>
      <w:t xml:space="preserve">Poslovni broj: </w:t>
    </w:r>
    <w:r w:rsidR="009670FF">
      <w:t>4</w:t>
    </w:r>
    <w:r w:rsidR="00031E7D" w:rsidRPr="00507B4F">
      <w:t>.St</w:t>
    </w:r>
    <w:r w:rsidR="00031E7D">
      <w:t>-</w:t>
    </w:r>
    <w:r w:rsidR="00707028">
      <w:t>205/2018-</w:t>
    </w:r>
    <w:r w:rsidR="00113179">
      <w:t>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69" w:rsidP="00507B4F" w:rsidR="00507B4F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E7D"/>
    <w:rsid w:val="00031E7D"/>
    <w:rsid w:val="00066650"/>
    <w:rsid w:val="00085E7C"/>
    <w:rsid w:val="000B4D96"/>
    <w:rsid w:val="000D5416"/>
    <w:rsid w:val="000E6D83"/>
    <w:rsid w:val="00113179"/>
    <w:rsid w:val="0024181F"/>
    <w:rsid w:val="002C285B"/>
    <w:rsid w:val="003C2F22"/>
    <w:rsid w:val="00417EA6"/>
    <w:rsid w:val="00707028"/>
    <w:rsid w:val="0071519E"/>
    <w:rsid w:val="007F7A84"/>
    <w:rsid w:val="00814EDB"/>
    <w:rsid w:val="00815142"/>
    <w:rsid w:val="00853B3E"/>
    <w:rsid w:val="00854598"/>
    <w:rsid w:val="009670FF"/>
    <w:rsid w:val="00981D37"/>
    <w:rsid w:val="009E3C25"/>
    <w:rsid w:val="00A0327F"/>
    <w:rsid w:val="00A51DE9"/>
    <w:rsid w:val="00A82969"/>
    <w:rsid w:val="00B7506F"/>
    <w:rsid w:val="00D778AF"/>
    <w:rsid w:val="00D8632A"/>
    <w:rsid w:val="00DA32B7"/>
    <w:rsid w:val="00DD0D50"/>
    <w:rsid w:val="00E067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E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031E7D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031E7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1E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E7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31E7D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031E7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1E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E7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0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0F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9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9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9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9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E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031E7D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031E7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1E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E7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31E7D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031E7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1E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E7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0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0F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9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9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9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9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null</item>
      <item>, OIB 45364416714</item>
    </izvorni_sadrzaj>
    <derivirana_varijabla naziv="DomainObject.Predmet.SudioniciListNazivOIB_1">
      <item>, OIB 81892960896</item>
      <item>, OIB 78755598868</item>
      <item>, OIB 18683136487</item>
      <item>, OIB null</item>
      <item>, OIB 45364416714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2630</properties:Characters>
  <properties:Lines>66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2018-05-09T11:41:00Z</dcterms:created>
  <dc:creator>Katarina Mikulić</dc:creator>
  <cp:lastModifiedBy>Katarina Mikulić</cp:lastModifiedBy>
  <cp:lastPrinted>2018-05-23T08:34:00Z</cp:lastPrinted>
  <dcterms:modified xmlns:xsi="http://www.w3.org/2001/XMLSchema-instance" xsi:type="dcterms:W3CDTF">2018-05-23T08:34:00Z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