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eda8" w14:paraId="9e8eda8" w:rsidRDefault="00AE649C" w:rsidP="00FA5B5E" w:rsidR="00AE649C" w:rsidRPr="00B76F3C">
      <w:pPr>
        <w:pStyle w:val="Naslov3"/>
        <w15:collapsed w:val="false"/>
      </w:pPr>
    </w:p>
    <w:p w:rsidRDefault="00D544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5447D" w:rsidP="00D5447D" w:rsidR="00D5447D">
      <w:pPr>
        <w:jc w:val="right"/>
        <w:rPr>
          <w:b/>
        </w:rPr>
      </w:pPr>
      <w:r>
        <w:rPr>
          <w:b/>
        </w:rPr>
        <w:t>3 St-177/2016-6</w:t>
      </w:r>
    </w:p>
    <w:p w:rsidRDefault="00D5447D" w:rsidP="00D5447D" w:rsidR="00D5447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5447D" w:rsidP="00D5447D" w:rsidR="00D5447D" w:rsidRPr="00D5447D">
      <w:pPr>
        <w:jc w:val="center"/>
        <w:rPr>
          <w:b/>
        </w:rPr>
      </w:pPr>
      <w:r>
        <w:rPr>
          <w:b/>
        </w:rPr>
        <w:t>R J E Š E N J E</w:t>
      </w:r>
    </w:p>
    <w:p w:rsidRDefault="00D5447D" w:rsidP="00D5447D" w:rsidR="00D5447D" w:rsidRPr="00D5447D">
      <w:pPr>
        <w:ind w:firstLine="708"/>
        <w:jc w:val="both"/>
      </w:pPr>
      <w:r>
        <w:t xml:space="preserve">TRGOVAČKI SUD U BJELOVARU, OIB 07942269267, po stečajnom sucu Sanjani Zorinc odlučujući po prijedlogu </w:t>
      </w:r>
      <w:r>
        <w:rPr>
          <w:noProof/>
        </w:rPr>
        <w:t>FINANCIJSKE AGENCIJE, RC ZAGREB, Podružnica Bjelovar, za otvaranje</w:t>
      </w:r>
      <w:r>
        <w:t xml:space="preserve"> stečajnog postupka nad dužnikom LOMM jednostavno društvo s ograničenom odgovornošću za trgovinu, proizvodnju i usluge, </w:t>
      </w:r>
      <w:proofErr w:type="spellStart"/>
      <w:r>
        <w:t>Sredice</w:t>
      </w:r>
      <w:proofErr w:type="spellEnd"/>
      <w:r>
        <w:t xml:space="preserve"> Gornje, </w:t>
      </w:r>
      <w:proofErr w:type="spellStart"/>
      <w:r>
        <w:t>Sredice</w:t>
      </w:r>
      <w:proofErr w:type="spellEnd"/>
      <w:r>
        <w:t xml:space="preserve">  Gornje 99, </w:t>
      </w:r>
      <w:r>
        <w:rPr>
          <w:noProof/>
        </w:rPr>
        <w:t>OI</w:t>
      </w:r>
      <w:r>
        <w:t xml:space="preserve">B 01695208240, dana 24. svibnja 2016. godine </w:t>
      </w:r>
    </w:p>
    <w:p w:rsidRDefault="00D5447D" w:rsidP="00D5447D" w:rsidR="00D5447D">
      <w:pPr>
        <w:jc w:val="center"/>
        <w:rPr>
          <w:b/>
        </w:rPr>
      </w:pPr>
      <w:r>
        <w:rPr>
          <w:b/>
        </w:rPr>
        <w:t>r i j e š i o  j e</w:t>
      </w:r>
    </w:p>
    <w:p w:rsidRDefault="00D5447D" w:rsidP="00D5447D" w:rsidR="00D5447D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30.000,00 kn. </w:t>
      </w:r>
    </w:p>
    <w:p w:rsidRDefault="00D5447D" w:rsidP="00D5447D" w:rsidR="00D5447D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D5447D" w:rsidP="00D5447D" w:rsidR="00D5447D">
      <w:pPr>
        <w:jc w:val="center"/>
      </w:pPr>
      <w:r>
        <w:rPr>
          <w:b/>
        </w:rPr>
        <w:t>Obrazloženje</w:t>
      </w:r>
    </w:p>
    <w:p w:rsidRDefault="00D5447D" w:rsidP="00D5447D" w:rsidR="00D5447D">
      <w:pPr>
        <w:jc w:val="both"/>
      </w:pPr>
      <w:r>
        <w:tab/>
        <w:t xml:space="preserve">Budući da iz stanja spisa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D5447D" w:rsidP="00D5447D" w:rsidR="00D5447D" w:rsidRPr="00D5447D">
      <w:pPr>
        <w:jc w:val="center"/>
      </w:pPr>
      <w:r>
        <w:t xml:space="preserve">U Bjelovaru, 24. svibnja 2016. godine </w:t>
      </w:r>
    </w:p>
    <w:p w:rsidRDefault="00D5447D" w:rsidP="00D5447D" w:rsidR="00D5447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D5447D" w:rsidP="00D5447D" w:rsidR="00D544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D5447D" w:rsidP="00D5447D" w:rsidR="00D5447D">
      <w:pPr>
        <w:jc w:val="both"/>
      </w:pPr>
    </w:p>
    <w:p w:rsidRDefault="00D5447D" w:rsidP="00D5447D" w:rsidR="00D5447D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D5447D" w:rsidP="00D5447D" w:rsidR="00D5447D">
      <w:pPr>
        <w:jc w:val="both"/>
      </w:pPr>
      <w:proofErr w:type="spellStart"/>
      <w:r>
        <w:t>Rj</w:t>
      </w:r>
      <w:proofErr w:type="spellEnd"/>
      <w:r>
        <w:t>.</w:t>
      </w:r>
    </w:p>
    <w:p w:rsidRDefault="00D5447D" w:rsidP="00D5447D" w:rsidR="00D5447D">
      <w:pPr>
        <w:jc w:val="both"/>
      </w:pPr>
      <w:r>
        <w:t>Dna: e-oglasna ploča</w:t>
      </w:r>
    </w:p>
    <w:p w:rsidRDefault="00D5447D" w:rsidP="00D5447D" w:rsidR="00DA0242">
      <w:pPr>
        <w:jc w:val="both"/>
      </w:pPr>
      <w:proofErr w:type="spellStart"/>
      <w:r>
        <w:t>Bj</w:t>
      </w:r>
      <w:proofErr w:type="spellEnd"/>
      <w:r>
        <w:t>. 24.5.2016.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47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955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St-177/2016-6</izvorni_sadrzaj>
    <derivirana_varijabla naziv="DomainObject.Oznaka_1">St-177/2016-6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LOMM jednostavno društvo s ograničenom odgovornošću za trgovinu, proizvodnju i usluge, Sredice Gornje</izvorni_sadrzaj>
    <derivirana_varijabla naziv="DomainObject.Predmet.ProtustrankaFormated_1">  LOMM jednostavno društvo s ograničenom odgovornošću za trgovinu, proizvodnju i usluge, Sredice Gornje</derivirana_varijabla>
  </DomainObject.Predmet.ProtustrankaFormated>
  <DomainObject.Predmet.ProtustrankaFormatedOIB>
    <izvorni_sadrzaj>  LOMM jednostavno društvo s ograničenom odgovornošću za trgovinu, proizvodnju i usluge, Sredice Gornje, OIB 01695208240</izvorni_sadrzaj>
    <derivirana_varijabla naziv="DomainObject.Predmet.ProtustrankaFormatedOIB_1">  LOMM jednostavno društvo s ograničenom odgovornošću za trgovinu, proizvodnju i usluge, Sredice Gornje, OIB 01695208240</derivirana_varijabla>
  </DomainObject.Predmet.ProtustrankaFormatedOIB>
  <DomainObject.Predmet.ProtustrankaFormatedWithAdress>
    <izvorni_sadrzaj> LOMM jednostavno društvo s ograničenom odgovornošću za trgovinu, proizvodnju i usluge, Sredice Gornje, Sredice Gornje 99, 43000 Sredice Gornje</izvorni_sadrzaj>
    <derivirana_varijabla naziv="DomainObject.Predmet.ProtustrankaFormatedWithAdress_1"> LOMM jednostavno društvo s ograničenom odgovornošću za trgovinu, proizvodnju i usluge, Sredice Gornje, Sredice Gornje 99, 43000 Sredice Gornje</derivirana_varijabla>
  </DomainObject.Predmet.ProtustrankaFormatedWithAdress>
  <DomainObject.Predmet.ProtustrankaFormatedWithAdressOIB>
    <izvorni_sadrzaj> LOMM jednostavno društvo s ograničenom odgovornošću za trgovinu, proizvodnju i usluge, Sredice Gornje, OIB 01695208240, Sredice Gornje 99, 43000 Sredice Gornje</izvorni_sadrzaj>
    <derivirana_varijabla naziv="DomainObject.Predmet.ProtustrankaFormatedWithAdressOIB_1"> LOMM jednostavno društvo s ograničenom odgovornošću za trgovinu, proizvodnju i usluge, Sredice Gornje, OIB 01695208240, Sredice Gornje 99, 43000 Sredice Gornje</derivirana_varijabla>
  </DomainObject.Predmet.ProtustrankaFormatedWithAdressOIB>
  <DomainObject.Predmet.ProtustrankaWithAdress>
    <izvorni_sadrzaj>LOMM jednostavno društvo s ograničenom odgovornošću za trgovinu, proizvodnju i usluge, Sredice Gornje Sredice Gornje 99, 43000 Sredice Gornje</izvorni_sadrzaj>
    <derivirana_varijabla naziv="DomainObject.Predmet.ProtustrankaWithAdress_1">LOMM jednostavno društvo s ograničenom odgovornošću za trgovinu, proizvodnju i usluge, Sredice Gornje Sredice Gornje 99, 43000 Sredice Gornje</derivirana_varijabla>
  </DomainObject.Predmet.ProtustrankaWithAdress>
  <DomainObject.Predmet.ProtustrankaWithAdressOIB>
    <izvorni_sadrzaj>LOMM jednostavno društvo s ograničenom odgovornošću za trgovinu, proizvodnju i usluge, Sredice Gornje, OIB 01695208240, Sredice Gornje 99, 43000 Sredice Gornje</izvorni_sadrzaj>
    <derivirana_varijabla naziv="DomainObject.Predmet.ProtustrankaWithAdressOIB_1">LOMM jednostavno društvo s ograničenom odgovornošću za trgovinu, proizvodnju i usluge, Sredice Gornje, OIB 01695208240, Sredice Gornje 99, 43000 Sredice Gornje</derivirana_varijabla>
  </DomainObject.Predmet.ProtustrankaWithAdressOIB>
  <DomainObject.Predmet.ProtustrankaNazivFormated>
    <izvorni_sadrzaj>LOMM jednostavno društvo s ograničenom odgovornošću za trgovinu, proizvodnju i usluge, Sredice Gornje</izvorni_sadrzaj>
    <derivirana_varijabla naziv="DomainObject.Predmet.ProtustrankaNazivFormated_1">LOMM jednostavno društvo s ograničenom odgovornošću za trgovinu, proizvodnju i usluge, Sredice Gornje</derivirana_varijabla>
  </DomainObject.Predmet.ProtustrankaNazivFormated>
  <DomainObject.Predmet.ProtustrankaNazivFormatedOIB>
    <izvorni_sadrzaj>LOMM jednostavno društvo s ograničenom odgovornošću za trgovinu, proizvodnju i usluge, Sredice Gornje, OIB 01695208240</izvorni_sadrzaj>
    <derivirana_varijabla naziv="DomainObject.Predmet.ProtustrankaNazivFormatedOIB_1">LOMM jednostavno društvo s ograničenom odgovornošću za trgovinu, proizvodnju i usluge, Sredice Gornje, OIB 01695208240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LOMM jednostavno društvo s ograničenom odgovornošću za trgovinu, proizvodnju i usluge, Sredice Gornje</item>
    </izvorni_sadrzaj>
    <derivirana_varijabla naziv="DomainObject.Predmet.ProtuStrankaListFormated_1">
      <item>LOMM jednostavno društvo s ograničenom odgovornošću za trgovinu, proizvodnju i usluge, Sredice Gornje</item>
    </derivirana_varijabla>
  </DomainObject.Predmet.ProtuStrankaListFormated>
  <DomainObject.Predmet.ProtuStrankaListFormatedOIB>
    <izvorni_sadrzaj>
      <item>LOMM jednostavno društvo s ograničenom odgovornošću za trgovinu, proizvodnju i usluge, Sredice Gornje, OIB 01695208240</item>
    </izvorni_sadrzaj>
    <derivirana_varijabla naziv="DomainObject.Predmet.ProtuStrankaListFormatedOIB_1">
      <item>LOMM jednostavno društvo s ograničenom odgovornošću za trgovinu, proizvodnju i usluge, Sredice Gornje, OIB 01695208240</item>
    </derivirana_varijabla>
  </DomainObject.Predmet.ProtuStrankaListFormatedOIB>
  <DomainObject.Predmet.ProtuStrankaListFormatedWithAdress>
    <izvorni_sadrzaj>
      <item>LOMM jednostavno društvo s ograničenom odgovornošću za trgovinu, proizvodnju i usluge, Sredice Gornje, Sredice Gornje 99, 43000 Sredice Gornje</item>
    </izvorni_sadrzaj>
    <derivirana_varijabla naziv="DomainObject.Predmet.ProtuStrankaListFormatedWithAdress_1">
      <item>LOMM jednostavno društvo s ograničenom odgovornošću za trgovinu, proizvodnju i usluge, Sredice Gornje, Sredice Gornje 99, 43000 Sredice Gornje</item>
    </derivirana_varijabla>
  </DomainObject.Predmet.ProtuStrankaListFormatedWithAdress>
  <DomainObject.Predmet.ProtuStrankaListFormatedWithAdressOIB>
    <izvorni_sadrzaj>
      <item>LOMM jednostavno društvo s ograničenom odgovornošću za trgovinu, proizvodnju i usluge, Sredice Gornje, OIB 01695208240, Sredice Gornje 99, 43000 Sredice Gornje</item>
    </izvorni_sadrzaj>
    <derivirana_varijabla naziv="DomainObject.Predmet.ProtuStrankaListFormatedWithAdressOIB_1">
      <item>LOMM jednostavno društvo s ograničenom odgovornošću za trgovinu, proizvodnju i usluge, Sredice Gornje, OIB 01695208240, Sredice Gornje 99, 43000 Sredice Gornje</item>
    </derivirana_varijabla>
  </DomainObject.Predmet.ProtuStrankaListFormatedWithAdressOIB>
  <DomainObject.Predmet.ProtuStrankaListNazivFormated>
    <izvorni_sadrzaj>
      <item>LOMM jednostavno društvo s ograničenom odgovornošću za trgovinu, proizvodnju i usluge, Sredice Gornje</item>
    </izvorni_sadrzaj>
    <derivirana_varijabla naziv="DomainObject.Predmet.ProtuStrankaListNazivFormated_1">
      <item>LOMM jednostavno društvo s ograničenom odgovornošću za trgovinu, proizvodnju i usluge, Sredice Gornje</item>
    </derivirana_varijabla>
  </DomainObject.Predmet.ProtuStrankaListNazivFormated>
  <DomainObject.Predmet.ProtuStrankaListNazivFormatedOIB>
    <izvorni_sadrzaj>
      <item>LOMM jednostavno društvo s ograničenom odgovornošću za trgovinu, proizvodnju i usluge, Sredice Gornje, OIB 01695208240</item>
    </izvorni_sadrzaj>
    <derivirana_varijabla naziv="DomainObject.Predmet.ProtuStrankaListNazivFormatedOIB_1">
      <item>LOMM jednostavno društvo s ograničenom odgovornošću za trgovinu, proizvodnju i usluge, Sredice Gornje, OIB 01695208240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St-177/2016-6</izvorni_sadrzaj>
    <derivirana_varijabla naziv="DomainObject.PoslovniBrojDokumenta_1">St-177/2016-6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LOMM jednostavno društvo s ograničenom odgovornošću za trgovinu, proizvodnju i usluge, Sredice Gornje</izvorni_sadrzaj>
    <derivirana_varijabla naziv="DomainObject.Predmet.ProtustrankaIDrugi_1">LOMM jednostavno društvo s ograničenom odgovornošću za trgovinu, proizvodnju i usluge, Sredice Gornje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LOMM jednostavno društvo s ograničenom odgovornošću za trgovinu, proizvodnju i usluge, Sredice Gornje, OIB 01695208240, Sredice Gornje 99, 43000 Sredice Gornje</izvorni_sadrzaj>
    <derivirana_varijabla naziv="DomainObject.Predmet.ProtustrankaIDrugiAdressOIB_1">LOMM jednostavno društvo s ograničenom odgovornošću za trgovinu, proizvodnju i usluge, Sredice Gornje, OIB 01695208240, Sredice Gornje 99, 43000 Sredice Gornje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LOMM jednostavno društvo s ograničenom odgovornošću za trgovinu, proizvodnju i usluge, Sredice Gornje</item>
    </izvorni_sadrzaj>
    <derivirana_varijabla naziv="DomainObject.Predmet.SudioniciListNaziv_1">
      <item>FINA, RC ZAGREB, Podružnica Bjelovar</item>
      <item>LOMM jednostavno društvo s ograničenom odgovornošću za trgovinu, proizvodnju i usluge, Sredice Gornje</item>
    </derivirana_varijabla>
  </DomainObject.Predmet.SudioniciListNaziv>
  <DomainObject.Predmet.SudioniciListAdressOIB>
    <izvorni_sadrzaj>
      <item>FINA, RC ZAGREB, Podružnica Bjelovar, OIB 85821130368, F. Supila 4,43000 Bjelovar</item>
      <item>LOMM jednostavno društvo s ograničenom odgovornošću za trgovinu, proizvodnju i usluge, Sredice Gornje, OIB 01695208240, Sredice Gornje 99,43000 Sredice Gornje</item>
    </izvorni_sadrzaj>
    <derivirana_varijabla naziv="DomainObject.Predmet.SudioniciListAdressOIB_1">
      <item>FINA, RC ZAGREB, Podružnica Bjelovar, OIB 85821130368, F. Supila 4,43000 Bjelovar</item>
      <item>LOMM jednostavno društvo s ograničenom odgovornošću za trgovinu, proizvodnju i usluge, Sredice Gornje, OIB 01695208240, Sredice Gornje 99,43000 Sredice Gornje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D3624-407C-4DAE-AC1C-69F768CF9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1023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2016-05-24T07:45:00Z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