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78d8" w14:paraId="ee478d8" w:rsidRDefault="004B38F9" w:rsidP="004B38F9" w:rsidR="004B38F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38F9" w:rsidP="004B38F9" w:rsidR="004B38F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B38F9" w:rsidP="004B38F9" w:rsidR="004B38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B38F9" w:rsidP="004B38F9" w:rsidR="004B38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38F9" w:rsidP="004B38F9" w:rsidR="004B38F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B38F9" w:rsidP="004B38F9" w:rsidR="004B38F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B38F9" w:rsidP="004B38F9" w:rsidR="004B38F9" w:rsidRPr="005D578C">
      <w:pPr>
        <w:jc w:val="center"/>
        <w:rPr>
          <w:rFonts w:cs="Times New Roman" w:eastAsia="Times New Roman"/>
          <w:szCs w:val="24"/>
        </w:rPr>
      </w:pPr>
    </w:p>
    <w:p w:rsidRDefault="004B38F9" w:rsidP="004B38F9" w:rsidR="004B38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B38F9" w:rsidP="004B38F9" w:rsidR="004B38F9" w:rsidRPr="005D578C">
      <w:pPr>
        <w:rPr>
          <w:rFonts w:cs="Times New Roman" w:eastAsia="Times New Roman"/>
          <w:szCs w:val="24"/>
        </w:rPr>
      </w:pPr>
    </w:p>
    <w:p w:rsidRDefault="004B38F9" w:rsidP="004B38F9" w:rsidR="004B38F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AKAMAS d. o. o. Rovinj, Monfiorenzo 47, OIB 59247757839, MBS 040272963,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4B38F9" w:rsidP="004B38F9" w:rsidR="004B38F9" w:rsidRPr="005D578C">
      <w:pPr>
        <w:rPr>
          <w:rFonts w:cs="Times New Roman" w:eastAsia="Times New Roman"/>
          <w:szCs w:val="24"/>
        </w:rPr>
      </w:pPr>
    </w:p>
    <w:p w:rsidRDefault="004B38F9" w:rsidP="004B38F9" w:rsidR="004B38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B38F9" w:rsidP="004B38F9" w:rsidR="004B38F9" w:rsidRPr="005D578C">
      <w:pPr>
        <w:rPr>
          <w:rFonts w:cs="Times New Roman" w:eastAsia="Times New Roman"/>
          <w:szCs w:val="24"/>
        </w:rPr>
      </w:pPr>
    </w:p>
    <w:p w:rsidRDefault="004B38F9" w:rsidP="004B38F9" w:rsidR="004B38F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AKAMAS d. o. o. Rovinj, Monfiorenzo 47, OIB 59247757839, MBS 040272963,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B38F9" w:rsidP="004B38F9" w:rsidR="004B38F9" w:rsidRPr="005D578C">
      <w:pPr>
        <w:rPr>
          <w:rFonts w:cs="Times New Roman" w:eastAsia="Times New Roman"/>
          <w:szCs w:val="24"/>
        </w:rPr>
      </w:pPr>
    </w:p>
    <w:p w:rsidRDefault="004B38F9" w:rsidP="004B38F9" w:rsidR="004B38F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4B38F9">
        <w:rPr>
          <w:rFonts w:cs="Times New Roman" w:eastAsia="Times New Roman"/>
          <w:szCs w:val="20"/>
        </w:rPr>
        <w:t>Nikola Delić iz Pule, Kr</w:t>
      </w:r>
      <w:r>
        <w:rPr>
          <w:rFonts w:cs="Times New Roman" w:eastAsia="Times New Roman"/>
          <w:szCs w:val="20"/>
        </w:rPr>
        <w:t>anjčevićeva 16, OIB 58474163165.</w:t>
      </w:r>
    </w:p>
    <w:p w:rsidRDefault="004B38F9" w:rsidP="004B38F9" w:rsidR="004B38F9">
      <w:pPr>
        <w:rPr>
          <w:rFonts w:cs="Times New Roman" w:eastAsia="Times New Roman"/>
          <w:szCs w:val="20"/>
        </w:rPr>
      </w:pPr>
    </w:p>
    <w:p w:rsidRDefault="004B38F9" w:rsidP="004B38F9" w:rsidR="004B38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AKAMAS d. o. o. Rovinj, Monfiorenzo 47, OIB 59247757839, MBS 040272963.</w:t>
      </w:r>
    </w:p>
    <w:p w:rsidRDefault="004B38F9" w:rsidP="004B38F9" w:rsidR="004B38F9">
      <w:pPr>
        <w:ind w:firstLine="709"/>
        <w:rPr>
          <w:rFonts w:cs="Times New Roman" w:eastAsia="Times New Roman"/>
          <w:szCs w:val="24"/>
        </w:rPr>
      </w:pPr>
    </w:p>
    <w:p w:rsidRDefault="004B38F9" w:rsidP="004B38F9" w:rsidR="004B38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AKAMAS d. o. o. Rovinj, Monfiorenzo 47, OIB 59247757839, MBS 040272963.</w:t>
      </w:r>
    </w:p>
    <w:p w:rsidRDefault="004B38F9" w:rsidP="004B38F9" w:rsidR="004B38F9">
      <w:pPr>
        <w:ind w:firstLine="709"/>
        <w:rPr>
          <w:rFonts w:cs="Times New Roman" w:eastAsia="Times New Roman"/>
          <w:szCs w:val="24"/>
        </w:rPr>
      </w:pPr>
    </w:p>
    <w:p w:rsidRDefault="004B38F9" w:rsidP="004B38F9" w:rsidR="004B38F9" w:rsidRPr="005D578C">
      <w:pPr>
        <w:ind w:firstLine="709"/>
        <w:rPr>
          <w:rFonts w:cs="Times New Roman" w:eastAsia="Times New Roman"/>
          <w:szCs w:val="24"/>
        </w:rPr>
      </w:pPr>
    </w:p>
    <w:p w:rsidRDefault="004B38F9" w:rsidP="004B38F9" w:rsidR="004B38F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B38F9" w:rsidP="004B38F9" w:rsidR="004B38F9">
      <w:pPr>
        <w:ind w:firstLine="708"/>
        <w:rPr>
          <w:rFonts w:cs="Times New Roman" w:eastAsia="Times New Roman"/>
          <w:szCs w:val="24"/>
        </w:rPr>
      </w:pPr>
    </w:p>
    <w:p w:rsidRDefault="004B38F9" w:rsidP="004B38F9" w:rsidR="004B38F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AKAMAS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St-1093/2015-3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B38F9" w:rsidP="004B38F9" w:rsidR="004B38F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B38F9" w:rsidP="004B38F9" w:rsidR="004B38F9" w:rsidRPr="005D578C">
      <w:pPr>
        <w:rPr>
          <w:rFonts w:cs="Times New Roman" w:eastAsia="Times New Roman"/>
          <w:szCs w:val="24"/>
        </w:rPr>
      </w:pPr>
    </w:p>
    <w:p w:rsidRDefault="004B38F9" w:rsidP="004B38F9" w:rsidR="004B38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B38F9" w:rsidP="0086238C" w:rsidR="004B38F9">
      <w:pPr>
        <w:rPr>
          <w:rFonts w:cs="Times New Roman" w:eastAsia="Times New Roman"/>
          <w:szCs w:val="24"/>
        </w:rPr>
      </w:pPr>
    </w:p>
    <w:p w:rsidRDefault="004B38F9" w:rsidP="0086238C" w:rsidR="004B38F9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B38F9" w:rsidP="0086238C" w:rsidR="004B38F9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6238C">
        <w:rPr>
          <w:rFonts w:cs="Times New Roman" w:eastAsia="Times New Roman"/>
          <w:szCs w:val="24"/>
        </w:rPr>
        <w:t>, v.r.</w:t>
      </w:r>
    </w:p>
    <w:p w:rsidRDefault="004B38F9" w:rsidP="004B38F9" w:rsidR="004B38F9">
      <w:pPr>
        <w:jc w:val="left"/>
        <w:rPr>
          <w:rFonts w:cs="Times New Roman" w:eastAsia="Times New Roman"/>
          <w:szCs w:val="24"/>
        </w:rPr>
      </w:pPr>
    </w:p>
    <w:p w:rsidRDefault="004B38F9" w:rsidP="004B38F9" w:rsidR="004B38F9" w:rsidRPr="005D578C">
      <w:pPr>
        <w:jc w:val="left"/>
        <w:rPr>
          <w:rFonts w:cs="Times New Roman" w:eastAsia="Times New Roman"/>
          <w:szCs w:val="24"/>
        </w:rPr>
      </w:pPr>
    </w:p>
    <w:p w:rsidRDefault="004B38F9" w:rsidP="004B38F9" w:rsidR="004B38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B38F9" w:rsidP="004B38F9" w:rsidR="004B38F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B38F9" w:rsidP="004B38F9" w:rsidR="004B38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B38F9" w:rsidP="004B38F9" w:rsidR="004B38F9">
      <w:pPr>
        <w:rPr>
          <w:rFonts w:cs="Times New Roman" w:eastAsia="Times New Roman"/>
          <w:szCs w:val="24"/>
        </w:rPr>
      </w:pPr>
    </w:p>
    <w:p w:rsidRDefault="004B38F9" w:rsidP="004B38F9" w:rsidR="004B38F9" w:rsidRPr="005D578C">
      <w:pPr>
        <w:rPr>
          <w:rFonts w:cs="Times New Roman" w:eastAsia="Times New Roman"/>
          <w:szCs w:val="24"/>
        </w:rPr>
      </w:pPr>
    </w:p>
    <w:p w:rsidRDefault="004B38F9" w:rsidP="004B38F9" w:rsidR="004B38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B38F9" w:rsidP="004B38F9" w:rsidR="004B38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B38F9" w:rsidP="004B38F9" w:rsidR="004B38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AKAMAS d. o. o. Rovinj, Monfiorenzo 47, </w:t>
      </w:r>
    </w:p>
    <w:p w:rsidRDefault="004B38F9" w:rsidP="004B38F9" w:rsidR="004B38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Ljuba Kaschau iz Rovinja, Monfiorenzo 47,</w:t>
      </w:r>
    </w:p>
    <w:p w:rsidRDefault="004B38F9" w:rsidP="004B38F9" w:rsidR="004B38F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B38F9" w:rsidP="004B38F9" w:rsidR="004B38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B38F9" w:rsidP="004B38F9" w:rsidR="004B38F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 iz Pule, Kranjčevićeva 16,</w:t>
      </w:r>
    </w:p>
    <w:p w:rsidRDefault="004B38F9" w:rsidP="004B38F9" w:rsidR="004B38F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B38F9" w:rsidP="004B38F9" w:rsidR="004B38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B38F9" w:rsidP="004B38F9" w:rsidR="004B38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B38F9" w:rsidP="004B38F9" w:rsidR="004B38F9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8F9" w:rsidP="004B38F9" w:rsidR="004B38F9">
      <w:r>
        <w:separator/>
      </w:r>
    </w:p>
  </w:endnote>
  <w:endnote w:id="0" w:type="continuationSeparator">
    <w:p w:rsidRDefault="004B38F9" w:rsidP="004B38F9" w:rsidR="004B3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8F9" w:rsidP="004B38F9" w:rsidR="004B38F9">
      <w:r>
        <w:separator/>
      </w:r>
    </w:p>
  </w:footnote>
  <w:footnote w:id="0" w:type="continuationSeparator">
    <w:p w:rsidRDefault="004B38F9" w:rsidP="004B38F9" w:rsidR="004B38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8F9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6238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St-1093/2015-5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8F9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4 St-1093/2015-5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1570"/>
    <w:rsid w:val="004B38F9"/>
    <w:rsid w:val="004F5027"/>
    <w:rsid w:val="0086238C"/>
    <w:rsid w:val="00CC157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38F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38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38F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38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8F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38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38F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38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238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23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23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38F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38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38F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38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8F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38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38F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38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238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23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23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St-1093/2015</izvorni_sadrzaj>
    <derivirana_varijabla naziv="DomainObject.Predmet.OznakaBroj_1">St-1093/2015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AKAMAS d.o.o. ROVINJ</izvorni_sadrzaj>
    <derivirana_varijabla naziv="DomainObject.Predmet.ProtustrankaFormated_1">  AKAMAS d.o.o. ROVINJ</derivirana_varijabla>
  </DomainObject.Predmet.ProtustrankaFormated>
  <DomainObject.Predmet.ProtustrankaFormatedOIB>
    <izvorni_sadrzaj>  AKAMAS d.o.o. ROVINJ, OIB 59247757839</izvorni_sadrzaj>
    <derivirana_varijabla naziv="DomainObject.Predmet.ProtustrankaFormatedOIB_1">  AKAMAS d.o.o. ROVINJ, OIB 59247757839</derivirana_varijabla>
  </DomainObject.Predmet.ProtustrankaFormatedOIB>
  <DomainObject.Predmet.ProtustrankaFormatedWithAdress>
    <izvorni_sadrzaj> AKAMAS d.o.o. ROVINJ, Monfiorenzo 47, 52210 Rovinj</izvorni_sadrzaj>
    <derivirana_varijabla naziv="DomainObject.Predmet.ProtustrankaFormatedWithAdress_1"> AKAMAS d.o.o. ROVINJ, Monfiorenzo 47, 52210 Rovinj</derivirana_varijabla>
  </DomainObject.Predmet.ProtustrankaFormatedWithAdress>
  <DomainObject.Predmet.ProtustrankaFormatedWithAdressOIB>
    <izvorni_sadrzaj> AKAMAS d.o.o. ROVINJ, OIB 59247757839, Monfiorenzo 47, 52210 Rovinj</izvorni_sadrzaj>
    <derivirana_varijabla naziv="DomainObject.Predmet.ProtustrankaFormatedWithAdressOIB_1"> AKAMAS d.o.o. ROVINJ, OIB 59247757839, Monfiorenzo 47, 52210 Rovinj</derivirana_varijabla>
  </DomainObject.Predmet.ProtustrankaFormatedWithAdressOIB>
  <DomainObject.Predmet.ProtustrankaWithAdress>
    <izvorni_sadrzaj>AKAMAS d.o.o. ROVINJ Monfiorenzo 47, 52210 Rovinj</izvorni_sadrzaj>
    <derivirana_varijabla naziv="DomainObject.Predmet.ProtustrankaWithAdress_1">AKAMAS d.o.o. ROVINJ Monfiorenzo 47, 52210 Rovinj</derivirana_varijabla>
  </DomainObject.Predmet.ProtustrankaWithAdress>
  <DomainObject.Predmet.ProtustrankaWithAdressOIB>
    <izvorni_sadrzaj>AKAMAS d.o.o. ROVINJ, OIB 59247757839, Monfiorenzo 47, 52210 Rovinj</izvorni_sadrzaj>
    <derivirana_varijabla naziv="DomainObject.Predmet.ProtustrankaWithAdressOIB_1">AKAMAS d.o.o. ROVINJ, OIB 59247757839, Monfiorenzo 47, 52210 Rovinj</derivirana_varijabla>
  </DomainObject.Predmet.ProtustrankaWithAdressOIB>
  <DomainObject.Predmet.ProtustrankaNazivFormated>
    <izvorni_sadrzaj>AKAMAS d.o.o. ROVINJ</izvorni_sadrzaj>
    <derivirana_varijabla naziv="DomainObject.Predmet.ProtustrankaNazivFormated_1">AKAMAS d.o.o. ROVINJ</derivirana_varijabla>
  </DomainObject.Predmet.ProtustrankaNazivFormated>
  <DomainObject.Predmet.ProtustrankaNazivFormatedOIB>
    <izvorni_sadrzaj>AKAMAS d.o.o. ROVINJ, OIB 59247757839</izvorni_sadrzaj>
    <derivirana_varijabla naziv="DomainObject.Predmet.ProtustrankaNazivFormatedOIB_1">AKAMAS d.o.o. ROVINJ, OIB 59247757839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170976.93</izvorni_sadrzaj>
    <derivirana_varijabla naziv="DomainObject.Predmet.TrenutnaVrijednost_1">170976.93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AKAMAS d.o.o. ROVINJ</item>
    </izvorni_sadrzaj>
    <derivirana_varijabla naziv="DomainObject.Predmet.ProtuStrankaListFormated_1">
      <item>AKAMAS d.o.o. ROVINJ</item>
    </derivirana_varijabla>
  </DomainObject.Predmet.ProtuStrankaListFormated>
  <DomainObject.Predmet.ProtuStrankaListFormatedOIB>
    <izvorni_sadrzaj>
      <item>AKAMAS d.o.o. ROVINJ, OIB 59247757839</item>
    </izvorni_sadrzaj>
    <derivirana_varijabla naziv="DomainObject.Predmet.ProtuStrankaListFormatedOIB_1">
      <item>AKAMAS d.o.o. ROVINJ, OIB 59247757839</item>
    </derivirana_varijabla>
  </DomainObject.Predmet.ProtuStrankaListFormatedOIB>
  <DomainObject.Predmet.ProtuStrankaListFormatedWithAdress>
    <izvorni_sadrzaj>
      <item>AKAMAS d.o.o. ROVINJ, Monfiorenzo 47, 52210 Rovinj</item>
    </izvorni_sadrzaj>
    <derivirana_varijabla naziv="DomainObject.Predmet.ProtuStrankaListFormatedWithAdress_1">
      <item>AKAMAS d.o.o. ROVINJ, Monfiorenzo 47, 52210 Rovinj</item>
    </derivirana_varijabla>
  </DomainObject.Predmet.ProtuStrankaListFormatedWithAdress>
  <DomainObject.Predmet.ProtuStrankaListFormatedWithAdressOIB>
    <izvorni_sadrzaj>
      <item>AKAMAS d.o.o. ROVINJ, OIB 59247757839, Monfiorenzo 47, 52210 Rovinj</item>
    </izvorni_sadrzaj>
    <derivirana_varijabla naziv="DomainObject.Predmet.ProtuStrankaListFormatedWithAdressOIB_1">
      <item>AKAMAS d.o.o. ROVINJ, OIB 59247757839, Monfiorenzo 47, 52210 Rovinj</item>
    </derivirana_varijabla>
  </DomainObject.Predmet.ProtuStrankaListFormatedWithAdressOIB>
  <DomainObject.Predmet.ProtuStrankaListNazivFormated>
    <izvorni_sadrzaj>
      <item>AKAMAS d.o.o. ROVINJ</item>
    </izvorni_sadrzaj>
    <derivirana_varijabla naziv="DomainObject.Predmet.ProtuStrankaListNazivFormated_1">
      <item>AKAMAS d.o.o. ROVINJ</item>
    </derivirana_varijabla>
  </DomainObject.Predmet.ProtuStrankaListNazivFormated>
  <DomainObject.Predmet.ProtuStrankaListNazivFormatedOIB>
    <izvorni_sadrzaj>
      <item>AKAMAS d.o.o. ROVINJ, OIB 59247757839</item>
    </izvorni_sadrzaj>
    <derivirana_varijabla naziv="DomainObject.Predmet.ProtuStrankaListNazivFormatedOIB_1">
      <item>AKAMAS d.o.o. ROVINJ, OIB 59247757839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AKAMAS d.o.o. ROVINJ</izvorni_sadrzaj>
    <derivirana_varijabla naziv="DomainObject.Predmet.ProtustrankaIDrugi_1">AKAMAS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AKAMAS d.o.o. ROVINJ, OIB 59247757839, Monfiorenzo 47, 52210 Rovinj</izvorni_sadrzaj>
    <derivirana_varijabla naziv="DomainObject.Predmet.ProtustrankaIDrugiAdressOIB_1">AKAMAS d.o.o. ROVINJ, OIB 59247757839, Monfiorenzo 47,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AKAMAS d.o.o. ROVINJ</item>
    </izvorni_sadrzaj>
    <derivirana_varijabla naziv="DomainObject.Predmet.SudioniciListNaziv_1">
      <item>FINANCIJSKA AGENCIJA, RC RIJEKA, PODRUŽNICA PULA, PULA</item>
      <item>AKAMAS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AKAMAS d.o.o. ROVINJ, OIB 59247757839, Monfiorenzo 47,52210 Rovinj</item>
    </izvorni_sadrzaj>
    <derivirana_varijabla naziv="DomainObject.Predmet.SudioniciListAdressOIB_1">
      <item>FINANCIJSKA AGENCIJA, RC RIJEKA, PODRUŽNICA PULA, PULA, OIB 85821130368, Ulica grada Vukovara 70,Zagreb</item>
      <item>AKAMAS d.o.o. ROVINJ, OIB 59247757839, Monfiorenzo 47,52210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59247757839</item>
    </izvorni_sadrzaj>
    <derivirana_varijabla naziv="DomainObject.Predmet.SudioniciListNazivOIB_1">
      <item>, OIB 85821130368</item>
      <item>, OIB 59247757839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3027</properties:Characters>
  <properties:Lines>91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2016-03-17T09:40:00Z</dcterms:created>
  <dc:creator>Mihaela Kaligari</dc:creator>
  <dc:description/>
  <cp:keywords/>
  <cp:lastModifiedBy>Sanja Prodan</cp:lastModifiedBy>
  <cp:lastPrinted>2016-03-21T07:13:00Z</cp:lastPrinted>
  <dcterms:modified xmlns:xsi="http://www.w3.org/2001/XMLSchema-instance" xsi:type="dcterms:W3CDTF">2016-03-21T07:13:00Z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