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fe5b5" w14:paraId="4dfe5b5" w:rsidRDefault="004422E2" w:rsidP="001265BC" w:rsidR="001265BC" w:rsidRPr="004422E2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65BC" w:rsidP="001265BC" w:rsidR="001265BC" w:rsidRPr="004422E2">
      <w:pPr>
        <w:rPr>
          <w:rFonts w:cs="Times New Roman" w:hAnsi="Times New Roman" w:ascii="Times New Roman"/>
          <w:sz w:val="24"/>
          <w:szCs w:val="24"/>
        </w:rPr>
      </w:pPr>
      <w:r w:rsidRPr="004422E2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265BC" w:rsidP="001265BC" w:rsidR="001265BC" w:rsidRPr="004422E2">
      <w:pPr>
        <w:rPr>
          <w:rFonts w:cs="Times New Roman" w:hAnsi="Times New Roman" w:ascii="Times New Roman"/>
          <w:sz w:val="24"/>
          <w:szCs w:val="24"/>
        </w:rPr>
      </w:pPr>
      <w:r w:rsidRPr="004422E2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1265BC" w:rsidP="001265BC" w:rsidR="001265BC" w:rsidRPr="004422E2">
      <w:pPr>
        <w:rPr>
          <w:rFonts w:cs="Times New Roman" w:hAnsi="Times New Roman" w:ascii="Times New Roman"/>
          <w:sz w:val="24"/>
          <w:szCs w:val="24"/>
        </w:rPr>
      </w:pPr>
      <w:r w:rsidRPr="004422E2">
        <w:rPr>
          <w:rFonts w:cs="Times New Roman" w:hAnsi="Times New Roman" w:ascii="Times New Roman"/>
          <w:sz w:val="24"/>
          <w:szCs w:val="24"/>
        </w:rPr>
        <w:t>Zagreb, Amruševa 2/II</w:t>
      </w:r>
      <w:r w:rsidRPr="004422E2">
        <w:rPr>
          <w:rFonts w:cs="Times New Roman" w:hAnsi="Times New Roman" w:ascii="Times New Roman"/>
          <w:sz w:val="24"/>
          <w:szCs w:val="24"/>
        </w:rPr>
        <w:tab/>
      </w:r>
      <w:r w:rsidRPr="004422E2">
        <w:rPr>
          <w:rFonts w:cs="Times New Roman" w:hAnsi="Times New Roman" w:ascii="Times New Roman"/>
          <w:sz w:val="24"/>
          <w:szCs w:val="24"/>
        </w:rPr>
        <w:tab/>
      </w:r>
      <w:r w:rsidRPr="004422E2">
        <w:rPr>
          <w:rFonts w:cs="Times New Roman" w:hAnsi="Times New Roman" w:ascii="Times New Roman"/>
          <w:sz w:val="24"/>
          <w:szCs w:val="24"/>
        </w:rPr>
        <w:tab/>
      </w:r>
      <w:r w:rsidRPr="004422E2">
        <w:rPr>
          <w:rFonts w:cs="Times New Roman" w:hAnsi="Times New Roman" w:ascii="Times New Roman"/>
          <w:sz w:val="24"/>
          <w:szCs w:val="24"/>
        </w:rPr>
        <w:tab/>
      </w:r>
      <w:r w:rsidRPr="004422E2">
        <w:rPr>
          <w:rFonts w:cs="Times New Roman" w:hAnsi="Times New Roman" w:ascii="Times New Roman"/>
          <w:sz w:val="24"/>
          <w:szCs w:val="24"/>
        </w:rPr>
        <w:tab/>
      </w:r>
      <w:r w:rsidRPr="004422E2">
        <w:rPr>
          <w:rFonts w:cs="Times New Roman" w:hAnsi="Times New Roman" w:ascii="Times New Roman"/>
          <w:sz w:val="24"/>
          <w:szCs w:val="24"/>
        </w:rPr>
        <w:tab/>
      </w:r>
      <w:r w:rsidRPr="004422E2">
        <w:rPr>
          <w:rFonts w:cs="Times New Roman" w:hAnsi="Times New Roman" w:ascii="Times New Roman"/>
          <w:sz w:val="24"/>
          <w:szCs w:val="24"/>
        </w:rPr>
        <w:tab/>
        <w:t>7 St-</w:t>
      </w:r>
      <w:r w:rsidR="004422E2" w:rsidRPr="004422E2">
        <w:rPr>
          <w:rFonts w:cs="Times New Roman" w:hAnsi="Times New Roman" w:ascii="Times New Roman"/>
          <w:sz w:val="24"/>
          <w:szCs w:val="24"/>
        </w:rPr>
        <w:t>1400/13</w:t>
      </w:r>
    </w:p>
    <w:p w:rsidRDefault="001265BC" w:rsidP="001265BC" w:rsidR="001265BC" w:rsidRPr="004422E2">
      <w:pPr>
        <w:rPr>
          <w:rFonts w:cs="Times New Roman" w:hAnsi="Times New Roman" w:ascii="Times New Roman"/>
          <w:sz w:val="24"/>
          <w:szCs w:val="24"/>
        </w:rPr>
      </w:pPr>
      <w:r w:rsidRPr="004422E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265BC" w:rsidP="001265BC" w:rsidR="001265BC" w:rsidRPr="004422E2">
      <w:pPr>
        <w:jc w:val="center"/>
        <w:rPr>
          <w:rFonts w:cs="Times New Roman" w:hAnsi="Times New Roman" w:ascii="Times New Roman"/>
          <w:sz w:val="24"/>
          <w:szCs w:val="24"/>
        </w:rPr>
      </w:pPr>
      <w:r w:rsidRPr="004422E2">
        <w:rPr>
          <w:rFonts w:cs="Times New Roman" w:hAnsi="Times New Roman" w:ascii="Times New Roman"/>
          <w:sz w:val="24"/>
          <w:szCs w:val="24"/>
        </w:rPr>
        <w:t xml:space="preserve">R E P U B L I K A  H R V A T S K A </w:t>
      </w:r>
    </w:p>
    <w:p w:rsidRDefault="001265BC" w:rsidP="001265BC" w:rsidR="001265BC" w:rsidRPr="004422E2">
      <w:pPr>
        <w:jc w:val="center"/>
        <w:rPr>
          <w:rFonts w:cs="Times New Roman" w:hAnsi="Times New Roman" w:ascii="Times New Roman"/>
          <w:sz w:val="24"/>
          <w:szCs w:val="24"/>
        </w:rPr>
      </w:pPr>
      <w:r w:rsidRPr="004422E2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1265BC" w:rsidP="001265BC" w:rsidR="001265BC" w:rsidRPr="004422E2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265BC" w:rsidP="004422E2" w:rsidR="004422E2" w:rsidRPr="004422E2">
      <w:pPr>
        <w:jc w:val="both"/>
        <w:rPr>
          <w:rFonts w:cs="Times New Roman" w:hAnsi="Times New Roman" w:ascii="Times New Roman"/>
          <w:sz w:val="24"/>
          <w:szCs w:val="24"/>
        </w:rPr>
      </w:pPr>
      <w:r w:rsidRPr="004422E2">
        <w:rPr>
          <w:rFonts w:cs="Times New Roman" w:hAnsi="Times New Roman" w:ascii="Times New Roman"/>
          <w:sz w:val="24"/>
          <w:szCs w:val="24"/>
        </w:rPr>
        <w:tab/>
      </w:r>
      <w:r w:rsidR="004422E2" w:rsidRPr="004422E2">
        <w:rPr>
          <w:rFonts w:cs="Times New Roman" w:hAnsi="Times New Roman" w:ascii="Times New Roman"/>
          <w:sz w:val="24"/>
          <w:szCs w:val="24"/>
        </w:rPr>
        <w:t>TRGOVAČKI SUD U ZAGREBU po sucu pojedincu Vesni Malenica kao stečajnom sucu u stečajnom postupku nad dužnikom TAROL d. o. o. u stečaju, Zelenjak 46, Zagreb, OIB: 88064441583, 6. lipnja 2016.</w:t>
      </w:r>
    </w:p>
    <w:p w:rsidRDefault="001265BC" w:rsidP="001265BC" w:rsidR="001265BC" w:rsidRPr="004422E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4422E2">
      <w:pPr>
        <w:jc w:val="center"/>
        <w:rPr>
          <w:rFonts w:cs="Times New Roman" w:hAnsi="Times New Roman" w:ascii="Times New Roman"/>
          <w:sz w:val="24"/>
          <w:szCs w:val="24"/>
        </w:rPr>
      </w:pPr>
      <w:r w:rsidRPr="004422E2">
        <w:rPr>
          <w:rFonts w:cs="Times New Roman" w:hAnsi="Times New Roman" w:ascii="Times New Roman"/>
          <w:sz w:val="24"/>
          <w:szCs w:val="24"/>
        </w:rPr>
        <w:t>z a k l j u č i o  j e</w:t>
      </w:r>
    </w:p>
    <w:p w:rsidRDefault="001265BC" w:rsidP="001265BC" w:rsidR="001265BC" w:rsidRPr="004422E2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265BC" w:rsidP="004422E2" w:rsidR="001265BC" w:rsidRPr="004422E2">
      <w:pPr>
        <w:ind w:right="48"/>
        <w:jc w:val="both"/>
        <w:rPr>
          <w:rFonts w:cs="Times New Roman" w:hAnsi="Times New Roman" w:ascii="Times New Roman"/>
          <w:sz w:val="24"/>
          <w:szCs w:val="24"/>
        </w:rPr>
      </w:pPr>
      <w:r w:rsidRPr="004422E2">
        <w:rPr>
          <w:rFonts w:cs="Times New Roman" w:hAnsi="Times New Roman" w:ascii="Times New Roman"/>
          <w:sz w:val="24"/>
          <w:szCs w:val="24"/>
        </w:rPr>
        <w:tab/>
        <w:t xml:space="preserve">1. Ročište za diobu kupovnine ostvarene prodajom nekretnine stečajnog dužnika </w:t>
      </w:r>
      <w:r w:rsidR="004422E2" w:rsidRPr="004422E2">
        <w:rPr>
          <w:rFonts w:cs="Times New Roman" w:hAnsi="Times New Roman" w:ascii="Times New Roman"/>
          <w:sz w:val="24"/>
          <w:szCs w:val="24"/>
        </w:rPr>
        <w:t xml:space="preserve">upisana u zemljišne knjige Općinskog građanskog suda u Zagrebu u z.k.ul. broj 8934 k.o. Grad Zagreb: 6. ETAŽA  495/10000 dijela z.k.č.br. 4918/27 Stambeno poslovna zgrada br. 46 u Kranjčevićevoj ulici sa 167 čm i dvorište sa 90 čm upisano u z.k.ul. 8934 k.o. Grad Zagreb, povezano s vlasništvom posebnog dijela nekretnine poslovni prostor u prizemlju objekta, ukupne površine 33,55 m2, u etažnom elaboratu označeno slovom i brojem PP-2, cyan boja, i parkirno mjesto u podrumu objekta, površine 2,93 m2, u etažnom elaboratu označeno cyan bojom, slovom i brojem P4, upisan u poduložak 6, </w:t>
      </w:r>
      <w:r w:rsidR="007F37AD" w:rsidRPr="004422E2">
        <w:rPr>
          <w:rFonts w:cs="Times New Roman" w:hAnsi="Times New Roman" w:ascii="Times New Roman"/>
          <w:sz w:val="24"/>
          <w:szCs w:val="24"/>
        </w:rPr>
        <w:t xml:space="preserve">za iznos od </w:t>
      </w:r>
      <w:r w:rsidR="004422E2" w:rsidRPr="004422E2">
        <w:rPr>
          <w:rFonts w:cs="Times New Roman" w:hAnsi="Times New Roman" w:ascii="Times New Roman"/>
          <w:sz w:val="24"/>
          <w:szCs w:val="24"/>
        </w:rPr>
        <w:t>325.158,40</w:t>
      </w:r>
      <w:r w:rsidR="007F37AD" w:rsidRPr="004422E2">
        <w:rPr>
          <w:rFonts w:cs="Times New Roman" w:hAnsi="Times New Roman" w:ascii="Times New Roman"/>
          <w:sz w:val="24"/>
          <w:szCs w:val="24"/>
        </w:rPr>
        <w:t xml:space="preserve"> kn, </w:t>
      </w:r>
      <w:r w:rsidRPr="004422E2">
        <w:rPr>
          <w:rFonts w:cs="Times New Roman" w:hAnsi="Times New Roman" w:ascii="Times New Roman"/>
          <w:sz w:val="24"/>
          <w:szCs w:val="24"/>
        </w:rPr>
        <w:t xml:space="preserve">određuje se za dan </w:t>
      </w:r>
      <w:r w:rsidR="004422E2" w:rsidRPr="004422E2">
        <w:rPr>
          <w:rFonts w:cs="Times New Roman" w:hAnsi="Times New Roman" w:ascii="Times New Roman"/>
          <w:sz w:val="24"/>
          <w:szCs w:val="24"/>
        </w:rPr>
        <w:t>28. rujan</w:t>
      </w:r>
      <w:r w:rsidRPr="004422E2">
        <w:rPr>
          <w:rFonts w:cs="Times New Roman" w:hAnsi="Times New Roman" w:ascii="Times New Roman"/>
          <w:sz w:val="24"/>
          <w:szCs w:val="24"/>
        </w:rPr>
        <w:t xml:space="preserve"> 2016. u 11,30 sati,  u Trgovačkom sudu u Zagrebu, Petrinjska 8, soba 93/II kat.</w:t>
      </w:r>
    </w:p>
    <w:p w:rsidRDefault="001265BC" w:rsidP="001265BC" w:rsidR="001265BC" w:rsidRPr="004422E2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4422E2">
        <w:rPr>
          <w:rFonts w:cs="Times New Roman" w:hAnsi="Times New Roman" w:ascii="Times New Roman"/>
          <w:sz w:val="24"/>
          <w:szCs w:val="24"/>
        </w:rPr>
        <w:tab/>
        <w:t>2. Na ročište se pozivaju, pored stranaka i osobe koje polažu pravo da se namire iz tog iznosa.</w:t>
      </w:r>
    </w:p>
    <w:p w:rsidRDefault="001265BC" w:rsidP="001265BC" w:rsidR="001265BC" w:rsidRPr="004422E2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4422E2">
        <w:rPr>
          <w:rFonts w:cs="Times New Roman" w:hAnsi="Times New Roman" w:ascii="Times New Roman"/>
          <w:sz w:val="24"/>
          <w:szCs w:val="24"/>
        </w:rPr>
        <w:tab/>
        <w:t>3. Upozoravaju se vjerovnici koji ne dođu na ročište da će se tražbina vjerovnika u tom slučaju uzeti prema stanju koje proizlazi iz stanja spisa, te da se najkasnije na ročištu za diobu može osporiti tražbina, visina i red namirenja.</w:t>
      </w:r>
    </w:p>
    <w:p w:rsidRDefault="001265BC" w:rsidP="001265BC" w:rsidR="001265BC" w:rsidRPr="004422E2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4422E2">
      <w:pPr>
        <w:jc w:val="center"/>
        <w:rPr>
          <w:rFonts w:cs="Times New Roman" w:hAnsi="Times New Roman" w:ascii="Times New Roman"/>
          <w:sz w:val="24"/>
          <w:szCs w:val="24"/>
        </w:rPr>
      </w:pPr>
      <w:r w:rsidRPr="004422E2">
        <w:rPr>
          <w:rFonts w:cs="Times New Roman" w:hAnsi="Times New Roman" w:ascii="Times New Roman"/>
          <w:sz w:val="24"/>
          <w:szCs w:val="24"/>
        </w:rPr>
        <w:t>Obrazloženje</w:t>
      </w:r>
    </w:p>
    <w:p w:rsidRDefault="001265BC" w:rsidP="001265BC" w:rsidR="001265BC" w:rsidRPr="004422E2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4422E2">
      <w:pPr>
        <w:jc w:val="both"/>
        <w:rPr>
          <w:rFonts w:cs="Times New Roman" w:hAnsi="Times New Roman" w:ascii="Times New Roman"/>
          <w:sz w:val="24"/>
          <w:szCs w:val="24"/>
        </w:rPr>
      </w:pPr>
      <w:r w:rsidRPr="004422E2">
        <w:rPr>
          <w:rFonts w:cs="Times New Roman" w:hAnsi="Times New Roman" w:ascii="Times New Roman"/>
          <w:sz w:val="24"/>
          <w:szCs w:val="24"/>
        </w:rPr>
        <w:tab/>
        <w:t>Rješenje o dosudi broj St-</w:t>
      </w:r>
      <w:r w:rsidR="004422E2" w:rsidRPr="004422E2">
        <w:rPr>
          <w:rFonts w:cs="Times New Roman" w:hAnsi="Times New Roman" w:ascii="Times New Roman"/>
          <w:sz w:val="24"/>
          <w:szCs w:val="24"/>
        </w:rPr>
        <w:t>1400/13 od 2. svibnja 2016</w:t>
      </w:r>
      <w:r w:rsidRPr="004422E2">
        <w:rPr>
          <w:rFonts w:cs="Times New Roman" w:hAnsi="Times New Roman" w:ascii="Times New Roman"/>
          <w:sz w:val="24"/>
          <w:szCs w:val="24"/>
        </w:rPr>
        <w:t xml:space="preserve">. postalo je pravomoćno </w:t>
      </w:r>
      <w:r w:rsidR="004422E2" w:rsidRPr="004422E2">
        <w:rPr>
          <w:rFonts w:cs="Times New Roman" w:hAnsi="Times New Roman" w:ascii="Times New Roman"/>
          <w:sz w:val="24"/>
          <w:szCs w:val="24"/>
        </w:rPr>
        <w:t>21. svibnja 2016</w:t>
      </w:r>
      <w:r w:rsidRPr="004422E2">
        <w:rPr>
          <w:rFonts w:cs="Times New Roman" w:hAnsi="Times New Roman" w:ascii="Times New Roman"/>
          <w:sz w:val="24"/>
          <w:szCs w:val="24"/>
        </w:rPr>
        <w:t>. te je shodno odredbi čl. 117 Ovršnog zakona u svezi s čl. 164 Stečajnog zakona valjalo riješiti kao u izreci rješenja.</w:t>
      </w:r>
    </w:p>
    <w:p w:rsidRDefault="001265BC" w:rsidP="001265BC" w:rsidR="001265BC" w:rsidRPr="004422E2">
      <w:pPr>
        <w:jc w:val="center"/>
        <w:rPr>
          <w:rFonts w:cs="Times New Roman" w:hAnsi="Times New Roman" w:ascii="Times New Roman"/>
          <w:sz w:val="24"/>
          <w:szCs w:val="24"/>
        </w:rPr>
      </w:pPr>
      <w:r w:rsidRPr="004422E2">
        <w:rPr>
          <w:rFonts w:cs="Times New Roman" w:hAnsi="Times New Roman" w:ascii="Times New Roman"/>
          <w:sz w:val="24"/>
          <w:szCs w:val="24"/>
        </w:rPr>
        <w:t xml:space="preserve">Zagreb, </w:t>
      </w:r>
      <w:r w:rsidR="004422E2" w:rsidRPr="004422E2">
        <w:rPr>
          <w:rFonts w:cs="Times New Roman" w:hAnsi="Times New Roman" w:ascii="Times New Roman"/>
          <w:sz w:val="24"/>
          <w:szCs w:val="24"/>
        </w:rPr>
        <w:t>6. lipanj 2016.</w:t>
      </w:r>
    </w:p>
    <w:p w:rsidRDefault="001265BC" w:rsidP="001265BC" w:rsidR="001265BC" w:rsidRPr="004422E2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4422E2">
      <w:pPr>
        <w:jc w:val="both"/>
        <w:rPr>
          <w:rFonts w:cs="Times New Roman" w:hAnsi="Times New Roman" w:ascii="Times New Roman"/>
          <w:sz w:val="24"/>
          <w:szCs w:val="24"/>
        </w:rPr>
      </w:pPr>
      <w:r w:rsidRPr="004422E2">
        <w:rPr>
          <w:rFonts w:cs="Times New Roman" w:hAnsi="Times New Roman" w:ascii="Times New Roman"/>
          <w:sz w:val="24"/>
          <w:szCs w:val="24"/>
        </w:rPr>
        <w:tab/>
      </w:r>
      <w:r w:rsidRPr="004422E2">
        <w:rPr>
          <w:rFonts w:cs="Times New Roman" w:hAnsi="Times New Roman" w:ascii="Times New Roman"/>
          <w:sz w:val="24"/>
          <w:szCs w:val="24"/>
        </w:rPr>
        <w:tab/>
      </w:r>
      <w:r w:rsidRPr="004422E2">
        <w:rPr>
          <w:rFonts w:cs="Times New Roman" w:hAnsi="Times New Roman" w:ascii="Times New Roman"/>
          <w:sz w:val="24"/>
          <w:szCs w:val="24"/>
        </w:rPr>
        <w:tab/>
      </w:r>
      <w:r w:rsidRPr="004422E2">
        <w:rPr>
          <w:rFonts w:cs="Times New Roman" w:hAnsi="Times New Roman" w:ascii="Times New Roman"/>
          <w:sz w:val="24"/>
          <w:szCs w:val="24"/>
        </w:rPr>
        <w:tab/>
      </w:r>
      <w:r w:rsidRPr="004422E2">
        <w:rPr>
          <w:rFonts w:cs="Times New Roman" w:hAnsi="Times New Roman" w:ascii="Times New Roman"/>
          <w:sz w:val="24"/>
          <w:szCs w:val="24"/>
        </w:rPr>
        <w:tab/>
      </w:r>
      <w:r w:rsidRPr="004422E2">
        <w:rPr>
          <w:rFonts w:cs="Times New Roman" w:hAnsi="Times New Roman" w:ascii="Times New Roman"/>
          <w:sz w:val="24"/>
          <w:szCs w:val="24"/>
        </w:rPr>
        <w:tab/>
      </w:r>
      <w:r w:rsidRPr="004422E2">
        <w:rPr>
          <w:rFonts w:cs="Times New Roman" w:hAnsi="Times New Roman" w:ascii="Times New Roman"/>
          <w:sz w:val="24"/>
          <w:szCs w:val="24"/>
        </w:rPr>
        <w:tab/>
      </w:r>
      <w:r w:rsidRPr="004422E2">
        <w:rPr>
          <w:rFonts w:cs="Times New Roman" w:hAnsi="Times New Roman" w:ascii="Times New Roman"/>
          <w:sz w:val="24"/>
          <w:szCs w:val="24"/>
        </w:rPr>
        <w:tab/>
      </w:r>
      <w:r w:rsidRPr="004422E2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1265BC" w:rsidP="001265BC" w:rsidR="001265BC" w:rsidRPr="004422E2">
      <w:pPr>
        <w:jc w:val="both"/>
        <w:rPr>
          <w:rFonts w:cs="Times New Roman" w:hAnsi="Times New Roman" w:ascii="Times New Roman"/>
          <w:sz w:val="24"/>
          <w:szCs w:val="24"/>
        </w:rPr>
      </w:pPr>
      <w:r w:rsidRPr="004422E2">
        <w:rPr>
          <w:rFonts w:cs="Times New Roman" w:hAnsi="Times New Roman" w:ascii="Times New Roman"/>
          <w:sz w:val="24"/>
          <w:szCs w:val="24"/>
        </w:rPr>
        <w:tab/>
      </w:r>
      <w:r w:rsidRPr="004422E2">
        <w:rPr>
          <w:rFonts w:cs="Times New Roman" w:hAnsi="Times New Roman" w:ascii="Times New Roman"/>
          <w:sz w:val="24"/>
          <w:szCs w:val="24"/>
        </w:rPr>
        <w:tab/>
      </w:r>
      <w:r w:rsidRPr="004422E2">
        <w:rPr>
          <w:rFonts w:cs="Times New Roman" w:hAnsi="Times New Roman" w:ascii="Times New Roman"/>
          <w:sz w:val="24"/>
          <w:szCs w:val="24"/>
        </w:rPr>
        <w:tab/>
      </w:r>
      <w:r w:rsidRPr="004422E2">
        <w:rPr>
          <w:rFonts w:cs="Times New Roman" w:hAnsi="Times New Roman" w:ascii="Times New Roman"/>
          <w:sz w:val="24"/>
          <w:szCs w:val="24"/>
        </w:rPr>
        <w:tab/>
      </w:r>
      <w:r w:rsidRPr="004422E2">
        <w:rPr>
          <w:rFonts w:cs="Times New Roman" w:hAnsi="Times New Roman" w:ascii="Times New Roman"/>
          <w:sz w:val="24"/>
          <w:szCs w:val="24"/>
        </w:rPr>
        <w:tab/>
      </w:r>
      <w:r w:rsidRPr="004422E2">
        <w:rPr>
          <w:rFonts w:cs="Times New Roman" w:hAnsi="Times New Roman" w:ascii="Times New Roman"/>
          <w:sz w:val="24"/>
          <w:szCs w:val="24"/>
        </w:rPr>
        <w:tab/>
      </w:r>
      <w:r w:rsidRPr="004422E2">
        <w:rPr>
          <w:rFonts w:cs="Times New Roman" w:hAnsi="Times New Roman" w:ascii="Times New Roman"/>
          <w:sz w:val="24"/>
          <w:szCs w:val="24"/>
        </w:rPr>
        <w:tab/>
      </w:r>
      <w:r w:rsidRPr="004422E2">
        <w:rPr>
          <w:rFonts w:cs="Times New Roman" w:hAnsi="Times New Roman" w:ascii="Times New Roman"/>
          <w:sz w:val="24"/>
          <w:szCs w:val="24"/>
        </w:rPr>
        <w:tab/>
      </w:r>
      <w:r w:rsidRPr="004422E2">
        <w:rPr>
          <w:rFonts w:cs="Times New Roman" w:hAnsi="Times New Roman" w:ascii="Times New Roman"/>
          <w:sz w:val="24"/>
          <w:szCs w:val="24"/>
        </w:rPr>
        <w:tab/>
        <w:t>Vesna Malenica</w:t>
      </w:r>
      <w:r w:rsidR="007A529F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1265BC" w:rsidP="001265BC" w:rsidR="001265BC">
      <w:pPr>
        <w:rPr>
          <w:rFonts w:cs="Times New Roman" w:hAnsi="Times New Roman" w:ascii="Times New Roman"/>
          <w:sz w:val="24"/>
          <w:szCs w:val="24"/>
        </w:rPr>
      </w:pPr>
    </w:p>
    <w:p w:rsidRDefault="007A529F" w:rsidP="00AB7A2F" w:rsidR="007A529F" w:rsidRPr="007A529F">
      <w:pPr>
        <w:ind w:firstLine="708" w:left="4248"/>
        <w:jc w:val="both"/>
        <w:rPr>
          <w:rFonts w:hAnsi="Times New Roman" w:ascii="Times New Roman"/>
          <w:sz w:val="24"/>
          <w:szCs w:val="24"/>
          <w:lang w:val="pl-PL"/>
        </w:rPr>
      </w:pPr>
      <w:r w:rsidRPr="007A529F">
        <w:rPr>
          <w:rFonts w:hAnsi="Times New Roman" w:ascii="Times New Roman"/>
          <w:sz w:val="24"/>
          <w:szCs w:val="24"/>
          <w:lang w:val="pl-PL"/>
        </w:rPr>
        <w:t>Za točnost otpravka – ovl. službenik</w:t>
      </w:r>
    </w:p>
    <w:p w:rsidRDefault="007A529F" w:rsidP="00995CE9" w:rsidR="007A529F" w:rsidRPr="007A529F">
      <w:pPr>
        <w:jc w:val="both"/>
        <w:rPr>
          <w:rFonts w:hAnsi="Times New Roman" w:ascii="Times New Roman"/>
          <w:sz w:val="24"/>
          <w:szCs w:val="24"/>
        </w:rPr>
      </w:pPr>
      <w:r w:rsidRPr="007A529F">
        <w:rPr>
          <w:rFonts w:hAnsi="Times New Roman" w:ascii="Times New Roman"/>
          <w:sz w:val="24"/>
          <w:szCs w:val="24"/>
          <w:lang w:val="pl-PL"/>
        </w:rPr>
        <w:tab/>
      </w:r>
      <w:r w:rsidRPr="007A529F">
        <w:rPr>
          <w:rFonts w:hAnsi="Times New Roman" w:ascii="Times New Roman"/>
          <w:sz w:val="24"/>
          <w:szCs w:val="24"/>
          <w:lang w:val="pl-PL"/>
        </w:rPr>
        <w:tab/>
      </w:r>
      <w:r w:rsidRPr="007A529F">
        <w:rPr>
          <w:rFonts w:hAnsi="Times New Roman" w:ascii="Times New Roman"/>
          <w:sz w:val="24"/>
          <w:szCs w:val="24"/>
          <w:lang w:val="pl-PL"/>
        </w:rPr>
        <w:tab/>
      </w:r>
      <w:r w:rsidRPr="007A529F">
        <w:rPr>
          <w:rFonts w:hAnsi="Times New Roman" w:ascii="Times New Roman"/>
          <w:sz w:val="24"/>
          <w:szCs w:val="24"/>
          <w:lang w:val="pl-PL"/>
        </w:rPr>
        <w:tab/>
      </w:r>
      <w:r w:rsidRPr="007A529F">
        <w:rPr>
          <w:rFonts w:hAnsi="Times New Roman" w:ascii="Times New Roman"/>
          <w:sz w:val="24"/>
          <w:szCs w:val="24"/>
          <w:lang w:val="pl-PL"/>
        </w:rPr>
        <w:tab/>
      </w:r>
      <w:r w:rsidRPr="007A529F">
        <w:rPr>
          <w:rFonts w:hAnsi="Times New Roman" w:ascii="Times New Roman"/>
          <w:sz w:val="24"/>
          <w:szCs w:val="24"/>
          <w:lang w:val="pl-PL"/>
        </w:rPr>
        <w:tab/>
      </w:r>
      <w:r w:rsidRPr="007A529F">
        <w:rPr>
          <w:rFonts w:hAnsi="Times New Roman" w:ascii="Times New Roman"/>
          <w:sz w:val="24"/>
          <w:szCs w:val="24"/>
          <w:lang w:val="pl-PL"/>
        </w:rPr>
        <w:tab/>
      </w:r>
      <w:r w:rsidRPr="007A529F">
        <w:rPr>
          <w:rFonts w:hAnsi="Times New Roman" w:ascii="Times New Roman"/>
          <w:sz w:val="24"/>
          <w:szCs w:val="24"/>
          <w:lang w:val="pl-PL"/>
        </w:rPr>
        <w:tab/>
        <w:t>Kristina Švajger</w:t>
      </w:r>
    </w:p>
    <w:p w:rsidRDefault="007A529F" w:rsidP="001265BC" w:rsidR="007A529F" w:rsidRPr="004422E2">
      <w:pPr>
        <w:rPr>
          <w:rFonts w:cs="Times New Roman" w:hAnsi="Times New Roman" w:ascii="Times New Roman"/>
          <w:sz w:val="24"/>
          <w:szCs w:val="24"/>
        </w:rPr>
      </w:pPr>
    </w:p>
    <w:p w:rsidRDefault="00B966FA" w:rsidP="001265BC" w:rsidR="00B966FA" w:rsidRPr="004422E2">
      <w:pPr>
        <w:rPr>
          <w:rFonts w:cs="Times New Roman" w:hAnsi="Times New Roman" w:ascii="Times New Roman"/>
          <w:sz w:val="24"/>
          <w:szCs w:val="24"/>
        </w:rPr>
      </w:pPr>
    </w:p>
    <w:sectPr w:rsidSect="00CA3BB3" w:rsidR="00B966FA" w:rsidRPr="004422E2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699"/>
    <w:rsid w:val="000137F3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FF3"/>
    <w:rsid w:val="00027F9E"/>
    <w:rsid w:val="00031240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3721F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5AB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37D"/>
    <w:rsid w:val="000B0B9D"/>
    <w:rsid w:val="000B0D0F"/>
    <w:rsid w:val="000B0F12"/>
    <w:rsid w:val="000B0FD3"/>
    <w:rsid w:val="000B1516"/>
    <w:rsid w:val="000B2B74"/>
    <w:rsid w:val="000B3A50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13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6708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65BC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3AD4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8FC"/>
    <w:rsid w:val="001B5E36"/>
    <w:rsid w:val="001B5ED6"/>
    <w:rsid w:val="001B659E"/>
    <w:rsid w:val="001B6A7C"/>
    <w:rsid w:val="001B7F69"/>
    <w:rsid w:val="001C083C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BCE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CF5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A6A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615F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0D71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0F15"/>
    <w:rsid w:val="003A131D"/>
    <w:rsid w:val="003A1322"/>
    <w:rsid w:val="003A1F3B"/>
    <w:rsid w:val="003A1FDB"/>
    <w:rsid w:val="003A24B0"/>
    <w:rsid w:val="003A2E51"/>
    <w:rsid w:val="003A4882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774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2E2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3B6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4C16"/>
    <w:rsid w:val="004C5910"/>
    <w:rsid w:val="004C66CD"/>
    <w:rsid w:val="004C7C84"/>
    <w:rsid w:val="004C7EB6"/>
    <w:rsid w:val="004D09F5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50E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4D79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FC0"/>
    <w:rsid w:val="005D6173"/>
    <w:rsid w:val="005D71BB"/>
    <w:rsid w:val="005D7CBF"/>
    <w:rsid w:val="005D7EE0"/>
    <w:rsid w:val="005E0B33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1CC0"/>
    <w:rsid w:val="00642DCC"/>
    <w:rsid w:val="006439F9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0D2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26A18"/>
    <w:rsid w:val="0073086C"/>
    <w:rsid w:val="007311B9"/>
    <w:rsid w:val="00732960"/>
    <w:rsid w:val="00732DDC"/>
    <w:rsid w:val="00733095"/>
    <w:rsid w:val="00733324"/>
    <w:rsid w:val="00733973"/>
    <w:rsid w:val="00733DD8"/>
    <w:rsid w:val="00734A8F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22B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775DB"/>
    <w:rsid w:val="00777611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29F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5BC7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7AD"/>
    <w:rsid w:val="007F3AE3"/>
    <w:rsid w:val="007F5621"/>
    <w:rsid w:val="007F6095"/>
    <w:rsid w:val="007F6124"/>
    <w:rsid w:val="007F6AEC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2837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6F6B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40C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28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34B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36530"/>
    <w:rsid w:val="0094288F"/>
    <w:rsid w:val="00942D49"/>
    <w:rsid w:val="0094371A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6FD6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255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6CD6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A56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6EC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7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AFE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1C3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3E8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66FA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09CA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5E28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1899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877E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3BB3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0E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E7076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1B43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60"/>
    <w:rsid w:val="00D679E0"/>
    <w:rsid w:val="00D70007"/>
    <w:rsid w:val="00D7081E"/>
    <w:rsid w:val="00D70B39"/>
    <w:rsid w:val="00D7115C"/>
    <w:rsid w:val="00D71175"/>
    <w:rsid w:val="00D713B6"/>
    <w:rsid w:val="00D7153C"/>
    <w:rsid w:val="00D72661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37AA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C7672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92B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2D0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771F9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1AFD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4EBB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27C16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545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C02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1B5F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Verdana" w:ascii="Verdan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1" w:type="table">
    <w:name w:val="Table Grid 1"/>
    <w:basedOn w:val="Obinatablica"/>
    <w:rsid w:val="006900D2"/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kstbalonia" w:type="paragraph">
    <w:name w:val="Balloon Text"/>
    <w:basedOn w:val="Normal"/>
    <w:link w:val="TekstbaloniaChar"/>
    <w:rsid w:val="007A529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A529F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52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52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529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52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52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cs="Courier New" w:hAnsi="Verdan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1" w:type="table">
    <w:name w:val="Table Grid 1"/>
    <w:basedOn w:val="Obinatablica"/>
    <w:rsid w:val="006900D2"/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kstbalonia" w:type="paragraph">
    <w:name w:val="Balloon Text"/>
    <w:basedOn w:val="Normal"/>
    <w:link w:val="TekstbaloniaChar"/>
    <w:rsid w:val="007A529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A529F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52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52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529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52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52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1400</izvorni_sadrzaj>
    <derivirana_varijabla naziv="DomainObject.Predmet.Broj_1">1400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2013.</izvorni_sadrzaj>
    <derivirana_varijabla naziv="DomainObject.Predmet.DatumOsnivanja_1">12.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St-1400/2013</izvorni_sadrzaj>
    <derivirana_varijabla naziv="DomainObject.Predmet.OznakaBroj_1">St-1400/2013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</izvorni_sadrzaj>
    <derivirana_varijabla naziv="DomainObject.Predmet.PrimjedbaSuca_1">5 Su-1705/12 od 28.5.13.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TAROL d.o.o. saloni za uljepšavanje u stečaju</izvorni_sadrzaj>
    <derivirana_varijabla naziv="DomainObject.Predmet.ProtustrankaFormated_1">  TAROL d.o.o. saloni za uljepšavanje u stečaju</derivirana_varijabla>
  </DomainObject.Predmet.ProtustrankaFormated>
  <DomainObject.Predmet.ProtustrankaFormatedOIB>
    <izvorni_sadrzaj>  TAROL d.o.o. saloni za uljepšavanje u stečaju, OIB 88064441583</izvorni_sadrzaj>
    <derivirana_varijabla naziv="DomainObject.Predmet.ProtustrankaFormatedOIB_1">  TAROL d.o.o. saloni za uljepšavanje u stečaju, OIB 88064441583</derivirana_varijabla>
  </DomainObject.Predmet.ProtustrankaFormatedOIB>
  <DomainObject.Predmet.ProtustrankaFormatedWithAdress>
    <izvorni_sadrzaj> TAROL d.o.o. saloni za uljepšavanje u stečaju, Zelenjak 46, 10000 Zagreb</izvorni_sadrzaj>
    <derivirana_varijabla naziv="DomainObject.Predmet.ProtustrankaFormatedWithAdress_1"> TAROL d.o.o. saloni za uljepšavanje u stečaju, Zelenjak 46, 10000 Zagreb</derivirana_varijabla>
  </DomainObject.Predmet.ProtustrankaFormatedWithAdress>
  <DomainObject.Predmet.ProtustrankaFormatedWithAdressOIB>
    <izvorni_sadrzaj> TAROL d.o.o. saloni za uljepšavanje u stečaju, OIB 88064441583, Zelenjak 46, 10000 Zagreb</izvorni_sadrzaj>
    <derivirana_varijabla naziv="DomainObject.Predmet.ProtustrankaFormatedWithAdressOIB_1"> TAROL d.o.o. saloni za uljepšavanje u stečaju, OIB 88064441583, Zelenjak 46, 10000 Zagreb</derivirana_varijabla>
  </DomainObject.Predmet.ProtustrankaFormatedWithAdressOIB>
  <DomainObject.Predmet.ProtustrankaWithAdress>
    <izvorni_sadrzaj>TAROL d.o.o. saloni za uljepšavanje u stečaju Zelenjak 46, 10000 Zagreb</izvorni_sadrzaj>
    <derivirana_varijabla naziv="DomainObject.Predmet.ProtustrankaWithAdress_1">TAROL d.o.o. saloni za uljepšavanje u stečaju Zelenjak 46, 10000 Zagreb</derivirana_varijabla>
  </DomainObject.Predmet.ProtustrankaWithAdress>
  <DomainObject.Predmet.ProtustrankaWithAdressOIB>
    <izvorni_sadrzaj>TAROL d.o.o. saloni za uljepšavanje u stečaju, OIB 88064441583, Zelenjak 46, 10000 Zagreb</izvorni_sadrzaj>
    <derivirana_varijabla naziv="DomainObject.Predmet.ProtustrankaWithAdressOIB_1">TAROL d.o.o. saloni za uljepšavanje u stečaju, OIB 88064441583, Zelenjak 46, 10000 Zagreb</derivirana_varijabla>
  </DomainObject.Predmet.ProtustrankaWithAdressOIB>
  <DomainObject.Predmet.ProtustrankaNazivFormated>
    <izvorni_sadrzaj>TAROL d.o.o. saloni za uljepšavanje u stečaju</izvorni_sadrzaj>
    <derivirana_varijabla naziv="DomainObject.Predmet.ProtustrankaNazivFormated_1">TAROL d.o.o. saloni za uljepšavanje u stečaju</derivirana_varijabla>
  </DomainObject.Predmet.ProtustrankaNazivFormated>
  <DomainObject.Predmet.ProtustrankaNazivFormatedOIB>
    <izvorni_sadrzaj>TAROL d.o.o. saloni za uljepšavanje u stečaju, OIB 88064441583</izvorni_sadrzaj>
    <derivirana_varijabla naziv="DomainObject.Predmet.ProtustrankaNazivFormatedOIB_1">TAROL d.o.o. saloni za uljepšavanje u stečaju, OIB 88064441583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ERSTE&amp;STEIERMÄRKISCHE BANKA dioničko društvo</izvorni_sadrzaj>
    <derivirana_varijabla naziv="DomainObject.Predmet.StrankaFormated_1">  FINA ZAGREB; ERSTE&amp;STEIERMÄRKISCHE BANKA dioničko društvo</derivirana_varijabla>
  </DomainObject.Predmet.StrankaFormated>
  <DomainObject.Predmet.StrankaFormatedOIB>
    <izvorni_sadrzaj>  FINA ZAGREB, OIB 85821130368; ERSTE&amp;STEIERMÄRKISCHE BANKA dioničko društvo, OIB 23057039320</izvorni_sadrzaj>
    <derivirana_varijabla naziv="DomainObject.Predmet.StrankaFormatedOIB_1">  FINA ZAGREB, OIB 85821130368; ERSTE&amp;STEIERMÄRKISCHE BANKA dioničko društvo, OIB 23057039320</derivirana_varijabla>
  </DomainObject.Predmet.StrankaFormatedOIB>
  <DomainObject.Predmet.StrankaFormatedWithAdress>
    <izvorni_sadrzaj> FINA ZAGREB, Hrvatskih branitelja 4, 44320 Kutina; ERSTE&amp;STEIERMÄRKISCHE BANKA dioničko društvo, Jadranski Trg 3a, 51000 Rijeka</izvorni_sadrzaj>
    <derivirana_varijabla naziv="DomainObject.Predmet.StrankaFormatedWithAdress_1"> FINA ZAGREB, Hrvatskih branitelja 4, 44320 Kutina; ERSTE&amp;STEIERMÄRKISCHE BANKA dioničko društvo, Jadranski Trg 3a, 51000 Rijeka</derivirana_varijabla>
  </DomainObject.Predmet.StrankaFormatedWithAdress>
  <DomainObject.Predmet.StrankaFormatedWithAdressOIB>
    <izvorni_sadrzaj> FINA ZAGREB, OIB 85821130368, Hrvatskih branitelja 4, 44320 Kutina; ERSTE&amp;STEIERMÄRKISCHE BANKA dioničko društvo, OIB 23057039320, Jadranski Trg 3a, 51000 Rijeka</izvorni_sadrzaj>
    <derivirana_varijabla naziv="DomainObject.Predmet.StrankaFormatedWithAdressOIB_1"> FINA ZAGREB, OIB 85821130368, Hrvatskih branitelja 4, 44320 Kutina; ERSTE&amp;STEIERMÄRKISCHE BANKA dioničko društvo, OIB 23057039320, Jadranski Trg 3a, 51000 Rijeka</derivirana_varijabla>
  </DomainObject.Predmet.StrankaFormatedWithAdressOIB>
  <DomainObject.Predmet.StrankaWithAdress>
    <izvorni_sadrzaj>FINA ZAGREB Hrvatskih branitelja 4,44320 Kutina,ERSTE&amp;STEIERMÄRKISCHE BANKA dioničko društvo Jadranski Trg 3a,51000 Rijeka</izvorni_sadrzaj>
    <derivirana_varijabla naziv="DomainObject.Predmet.StrankaWithAdress_1">FINA ZAGREB Hrvatskih branitelja 4,44320 Kutina,ERSTE&amp;STEIERMÄRKISCHE BANKA dioničko društvo Jadranski Trg 3a,51000 Rijeka</derivirana_varijabla>
  </DomainObject.Predmet.StrankaWithAdress>
  <DomainObject.Predmet.StrankaWithAdressOIB>
    <izvorni_sadrzaj>FINA ZAGREB, OIB 85821130368, Hrvatskih branitelja 4,44320 Kutina,ERSTE&amp;STEIERMÄRKISCHE BANKA dioničko društvo, OIB 23057039320, Jadranski Trg 3a,51000 Rijeka</izvorni_sadrzaj>
    <derivirana_varijabla naziv="DomainObject.Predmet.StrankaWithAdressOIB_1">FINA ZAGREB, OIB 85821130368, Hrvatskih branitelja 4,44320 Kutina,ERSTE&amp;STEIERMÄRKISCHE BANKA dioničko društvo, OIB 23057039320, Jadranski Trg 3a,51000 Rijeka</derivirana_varijabla>
  </DomainObject.Predmet.StrankaWithAdressOIB>
  <DomainObject.Predmet.StrankaNazivFormated>
    <izvorni_sadrzaj>FINA ZAGREB,ERSTE&amp;STEIERMÄRKISCHE BANKA dioničko društvo</izvorni_sadrzaj>
    <derivirana_varijabla naziv="DomainObject.Predmet.StrankaNazivFormated_1">FINA ZAGREB,ERSTE&amp;STEIERMÄRKISCHE BANKA dioničko društvo</derivirana_varijabla>
  </DomainObject.Predmet.StrankaNazivFormated>
  <DomainObject.Predmet.StrankaNazivFormatedOIB>
    <izvorni_sadrzaj>FINA ZAGREB, OIB 85821130368,ERSTE&amp;STEIERMÄRKISCHE BANKA dioničko društvo, OIB 23057039320</izvorni_sadrzaj>
    <derivirana_varijabla naziv="DomainObject.Predmet.StrankaNazivFormatedOIB_1">FINA ZAGREB, OIB 85821130368,ERSTE&amp;STEIERMÄRKISCHE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ZAGREB</item>
      <item>ERSTE&amp;STEIERMÄRKISCHE BANKA dioničko društvo</item>
    </izvorni_sadrzaj>
    <derivirana_varijabla naziv="DomainObject.Predmet.StrankaListFormated_1">
      <item>FINA ZAGREB</item>
      <item>ERSTE&amp;STEIERMÄRKISCHE BANKA dioničko društvo</item>
    </derivirana_varijabla>
  </DomainObject.Predmet.StrankaListFormated>
  <DomainObject.Predmet.StrankaListFormatedOIB>
    <izvorni_sadrzaj>
      <item>FINA ZAGREB, OIB 85821130368</item>
      <item>ERSTE&amp;STEIERMÄRKISCHE BANKA dioničko društvo, OIB 23057039320</item>
    </izvorni_sadrzaj>
    <derivirana_varijabla naziv="DomainObject.Predmet.StrankaListFormatedOIB_1">
      <item>FINA ZAGREB,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 ZAGREB, Hrvatskih branitelja 4, 44320 Kutina</item>
      <item>ERSTE&amp;STEIERMÄRKISCHE BANKA dioničko društvo, Jadranski Trg 3a, 51000 Rijeka</item>
    </izvorni_sadrzaj>
    <derivirana_varijabla naziv="DomainObject.Predmet.StrankaListFormatedWithAdress_1">
      <item>FINA ZAGREB, Hrvatskih branitelja 4, 44320 Kutina</item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FINA ZAGREB, OIB 85821130368, Hrvatskih branitelja 4, 44320 Kutina</item>
      <item>ERSTE&amp;STEIERMÄRKISCHE BANKA dioničko društvo, OIB 23057039320, Jadranski Trg 3a, 51000 Rijeka</item>
    </izvorni_sadrzaj>
    <derivirana_varijabla naziv="DomainObject.Predmet.StrankaListFormatedWithAdressOIB_1">
      <item>FINA ZAGREB, OIB 85821130368, Hrvatskih branitelja 4, 44320 Kutina</item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FINA ZAGREB</item>
      <item>ERSTE&amp;STEIERMÄRKISCHE BANKA dioničko društvo</item>
    </izvorni_sadrzaj>
    <derivirana_varijabla naziv="DomainObject.Predmet.StrankaListNazivFormated_1">
      <item>FINA ZAGREB</item>
      <item>ERSTE&amp;STEIERMÄRKISCHE BANKA dioničko društvo</item>
    </derivirana_varijabla>
  </DomainObject.Predmet.StrankaListNazivFormated>
  <DomainObject.Predmet.StrankaListNazivFormatedOIB>
    <izvorni_sadrzaj>
      <item>FINA ZAGREB, OIB 85821130368</item>
      <item>ERSTE&amp;STEIERMÄRKISCHE BANKA dioničko društvo, OIB 23057039320</item>
    </izvorni_sadrzaj>
    <derivirana_varijabla naziv="DomainObject.Predmet.StrankaListNazivFormatedOIB_1">
      <item>FINA ZAGREB, OIB 85821130368</item>
      <item>ERSTE&amp;STEIERMÄRKISCHE BANKA dioničko društvo, OIB 23057039320</item>
    </derivirana_varijabla>
  </DomainObject.Predmet.StrankaListNazivFormatedOIB>
  <DomainObject.Predmet.ProtuStrankaListFormated>
    <izvorni_sadrzaj>
      <item>TAROL d.o.o. saloni za uljepšavanje u stečaju</item>
    </izvorni_sadrzaj>
    <derivirana_varijabla naziv="DomainObject.Predmet.ProtuStrankaListFormated_1">
      <item>TAROL d.o.o. saloni za uljepšavanje u stečaju</item>
    </derivirana_varijabla>
  </DomainObject.Predmet.ProtuStrankaListFormated>
  <DomainObject.Predmet.ProtuStrankaListFormatedOIB>
    <izvorni_sadrzaj>
      <item>TAROL d.o.o. saloni za uljepšavanje u stečaju, OIB 88064441583</item>
    </izvorni_sadrzaj>
    <derivirana_varijabla naziv="DomainObject.Predmet.ProtuStrankaListFormatedOIB_1">
      <item>TAROL d.o.o. saloni za uljepšavanje u stečaju, OIB 88064441583</item>
    </derivirana_varijabla>
  </DomainObject.Predmet.ProtuStrankaListFormatedOIB>
  <DomainObject.Predmet.ProtuStrankaListFormatedWithAdress>
    <izvorni_sadrzaj>
      <item>TAROL d.o.o. saloni za uljepšavanje u stečaju, Zelenjak 46, 10000 Zagreb</item>
    </izvorni_sadrzaj>
    <derivirana_varijabla naziv="DomainObject.Predmet.ProtuStrankaListFormatedWithAdress_1">
      <item>TAROL d.o.o. saloni za uljepšavanje u stečaju, Zelenjak 46, 10000 Zagreb</item>
    </derivirana_varijabla>
  </DomainObject.Predmet.ProtuStrankaListFormatedWithAdress>
  <DomainObject.Predmet.ProtuStrankaListFormatedWithAdressOIB>
    <izvorni_sadrzaj>
      <item>TAROL d.o.o. saloni za uljepšavanje u stečaju, OIB 88064441583, Zelenjak 46, 10000 Zagreb</item>
    </izvorni_sadrzaj>
    <derivirana_varijabla naziv="DomainObject.Predmet.ProtuStrankaListFormatedWithAdressOIB_1">
      <item>TAROL d.o.o. saloni za uljepšavanje u stečaju, OIB 88064441583, Zelenjak 46, 10000 Zagreb</item>
    </derivirana_varijabla>
  </DomainObject.Predmet.ProtuStrankaListFormatedWithAdressOIB>
  <DomainObject.Predmet.ProtuStrankaListNazivFormated>
    <izvorni_sadrzaj>
      <item>TAROL d.o.o. saloni za uljepšavanje u stečaju</item>
    </izvorni_sadrzaj>
    <derivirana_varijabla naziv="DomainObject.Predmet.ProtuStrankaListNazivFormated_1">
      <item>TAROL d.o.o. saloni za uljepšavanje u stečaju</item>
    </derivirana_varijabla>
  </DomainObject.Predmet.ProtuStrankaListNazivFormated>
  <DomainObject.Predmet.ProtuStrankaListNazivFormatedOIB>
    <izvorni_sadrzaj>
      <item>TAROL d.o.o. saloni za uljepšavanje u stečaju, OIB 88064441583</item>
    </izvorni_sadrzaj>
    <derivirana_varijabla naziv="DomainObject.Predmet.ProtuStrankaListNazivFormatedOIB_1">
      <item>TAROL d.o.o. saloni za uljepšavanje u stečaju, OIB 88064441583</item>
    </derivirana_varijabla>
  </DomainObject.Predmet.ProtuStrankaListNazivFormatedOIB>
  <DomainObject.Predmet.OstaliListFormated>
    <izvorni_sadrzaj>
      <item>Tamara Roglić</item>
      <item>Vesna Kocbek</item>
      <item>HYPO ALPE-ADRIA-BANK dioničko društvo</item>
      <item>ERSTE&amp;STEIERMÄRKISCHE BANKA dioničko društvo</item>
      <item>Odvjetničko društvo Hanžeković i partneri</item>
      <item>B2  KAPITAL d.o.o. za poslovne usluge</item>
    </izvorni_sadrzaj>
    <derivirana_varijabla naziv="DomainObject.Predmet.OstaliListFormated_1">
      <item>Tamara Roglić</item>
      <item>Vesna Kocbek</item>
      <item>HYPO ALPE-ADRIA-BANK dioničko društvo</item>
      <item>ERSTE&amp;STEIERMÄRKISCHE BANKA dioničko društvo</item>
      <item>Odvjetničko društvo Hanžeković i partneri</item>
      <item>B2  KAPITAL d.o.o. za poslovne usluge</item>
    </derivirana_varijabla>
  </DomainObject.Predmet.OstaliListFormated>
  <DomainObject.Predmet.OstaliListFormatedOIB>
    <izvorni_sadrzaj>
      <item>Tamara Roglić</item>
      <item>Vesna Kocbek, OIB 64935258953</item>
      <item>HYPO ALPE-ADRIA-BANK dioničko društvo, OIB 14036333877</item>
      <item>ERSTE&amp;STEIERMÄRKISCHE BANKA dioničko društvo, OIB 23057039320</item>
      <item>Odvjetničko društvo Hanžeković i partneri</item>
      <item>B2  KAPITAL d.o.o. za poslovne usluge, OIB 57509775367</item>
    </izvorni_sadrzaj>
    <derivirana_varijabla naziv="DomainObject.Predmet.OstaliListFormatedOIB_1">
      <item>Tamara Roglić</item>
      <item>Vesna Kocbek, OIB 64935258953</item>
      <item>HYPO ALPE-ADRIA-BANK dioničko društvo, OIB 14036333877</item>
      <item>ERSTE&amp;STEIERMÄRKISCHE BANKA dioničko društvo, OIB 23057039320</item>
      <item>Odvjetničko društvo Hanžeković i partneri</item>
      <item>B2  KAPITAL d.o.o. za poslovne usluge, OIB 57509775367</item>
    </derivirana_varijabla>
  </DomainObject.Predmet.OstaliListFormatedOIB>
  <DomainObject.Predmet.OstaliListFormatedWithAdress>
    <izvorni_sadrzaj>
      <item>Tamara Roglić, Zelenjak 46, 10000 Zagreb</item>
      <item>Vesna Kocbek, Trg Nikole Zrinskog 17, 10000 Zagreb</item>
      <item>HYPO ALPE-ADRIA-BANK dioničko društvo, Slavonska avenija 6, 10000 Zagreb</item>
      <item>ERSTE&amp;STEIERMÄRKISCHE BANKA dioničko društvo, Jadranski Trg 3/a, 51000 Rijeka</item>
      <item>Odvjetničko društvo Hanžeković i partneri, Radnička cesta 22, 10000 Zagreb</item>
      <item>B2  KAPITAL d.o.o. za poslovne usluge, Radnička cesta 41, 10000 Zagreb</item>
    </izvorni_sadrzaj>
    <derivirana_varijabla naziv="DomainObject.Predmet.OstaliListFormatedWithAdress_1">
      <item>Tamara Roglić, Zelenjak 46, 10000 Zagreb</item>
      <item>Vesna Kocbek, Trg Nikole Zrinskog 17, 10000 Zagreb</item>
      <item>HYPO ALPE-ADRIA-BANK dioničko društvo, Slavonska avenija 6, 10000 Zagreb</item>
      <item>ERSTE&amp;STEIERMÄRKISCHE BANKA dioničko društvo, Jadranski Trg 3/a, 51000 Rijeka</item>
      <item>Odvjetničko društvo Hanžeković i partneri, Radnička cesta 22, 10000 Zagreb</item>
      <item>B2  KAPITAL d.o.o. za poslovne usluge, Radnička cesta 41, 10000 Zagreb</item>
    </derivirana_varijabla>
  </DomainObject.Predmet.OstaliListFormatedWithAdress>
  <DomainObject.Predmet.OstaliListFormatedWithAdressOIB>
    <izvorni_sadrzaj>
      <item>Tamara Roglić, Zelenjak 46, 10000 Zagreb</item>
      <item>Vesna Kocbek, OIB 64935258953, Trg Nikole Zrinskog 17, 10000 Zagreb</item>
      <item>HYPO ALPE-ADRIA-BANK dioničko društvo, OIB 14036333877, Slavonska avenija 6, 10000 Zagreb</item>
      <item>ERSTE&amp;STEIERMÄRKISCHE BANKA dioničko društvo, OIB 23057039320, Jadranski Trg 3/a, 51000 Rijeka</item>
      <item>Odvjetničko društvo Hanžeković i partneri, Radnička cesta 22, 10000 Zagreb</item>
      <item>B2  KAPITAL d.o.o. za poslovne usluge, OIB 57509775367, Radnička cesta 41, 10000 Zagreb</item>
    </izvorni_sadrzaj>
    <derivirana_varijabla naziv="DomainObject.Predmet.OstaliListFormatedWithAdressOIB_1">
      <item>Tamara Roglić, Zelenjak 46, 10000 Zagreb</item>
      <item>Vesna Kocbek, OIB 64935258953, Trg Nikole Zrinskog 17, 10000 Zagreb</item>
      <item>HYPO ALPE-ADRIA-BANK dioničko društvo, OIB 14036333877, Slavonska avenija 6, 10000 Zagreb</item>
      <item>ERSTE&amp;STEIERMÄRKISCHE BANKA dioničko društvo, OIB 23057039320, Jadranski Trg 3/a, 51000 Rijeka</item>
      <item>Odvjetničko društvo Hanžeković i partneri, Radnička cesta 22, 10000 Zagreb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Tamara Roglić</item>
      <item>Vesna Kocbek</item>
      <item>HYPO ALPE-ADRIA-BANK dioničko društvo</item>
      <item>ERSTE&amp;STEIERMÄRKISCHE BANKA dioničko društvo</item>
      <item>Odvjetničko društvo Hanžeković i partneri</item>
      <item>B2  KAPITAL d.o.o. za poslovne usluge</item>
    </izvorni_sadrzaj>
    <derivirana_varijabla naziv="DomainObject.Predmet.OstaliListNazivFormated_1">
      <item>Tamara Roglić</item>
      <item>Vesna Kocbek</item>
      <item>HYPO ALPE-ADRIA-BANK dioničko društvo</item>
      <item>ERSTE&amp;STEIERMÄRKISCHE BANKA dioničko društvo</item>
      <item>Odvjetničko društvo Hanžeković i partneri</item>
      <item>B2  KAPITAL d.o.o. za poslovne usluge</item>
    </derivirana_varijabla>
  </DomainObject.Predmet.OstaliListNazivFormated>
  <DomainObject.Predmet.OstaliListNazivFormatedOIB>
    <izvorni_sadrzaj>
      <item>Tamara Roglić</item>
      <item>Vesna Kocbek, OIB 64935258953</item>
      <item>HYPO ALPE-ADRIA-BANK dioničko društvo, OIB 14036333877</item>
      <item>ERSTE&amp;STEIERMÄRKISCHE BANKA dioničko društvo, OIB 23057039320</item>
      <item>Odvjetničko društvo Hanžeković i partneri</item>
      <item>B2  KAPITAL d.o.o. za poslovne usluge, OIB 57509775367</item>
    </izvorni_sadrzaj>
    <derivirana_varijabla naziv="DomainObject.Predmet.OstaliListNazivFormatedOIB_1">
      <item>Tamara Roglić</item>
      <item>Vesna Kocbek, OIB 64935258953</item>
      <item>HYPO ALPE-ADRIA-BANK dioničko društvo, OIB 14036333877</item>
      <item>ERSTE&amp;STEIERMÄRKISCHE BANKA dioničko društvo, OIB 23057039320</item>
      <item>Odvjetničko društvo Hanžeković i partneri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TAROL d.o.o. saloni za uljepšavanje u stečaju</izvorni_sadrzaj>
    <derivirana_varijabla naziv="DomainObject.Predmet.ProtustrankaIDrugi_1">TAROL d.o.o. saloni za uljepšavanje u stečaju</derivirana_varijabla>
  </DomainObject.Predmet.ProtustrankaIDrugi>
  <DomainObject.Predmet.StrankaIDrugiAdressOIB>
    <izvorni_sadrzaj>FINA ZAGREB, OIB 85821130368, Hrvatskih branitelja 4, 44320 Kutina i dr.</izvorni_sadrzaj>
    <derivirana_varijabla naziv="DomainObject.Predmet.StrankaIDrugiAdressOIB_1">FINA ZAGREB, OIB 85821130368, Hrvatskih branitelja 4, 44320 Kutina i dr.</derivirana_varijabla>
  </DomainObject.Predmet.StrankaIDrugiAdressOIB>
  <DomainObject.Predmet.ProtustrankaIDrugiAdressOIB>
    <izvorni_sadrzaj>TAROL d.o.o. saloni za uljepšavanje u stečaju, OIB 88064441583, Zelenjak 46, 10000 Zagreb</izvorni_sadrzaj>
    <derivirana_varijabla naziv="DomainObject.Predmet.ProtustrankaIDrugiAdressOIB_1">TAROL d.o.o. saloni za uljepšavanje u stečaju, OIB 88064441583, Zelenjak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TAROL d.o.o. saloni za uljepšavanje u stečaju</item>
      <item>FINA ZAGREB</item>
      <item>Tamara Roglić</item>
      <item>Vesna Kocbek</item>
      <item>HYPO ALPE-ADRIA-BANK dioničko društvo</item>
      <item>ERSTE&amp;STEIERMÄRKISCHE BANKA dioničko društvo</item>
      <item>Odvjetničko društvo Hanžeković i partneri</item>
      <item>B2  KAPITAL d.o.o. za poslovne usluge</item>
      <item>ERSTE&amp;STEIERMÄRKISCHE BANKA dioničko društvo</item>
    </izvorni_sadrzaj>
    <derivirana_varijabla naziv="DomainObject.Predmet.SudioniciListNaziv_1">
      <item>TAROL d.o.o. saloni za uljepšavanje u stečaju</item>
      <item>FINA ZAGREB</item>
      <item>Tamara Roglić</item>
      <item>Vesna Kocbek</item>
      <item>HYPO ALPE-ADRIA-BANK dioničko društvo</item>
      <item>ERSTE&amp;STEIERMÄRKISCHE BANKA dioničko društvo</item>
      <item>Odvjetničko društvo Hanžeković i partneri</item>
      <item>B2  KAPITAL d.o.o. za poslovne usluge</item>
      <item>ERSTE&amp;STEIERMÄRKISCHE BANKA dioničko društvo</item>
    </derivirana_varijabla>
  </DomainObject.Predmet.SudioniciListNaziv>
  <DomainObject.Predmet.SudioniciListAdressOIB>
    <izvorni_sadrzaj>
      <item>TAROL d.o.o. saloni za uljepšavanje u stečaju, OIB 88064441583, Zelenjak 46,10000 Zagreb</item>
      <item>FINA ZAGREB, OIB 85821130368, Hrvatskih branitelja 4,44320 Kutina</item>
      <item>Tamara Roglić, Zelenjak 46,10000 Zagreb</item>
      <item>Vesna Kocbek, OIB 64935258953, Trg Nikole Zrinskog 17,10000 Zagreb</item>
      <item>HYPO ALPE-ADRIA-BANK dioničko društvo, OIB 14036333877, Slavonska avenija 6,10000 Zagreb</item>
      <item>ERSTE&amp;STEIERMÄRKISCHE BANKA dioničko društvo, OIB 23057039320, Jadranski Trg 3/a,51000 Rijeka</item>
      <item>Odvjetničko društvo Hanžeković i partneri, Radnička cesta 22,10000 Zagreb</item>
      <item>B2  KAPITAL d.o.o. za poslovne usluge, OIB 57509775367, Radnička cesta 41,10000 Zagreb</item>
      <item>ERSTE&amp;STEIERMÄRKISCHE BANKA dioničko društvo, OIB 23057039320, Jadranski Trg 3a,51000 Rijeka</item>
    </izvorni_sadrzaj>
    <derivirana_varijabla naziv="DomainObject.Predmet.SudioniciListAdressOIB_1">
      <item>TAROL d.o.o. saloni za uljepšavanje u stečaju, OIB 88064441583, Zelenjak 46,10000 Zagreb</item>
      <item>FINA ZAGREB, OIB 85821130368, Hrvatskih branitelja 4,44320 Kutina</item>
      <item>Tamara Roglić, Zelenjak 46,10000 Zagreb</item>
      <item>Vesna Kocbek, OIB 64935258953, Trg Nikole Zrinskog 17,10000 Zagreb</item>
      <item>HYPO ALPE-ADRIA-BANK dioničko društvo, OIB 14036333877, Slavonska avenija 6,10000 Zagreb</item>
      <item>ERSTE&amp;STEIERMÄRKISCHE BANKA dioničko društvo, OIB 23057039320, Jadranski Trg 3/a,51000 Rijeka</item>
      <item>Odvjetničko društvo Hanžeković i partneri, Radnička cesta 22,10000 Zagreb</item>
      <item>B2  KAPITAL d.o.o. za poslovne usluge, OIB 57509775367, Radnička cesta 41,10000 Zagreb</item>
      <item>ERSTE&amp;STEIERMÄRKISCHE BANKA dioničko društvo,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88064441583</item>
      <item>, OIB 85821130368</item>
      <item>, OIB null</item>
      <item>, OIB 64935258953</item>
      <item>, OIB 14036333877</item>
      <item>, OIB 23057039320</item>
      <item>, OIB null</item>
      <item>, OIB 57509775367</item>
      <item>, OIB 23057039320</item>
    </izvorni_sadrzaj>
    <derivirana_varijabla naziv="DomainObject.Predmet.SudioniciListNazivOIB_1">
      <item>, OIB 88064441583</item>
      <item>, OIB 85821130368</item>
      <item>, OIB null</item>
      <item>, OIB 64935258953</item>
      <item>, OIB 14036333877</item>
      <item>, OIB 23057039320</item>
      <item>, OIB null</item>
      <item>, OIB 57509775367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1485</properties:Characters>
  <properties:Lines>43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2016-06-06T13:17:00Z</dcterms:created>
  <dc:creator>malenicav</dc:creator>
  <cp:lastModifiedBy>Kristina Švajger</cp:lastModifiedBy>
  <cp:lastPrinted>2016-06-06T13:21:00Z</cp:lastPrinted>
  <dcterms:modified xmlns:xsi="http://www.w3.org/2001/XMLSchema-instance" xsi:type="dcterms:W3CDTF">2016-06-06T13:21:00Z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