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cdde" w14:paraId="6eacdde" w:rsidRDefault="004B3D51" w:rsidP="004F089F" w:rsidR="004F089F" w:rsidRPr="006A77C8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6A77C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6A77C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6A77C8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6A77C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6A77C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</w:t>
      </w:r>
      <w:r w:rsidR="003F540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Zagreb, Trg svibanjskih žrtava 1995. 1, OIB: 85821130368</w:t>
      </w:r>
      <w:r w:rsidR="00534DC1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</w:t>
      </w:r>
      <w:r w:rsidR="006A77C8" w:rsidRPr="006A77C8">
        <w:rPr>
          <w:rFonts w:cs="Times New Roman" w:hAnsi="Times New Roman" w:ascii="Times New Roman"/>
          <w:sz w:val="24"/>
          <w:szCs w:val="24"/>
        </w:rPr>
        <w:t>Poljoprivredna zadruga Majur za proizvodnju i preradu poljoprivrednih proizvoda, Majur, Kolodvorska 6, OIB: 61194650511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4. listopada</w:t>
      </w:r>
      <w:r w:rsidR="00D4201E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6A77C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6A77C8" w:rsidRPr="006A77C8">
        <w:rPr>
          <w:rFonts w:cs="Times New Roman" w:hAnsi="Times New Roman" w:ascii="Times New Roman"/>
          <w:sz w:val="24"/>
          <w:szCs w:val="24"/>
        </w:rPr>
        <w:t>Poljoprivredna zadruga Majur za proizvodnju i preradu poljoprivrednih proizvoda, Majur, Kolodvorska 6, OIB: 61194650511</w:t>
      </w:r>
      <w:r w:rsidR="006A77C8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6A77C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Zlatko Kosec, Mali Bukovec, Dubovica 4, OIB: 70875793577</w:t>
      </w:r>
      <w:r w:rsidR="00D87F0B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6A77C8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4. listopada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9,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6A7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Zlatko Kosec, Mali Bukovec, Dubovica 4,</w:t>
      </w:r>
      <w:r w:rsidR="00D24441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324916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6A7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6A77C8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6A7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6449E1" w:rsidR="006449E1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D87F0B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49E1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u zemljišne knjige koje vodi Općinski sud u </w:t>
      </w:r>
      <w:r w:rsid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Sisku</w:t>
      </w:r>
      <w:r w:rsidR="006449E1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Zemljišnoknjižni odjel </w:t>
      </w:r>
      <w:r w:rsid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Hrvatska Kostajnica</w:t>
      </w:r>
      <w:r w:rsidR="006449E1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, i to:</w:t>
      </w:r>
    </w:p>
    <w:p w:rsidRDefault="006A77C8" w:rsidP="006A77C8" w:rsidR="006449E1">
      <w:pPr>
        <w:pStyle w:val="Odlomakpopisa"/>
        <w:numPr>
          <w:ilvl w:val="0"/>
          <w:numId w:val="6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z.k.ul. 547 k.o. Gornji Hrastovac, k.č.br. 978/3, šuma u Usjelina površine 5600 m2,</w:t>
      </w:r>
    </w:p>
    <w:p w:rsidRDefault="006A77C8" w:rsidP="006A77C8" w:rsidR="006A77C8">
      <w:pPr>
        <w:pStyle w:val="Odlomakpopisa"/>
        <w:numPr>
          <w:ilvl w:val="0"/>
          <w:numId w:val="6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z.k.ul. 543 k.o. Gornji Hrastovac,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k.č.br. 641/2, oranica u Sunji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3705 m2,</w:t>
      </w:r>
    </w:p>
    <w:p w:rsidRDefault="006A77C8" w:rsidP="006A77C8" w:rsidR="006A77C8">
      <w:pPr>
        <w:pStyle w:val="Odlomakpopisa"/>
        <w:numPr>
          <w:ilvl w:val="0"/>
          <w:numId w:val="6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z.k.ul. 420 k.o. Gornji Hrastovac, k.č.br. 1258/11, šikara u Ravuljah površine 8920 m2, i k.č.br. 1266/13, šikara u Ravuljah površine 8945 m2,</w:t>
      </w:r>
    </w:p>
    <w:p w:rsidRDefault="006A77C8" w:rsidP="006A77C8" w:rsidR="006A77C8">
      <w:pPr>
        <w:pStyle w:val="Odlomakpopisa"/>
        <w:numPr>
          <w:ilvl w:val="0"/>
          <w:numId w:val="6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z.k.ul. 168 k.o. Gornji Hrastovac, k.č.br. 1062/3, oranica u Selu površine 320 m2, k.č.br. 1063/3, oranica u Selu površine 730 m2, k.č.br. 1144/2, šuma Raulje u Jezerinama površine 1410 m2, k.č.br. 1145 šuma Raulje u Jezerinama površine 1690 m2,</w:t>
      </w:r>
    </w:p>
    <w:p w:rsidRDefault="006A77C8" w:rsidP="006A77C8" w:rsidR="006A77C8" w:rsidRPr="006A77C8">
      <w:pPr>
        <w:pStyle w:val="Odlomakpopisa"/>
        <w:numPr>
          <w:ilvl w:val="0"/>
          <w:numId w:val="6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z.k.ul. 167 k.o. Gornji Hrastovac, k.č.br. 657/1 oranica u Sunji površine 3208 m2. k.č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br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686/1 oranica kod kuće u 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elu površine 2068 m2, k.č.br. 6878/1 livada kod kuće u Selu površine 1381 m2, k.č.br. 688/1 oranica kod kuće u Selu površine 2741 m2, k.č.br. 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>689/2 oranica kod kuće u Selu površine 1115 m2, k.č.br. 1062/1 oranica u Selu površine 432 m2, k.č.br. 1063/1 oranica u Selu površine 975 m2, k.č.br.1064 oranica u Selu površine 111 m2,</w:t>
      </w:r>
    </w:p>
    <w:p w:rsidRDefault="006449E1" w:rsidP="006449E1" w:rsidR="00D87F0B" w:rsidRPr="006A77C8">
      <w:pPr>
        <w:pStyle w:val="Odlomakpopisa"/>
        <w:ind w:left="14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kojima</w:t>
      </w:r>
      <w:r w:rsidR="004F089F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postupanje. </w:t>
      </w:r>
    </w:p>
    <w:p w:rsidRDefault="004F089F" w:rsidP="004F089F" w:rsidR="004F089F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6D7CC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19. siječnja 2018</w:t>
      </w:r>
      <w:r w:rsidRPr="006A77C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6D7CC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6A77C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6A7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6A7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718A0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</w:t>
      </w:r>
      <w:r w:rsidR="003F540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podnijela prijedlog za otvaranje stečajnog postupka nad dužnikom</w:t>
      </w:r>
      <w:r w:rsidR="0047192D" w:rsidRPr="006A77C8">
        <w:rPr>
          <w:rFonts w:cs="Times New Roman" w:hAnsi="Times New Roman" w:ascii="Times New Roman"/>
          <w:sz w:val="24"/>
          <w:szCs w:val="24"/>
        </w:rPr>
        <w:t xml:space="preserve"> </w:t>
      </w:r>
      <w:r w:rsidR="006A77C8" w:rsidRPr="006A77C8">
        <w:rPr>
          <w:rFonts w:cs="Times New Roman" w:hAnsi="Times New Roman" w:ascii="Times New Roman"/>
          <w:sz w:val="24"/>
          <w:szCs w:val="24"/>
        </w:rPr>
        <w:t>Poljoprivredna zadruga Majur za proizvodnju i preradu poljoprivrednih proizvoda, Majur, Kolodvorska 6, OIB: 61194650511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je 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>6. ožujka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održano ročište radi očitovanja o prijedlogu za otvaranje stečajnog postupka</w:t>
      </w:r>
      <w:r w:rsidR="006449E1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a 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>4. listopada</w:t>
      </w:r>
      <w:r w:rsidR="006449E1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rasprava o pretpostavkama za otvaranje stečajnog postupka. </w:t>
      </w:r>
    </w:p>
    <w:p w:rsidRDefault="0047192D" w:rsidP="0047192D" w:rsidR="0047192D" w:rsidRPr="006A7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49E1" w:rsidP="0047192D" w:rsidR="004F089F" w:rsidRPr="006A7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 xml:space="preserve">Predlagatelj je 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podnesku od 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>21. siječnja 2017., kao i u podnesku od 25. kolovoza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ostao kod prijedloga z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otvaranje stečajnog postupka navodeći da dužnik na dan 1. rujna 2015. ima neizvršene osnove za plaćanje u neprekinutom razdoblju od 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>1198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>345.152,03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>1, 10 i 136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6D7CCE" w:rsidP="004F089F" w:rsidR="006D7CC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7CCE" w:rsidP="004F089F" w:rsidR="006D7CCE" w:rsidRPr="006A7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izvješća privremenog stečajnog upravitelja proizlazi da je pribavio potvrdu o blokadi računa i novčanih sredstava dužnika te iz iste proizlazi da je na dan 23. svibnja 2017. na računima i novčanim sredstvima dužnika evidentirano 1827 dana neprekidne blokade odnosno ukupno 180 dana blokade u prethodnih šest mjeseci, a nepodmirene obveze na dan izdavanja potvrde iznose 366.748,40 kn (list 25 do 33 spisa i list 34 spisa).</w:t>
      </w:r>
    </w:p>
    <w:p w:rsidRDefault="004F089F" w:rsidP="0047192D" w:rsidR="004F089F" w:rsidRPr="006A7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nesposobnosti za plaćanje u smislu čl. 6.st.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815B58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7CCE" w:rsidP="004F089F" w:rsidR="006D7CC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>4. listopada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961DC3" w:rsidP="004F089F" w:rsidR="00961DC3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6A77C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98062B" w:rsidP="00E5255F" w:rsidR="0098062B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62B" w:rsidP="00E5255F" w:rsidR="0098062B" w:rsidRPr="006A77C8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6A77C8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6A77C8">
      <w:pPr>
        <w:rPr>
          <w:rFonts w:cs="Times New Roman" w:hAnsi="Times New Roman" w:ascii="Times New Roman"/>
          <w:sz w:val="24"/>
          <w:szCs w:val="24"/>
        </w:rPr>
      </w:pPr>
    </w:p>
    <w:sectPr w:rsidR="00970BE7" w:rsidRPr="006A77C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E69" w:rsidP="004F089F" w:rsidR="00396E69">
      <w:pPr>
        <w:spacing w:lineRule="auto" w:line="240" w:after="0"/>
      </w:pPr>
      <w:r>
        <w:separator/>
      </w:r>
    </w:p>
  </w:endnote>
  <w:endnote w:id="0" w:type="continuationSeparator">
    <w:p w:rsidRDefault="00396E69" w:rsidP="004F089F" w:rsidR="00396E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E69" w:rsidP="004F089F" w:rsidR="00396E69">
      <w:pPr>
        <w:spacing w:lineRule="auto" w:line="240" w:after="0"/>
      </w:pPr>
      <w:r>
        <w:separator/>
      </w:r>
    </w:p>
  </w:footnote>
  <w:footnote w:id="0" w:type="continuationSeparator">
    <w:p w:rsidRDefault="00396E69" w:rsidP="004F089F" w:rsidR="00396E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D51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6A77C8">
      <w:t>3249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5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718A0"/>
    <w:rsid w:val="000F0FB4"/>
    <w:rsid w:val="000F5316"/>
    <w:rsid w:val="00396E69"/>
    <w:rsid w:val="003F540D"/>
    <w:rsid w:val="004230BB"/>
    <w:rsid w:val="00432F13"/>
    <w:rsid w:val="004603A9"/>
    <w:rsid w:val="0047192D"/>
    <w:rsid w:val="004B3D51"/>
    <w:rsid w:val="004F089F"/>
    <w:rsid w:val="00534DC1"/>
    <w:rsid w:val="00620990"/>
    <w:rsid w:val="006449E1"/>
    <w:rsid w:val="006A77C8"/>
    <w:rsid w:val="006D7CCE"/>
    <w:rsid w:val="0071168F"/>
    <w:rsid w:val="00720838"/>
    <w:rsid w:val="007A3BE8"/>
    <w:rsid w:val="00815B58"/>
    <w:rsid w:val="00961DC3"/>
    <w:rsid w:val="00970BE7"/>
    <w:rsid w:val="0098062B"/>
    <w:rsid w:val="00A55D65"/>
    <w:rsid w:val="00B01457"/>
    <w:rsid w:val="00B42768"/>
    <w:rsid w:val="00C4177E"/>
    <w:rsid w:val="00C46389"/>
    <w:rsid w:val="00D13B11"/>
    <w:rsid w:val="00D24441"/>
    <w:rsid w:val="00D4201E"/>
    <w:rsid w:val="00D87F0B"/>
    <w:rsid w:val="00E5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3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D51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3D51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3D51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3D51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3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D51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3D51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3D51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3D51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3249</izvorni_sadrzaj>
    <derivirana_varijabla naziv="DomainObject.Predmet.Broj_1">3249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St-3249/2016</izvorni_sadrzaj>
    <derivirana_varijabla naziv="DomainObject.Predmet.OznakaBroj_1">St-3249/2016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Majur za proizvodnju i preradu poljoprivrednih proizvoda zastupanog po punomoćniku Miroslav Brnad</izvorni_sadrzaj>
    <derivirana_varijabla naziv="DomainObject.Predmet.ProtustrankaFormated_1">  Poljoprivredna zadruga Majur za proizvodnju i preradu poljoprivrednih proizvoda zastupanog po punomoćniku Miroslav Brnad</derivirana_varijabla>
  </DomainObject.Predmet.ProtustrankaFormated>
  <DomainObject.Predmet.ProtustrankaFormatedOIB>
    <izvorni_sadrzaj>  Poljoprivredna zadruga Majur za proizvodnju i preradu poljoprivrednih proizvoda, OIB 61194650511 zastupanog po punomoćniku Miroslav Brnad</izvorni_sadrzaj>
    <derivirana_varijabla naziv="DomainObject.Predmet.ProtustrankaFormatedOIB_1">  Poljoprivredna zadruga Majur za proizvodnju i preradu poljoprivrednih proizvoda, OIB 61194650511 zastupanog po punomoćniku Miroslav Brnad</derivirana_varijabla>
  </DomainObject.Predmet.ProtustrankaFormatedOIB>
  <DomainObject.Predmet.ProtustrankaFormatedWithAdress>
    <izvorni_sadrzaj> Poljoprivredna zadruga Majur za proizvodnju i preradu poljoprivrednih proizvoda, Kolodvorska 6, 10342 Majur zastupanog po punomoćniku Miroslav Brnad</izvorni_sadrzaj>
    <derivirana_varijabla naziv="DomainObject.Predmet.ProtustrankaFormatedWithAdress_1"> Poljoprivredna zadruga Majur za proizvodnju i preradu poljoprivrednih proizvoda, Kolodvorska 6, 10342 Majur zastupanog po punomoćniku Miroslav Brnad</derivirana_varijabla>
  </DomainObject.Predmet.ProtustrankaFormatedWithAdress>
  <DomainObject.Predmet.ProtustrankaFormatedWithAdressOIB>
    <izvorni_sadrzaj> Poljoprivredna zadruga Majur za proizvodnju i preradu poljoprivrednih proizvoda, OIB 61194650511, Kolodvorska 6, 10342 Majur zastupanog po punomoćniku Miroslav Brnad</izvorni_sadrzaj>
    <derivirana_varijabla naziv="DomainObject.Predmet.ProtustrankaFormatedWithAdressOIB_1"> Poljoprivredna zadruga Majur za proizvodnju i preradu poljoprivrednih proizvoda, OIB 61194650511, Kolodvorska 6, 10342 Majur zastupanog po punomoćniku Miroslav Brnad</derivirana_varijabla>
  </DomainObject.Predmet.ProtustrankaFormatedWithAdressOIB>
  <DomainObject.Predmet.ProtustrankaWithAdress>
    <izvorni_sadrzaj>Poljoprivredna zadruga Majur za proizvodnju i preradu poljoprivrednih proizvoda Kolodvorska 6, 10342 Majur</izvorni_sadrzaj>
    <derivirana_varijabla naziv="DomainObject.Predmet.ProtustrankaWithAdress_1">Poljoprivredna zadruga Majur za proizvodnju i preradu poljoprivrednih proizvoda Kolodvorska 6, 10342 Majur</derivirana_varijabla>
  </DomainObject.Predmet.ProtustrankaWithAdress>
  <DomainObject.Predmet.ProtustrankaWithAdressOIB>
    <izvorni_sadrzaj>Poljoprivredna zadruga Majur za proizvodnju i preradu poljoprivrednih proizvoda, OIB 61194650511, Kolodvorska 6, 10342 Majur</izvorni_sadrzaj>
    <derivirana_varijabla naziv="DomainObject.Predmet.ProtustrankaWithAdressOIB_1">Poljoprivredna zadruga Majur za proizvodnju i preradu poljoprivrednih proizvoda, OIB 61194650511, Kolodvorska 6, 10342 Majur</derivirana_varijabla>
  </DomainObject.Predmet.ProtustrankaWithAdressOIB>
  <DomainObject.Predmet.ProtustrankaNazivFormated>
    <izvorni_sadrzaj>Poljoprivredna zadruga Majur za proizvodnju i preradu poljoprivrednih proizvoda</izvorni_sadrzaj>
    <derivirana_varijabla naziv="DomainObject.Predmet.ProtustrankaNazivFormated_1">Poljoprivredna zadruga Majur za proizvodnju i preradu poljoprivrednih proizvoda</derivirana_varijabla>
  </DomainObject.Predmet.ProtustrankaNazivFormated>
  <DomainObject.Predmet.ProtustrankaNazivFormatedOIB>
    <izvorni_sadrzaj>Poljoprivredna zadruga Majur za proizvodnju i preradu poljoprivrednih proizvoda, OIB 61194650511</izvorni_sadrzaj>
    <derivirana_varijabla naziv="DomainObject.Predmet.ProtustrankaNazivFormatedOIB_1">Poljoprivredna zadruga Majur za proizvodnju i preradu poljoprivrednih proizvoda, OIB 61194650511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Majur za proizvodnju i preradu poljoprivrednih proizvoda zastupanog po punomoćniku Miroslav Brnad</item>
    </izvorni_sadrzaj>
    <derivirana_varijabla naziv="DomainObject.Predmet.ProtuStrankaListFormated_1">
      <item>Poljoprivredna zadruga Majur za proizvodnju i preradu poljoprivrednih proizvoda zastupanog po punomoćniku Miroslav Brnad</item>
    </derivirana_varijabla>
  </DomainObject.Predmet.ProtuStrankaListFormated>
  <DomainObject.Predmet.ProtuStrankaListFormatedOIB>
    <izvorni_sadrzaj>
      <item>Poljoprivredna zadruga Majur za proizvodnju i preradu poljoprivrednih proizvoda, OIB 61194650511 zastupanog po punomoćniku Miroslav Brnad</item>
    </izvorni_sadrzaj>
    <derivirana_varijabla naziv="DomainObject.Predmet.ProtuStrankaListFormatedOIB_1">
      <item>Poljoprivredna zadruga Majur za proizvodnju i preradu poljoprivrednih proizvoda, OIB 61194650511 zastupanog po punomoćniku Miroslav Brnad</item>
    </derivirana_varijabla>
  </DomainObject.Predmet.ProtuStrankaListFormatedOIB>
  <DomainObject.Predmet.ProtuStrankaListFormatedWithAdress>
    <izvorni_sadrzaj>
      <item>Poljoprivredna zadruga Majur za proizvodnju i preradu poljoprivrednih proizvoda, Kolodvorska 6, 10342 Majur zastupanog po punomoćniku Miroslav Brnad</item>
    </izvorni_sadrzaj>
    <derivirana_varijabla naziv="DomainObject.Predmet.ProtuStrankaListFormatedWithAdress_1">
      <item>Poljoprivredna zadruga Majur za proizvodnju i preradu poljoprivrednih proizvoda, Kolodvorska 6, 10342 Majur zastupanog po punomoćniku Miroslav Brnad</item>
    </derivirana_varijabla>
  </DomainObject.Predmet.ProtuStrankaListFormatedWithAdress>
  <DomainObject.Predmet.ProtuStrankaListFormatedWithAdressOIB>
    <izvorni_sadrzaj>
      <item>Poljoprivredna zadruga Majur za proizvodnju i preradu poljoprivrednih proizvoda, OIB 61194650511, Kolodvorska 6, 10342 Majur zastupanog po punomoćniku Miroslav Brnad</item>
    </izvorni_sadrzaj>
    <derivirana_varijabla naziv="DomainObject.Predmet.ProtuStrankaListFormatedWithAdressOIB_1">
      <item>Poljoprivredna zadruga Majur za proizvodnju i preradu poljoprivrednih proizvoda, OIB 61194650511, Kolodvorska 6, 10342 Majur zastupanog po punomoćniku Miroslav Brnad</item>
    </derivirana_varijabla>
  </DomainObject.Predmet.ProtuStrankaListFormatedWithAdressOIB>
  <DomainObject.Predmet.ProtuStrankaListNazivFormated>
    <izvorni_sadrzaj>
      <item>Poljoprivredna zadruga Majur za proizvodnju i preradu poljoprivrednih proizvoda</item>
    </izvorni_sadrzaj>
    <derivirana_varijabla naziv="DomainObject.Predmet.ProtuStrankaListNazivFormated_1">
      <item>Poljoprivredna zadruga Majur za proizvodnju i preradu poljoprivrednih proizvoda</item>
    </derivirana_varijabla>
  </DomainObject.Predmet.ProtuStrankaListNazivFormated>
  <DomainObject.Predmet.ProtuStrankaListNazivFormatedOIB>
    <izvorni_sadrzaj>
      <item>Poljoprivredna zadruga Majur za proizvodnju i preradu poljoprivrednih proizvoda, OIB 61194650511</item>
    </izvorni_sadrzaj>
    <derivirana_varijabla naziv="DomainObject.Predmet.ProtuStrankaListNazivFormatedOIB_1">
      <item>Poljoprivredna zadruga Majur za proizvodnju i preradu poljoprivrednih proizvoda, OIB 61194650511</item>
    </derivirana_varijabla>
  </DomainObject.Predmet.ProtuStrankaListNazivFormatedOIB>
  <DomainObject.Predmet.OstaliListFormated>
    <izvorni_sadrzaj>
      <item>Miroslav Brnad punomoćnik sudionika u postupku Poljoprivredna zadruga Majur za proizvodnju i preradu poljoprivrednih proizvoda</item>
    </izvorni_sadrzaj>
    <derivirana_varijabla naziv="DomainObject.Predmet.OstaliListFormated_1">
      <item>Miroslav Brnad punomoćnik sudionika u postupku Poljoprivredna zadruga Majur za proizvodnju i preradu poljoprivrednih proizvoda</item>
    </derivirana_varijabla>
  </DomainObject.Predmet.OstaliListFormated>
  <DomainObject.Predmet.OstaliListFormatedOIB>
    <izvorni_sadrzaj>
      <item>Miroslav Brnad, OIB 88149149180 punomoćnik sudionika u postupku Poljoprivredna zadruga Majur za proizvodnju i preradu poljoprivrednih proizvoda</item>
    </izvorni_sadrzaj>
    <derivirana_varijabla naziv="DomainObject.Predmet.OstaliListFormatedOIB_1">
      <item>Miroslav Brnad, OIB 88149149180 punomoćnik sudionika u postupku Poljoprivredna zadruga Majur za proizvodnju i preradu poljoprivrednih proizvoda</item>
    </derivirana_varijabla>
  </DomainObject.Predmet.OstaliListFormatedOIB>
  <DomainObject.Predmet.OstaliListFormatedWithAdress>
    <izvorni_sadrzaj>
      <item>Miroslav Brnad, Kutinska Ulica 10, 44430 Hrvatska Kostajnica punomoćnik sudionika u postupku Poljoprivredna zadruga Majur za proizvodnju i preradu poljoprivrednih proizvoda</item>
    </izvorni_sadrzaj>
    <derivirana_varijabla naziv="DomainObject.Predmet.OstaliListFormatedWithAdress_1">
      <item>Miroslav Brnad, Kutinska Ulica 10, 44430 Hrvatska Kostajnica punomoćnik sudionika u postupku Poljoprivredna zadruga Majur za proizvodnju i preradu poljoprivrednih proizvoda</item>
    </derivirana_varijabla>
  </DomainObject.Predmet.OstaliListFormatedWithAdress>
  <DomainObject.Predmet.OstaliListFormatedWithAdressOIB>
    <izvorni_sadrzaj>
      <item>Miroslav Brnad, OIB 88149149180, Kutinska Ulica 10, 44430 Hrvatska Kostajnica punomoćnik sudionika u postupku Poljoprivredna zadruga Majur za proizvodnju i preradu poljoprivrednih proizvoda</item>
    </izvorni_sadrzaj>
    <derivirana_varijabla naziv="DomainObject.Predmet.OstaliListFormatedWithAdressOIB_1">
      <item>Miroslav Brnad, OIB 88149149180, Kutinska Ulica 10, 44430 Hrvatska Kostajnica punomoćnik sudionika u postupku Poljoprivredna zadruga Majur za proizvodnju i preradu poljoprivrednih proizvoda</item>
    </derivirana_varijabla>
  </DomainObject.Predmet.OstaliListFormatedWithAdressOIB>
  <DomainObject.Predmet.OstaliListNazivFormated>
    <izvorni_sadrzaj>
      <item>Miroslav Brnad</item>
    </izvorni_sadrzaj>
    <derivirana_varijabla naziv="DomainObject.Predmet.OstaliListNazivFormated_1">
      <item>Miroslav Brnad</item>
    </derivirana_varijabla>
  </DomainObject.Predmet.OstaliListNazivFormated>
  <DomainObject.Predmet.OstaliListNazivFormatedOIB>
    <izvorni_sadrzaj>
      <item>Miroslav Brnad, OIB 88149149180</item>
    </izvorni_sadrzaj>
    <derivirana_varijabla naziv="DomainObject.Predmet.OstaliListNazivFormatedOIB_1">
      <item>Miroslav Brnad, OIB 88149149180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Majur za proizvodnju i preradu poljoprivrednih proizvoda</izvorni_sadrzaj>
    <derivirana_varijabla naziv="DomainObject.Predmet.ProtustrankaIDrugi_1">Poljoprivredna zadruga Majur za proizvodnju i preradu poljoprivrednih proizvoda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Poljoprivredna zadruga Majur za proizvodnju i preradu poljoprivrednih proizvoda, OIB 61194650511, Kolodvorska 6, 10342 Majur</izvorni_sadrzaj>
    <derivirana_varijabla naziv="DomainObject.Predmet.ProtustrankaIDrugiAdressOIB_1">Poljoprivredna zadruga Majur za proizvodnju i preradu poljoprivrednih proizvoda, OIB 61194650511, Kolodvorska 6,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Majur za proizvodnju i preradu poljoprivrednih proizvoda</item>
      <item>Miroslav Brnad</item>
    </izvorni_sadrzaj>
    <derivirana_varijabla naziv="DomainObject.Predmet.SudioniciListNaziv_1">
      <item>FINA Regionalni centar Zagreb</item>
      <item>Poljoprivredna zadruga Majur za proizvodnju i preradu poljoprivrednih proizvoda</item>
      <item>Miroslav Brnad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Poljoprivredna zadruga Majur za proizvodnju i preradu poljoprivrednih proizvoda, OIB 61194650511, Kolodvorska 6,10342 Majur</item>
      <item>Miroslav Brnad, OIB 88149149180, Kutinska Ulica 10,44430 Hrvatska Kostajnica</item>
    </izvorni_sadrzaj>
    <derivirana_varijabla naziv="DomainObject.Predmet.SudioniciListAdressOIB_1">
      <item>FINA Regionalni centar Zagreb, OIB 85821130368, Trg svibanjskih žrtava 1995. br. 1,10000 Zagreb</item>
      <item>Poljoprivredna zadruga Majur za proizvodnju i preradu poljoprivrednih proizvoda, OIB 61194650511, Kolodvorska 6,10342 Majur</item>
      <item>Miroslav Brnad, OIB 88149149180, Kutinska Ulica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61194650511</item>
      <item>, OIB 88149149180</item>
    </izvorni_sadrzaj>
    <derivirana_varijabla naziv="DomainObject.Predmet.SudioniciListNazivOIB_1">
      <item>, OIB 85821130368</item>
      <item>, OIB 61194650511</item>
      <item>, OIB 88149149180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74282-2AA4-4C19-825F-9B5A4D5C9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1127</properties:Words>
  <properties:Characters>6026</properties:Characters>
  <properties:Lines>152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2017-10-04T07:29:00Z</dcterms:created>
  <dc:creator>Draženka Prpić</dc:creator>
  <cp:lastModifiedBy>Draženka Prpić</cp:lastModifiedBy>
  <cp:lastPrinted>2017-10-04T07:30:00Z</cp:lastPrinted>
  <dcterms:modified xmlns:xsi="http://www.w3.org/2001/XMLSchema-instance" xsi:type="dcterms:W3CDTF">2017-10-04T07:31:00Z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4</vt:i4>
  </prop:property>
</prop:Properties>
</file>