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9d99" w14:paraId="7609d99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1C5A51">
        <w:t xml:space="preserve">                        1 St-323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1C5A51">
        <w:t>MOTO BIPS d.o.o. BJELOVAR</w:t>
      </w:r>
      <w:r>
        <w:t>,</w:t>
      </w:r>
      <w:r w:rsidR="001C5A51">
        <w:t xml:space="preserve"> Vladimira Nazora 25, OIB: 54902952301,</w:t>
      </w:r>
      <w:r>
        <w:t xml:space="preserve">  koji se vodi </w:t>
      </w:r>
      <w:r w:rsidR="001C5A51">
        <w:t>kod ovoga suda pod brojem St-323</w:t>
      </w:r>
      <w:r>
        <w:t>/2015, temeljem odredbe čl. 430.,  431. i 434. Stečajnog zakona (Narodne novine 71/15), objavljuje:</w:t>
      </w:r>
    </w:p>
    <w:p w:rsidRDefault="001C5A51" w:rsidP="00276ED5" w:rsidR="00276ED5">
      <w:r>
        <w:t>I. Na dan 9. studenog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46.232,67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1C5A51">
        <w:t xml:space="preserve">Dario </w:t>
      </w:r>
      <w:proofErr w:type="spellStart"/>
      <w:r w:rsidR="001C5A51">
        <w:t>Mišetić</w:t>
      </w:r>
      <w:proofErr w:type="spellEnd"/>
      <w:r w:rsidR="001C5A51">
        <w:t xml:space="preserve"> iz Klokočevca kbr. 98, OIB: 18099070184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C5A51" w:rsidP="00276ED5" w:rsidR="00276ED5">
      <w:r>
        <w:t>U Bjelovaru, 16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1C5A51" w:rsidP="00276ED5" w:rsidR="00276ED5">
      <w:pPr>
        <w:pStyle w:val="Bezproreda"/>
      </w:pPr>
      <w:r>
        <w:t>Bjelovar, 16</w:t>
      </w:r>
      <w:r w:rsidR="00276ED5">
        <w:t>. XI 2015.</w:t>
      </w:r>
    </w:p>
    <w:p w:rsidRDefault="001C5A51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1C5A51"/>
    <w:rsid w:val="00276ED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C5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A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A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A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A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C5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A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A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A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A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BIPS društvo s ograničenom odgovornošću za trgovinu i usluge, Bjelovar</izvorni_sadrzaj>
    <derivirana_varijabla naziv="DomainObject.Predmet.ProtustrankaFormated_1">  MOTO BIPS društvo s ograničenom odgovornošću za trgovinu i usluge, Bjelovar</derivirana_varijabla>
  </DomainObject.Predmet.ProtustrankaFormated>
  <DomainObject.Predmet.ProtustrankaFormatedOIB>
    <izvorni_sadrzaj>  MOTO BIPS društvo s ograničenom odgovornošću za trgovinu i usluge, Bjelovar, OIB 54902952301</izvorni_sadrzaj>
    <derivirana_varijabla naziv="DomainObject.Predmet.ProtustrankaFormatedOIB_1">  MOTO BIPS društvo s ograničenom odgovornošću za trgovinu i usluge, Bjelovar, OIB 54902952301</derivirana_varijabla>
  </DomainObject.Predmet.ProtustrankaFormatedOIB>
  <DomainObject.Predmet.ProtustrankaFormatedWithAdress>
    <izvorni_sadrzaj> MOTO BIPS društvo s ograničenom odgovornošću za trgovinu i usluge, Bjelovar, Vladimira Nazora 25, 43000 Bjelovar</izvorni_sadrzaj>
    <derivirana_varijabla naziv="DomainObject.Predmet.ProtustrankaFormatedWithAdress_1"> MOTO BIPS društvo s ograničenom odgovornošću za trgovinu i usluge, Bjelovar, Vladimira Nazora 25, 43000 Bjelovar</derivirana_varijabla>
  </DomainObject.Predmet.ProtustrankaFormatedWithAdress>
  <DomainObject.Predmet.ProtustrankaFormatedWithAdressOIB>
    <izvorni_sadrzaj> MOTO BIPS društvo s ograničenom odgovornošću za trgovinu i usluge, Bjelovar, OIB 54902952301, Vladimira Nazora 25, 43000 Bjelovar</izvorni_sadrzaj>
    <derivirana_varijabla naziv="DomainObject.Predmet.ProtustrankaFormatedWithAdressOIB_1"> MOTO BIPS društvo s ograničenom odgovornošću za trgovinu i usluge, Bjelovar, OIB 54902952301, Vladimira Nazora 25, 43000 Bjelovar</derivirana_varijabla>
  </DomainObject.Predmet.ProtustrankaFormatedWithAdressOIB>
  <DomainObject.Predmet.ProtustrankaWithAdress>
    <izvorni_sadrzaj>MOTO BIPS društvo s ograničenom odgovornošću za trgovinu i usluge, Bjelovar Vladimira Nazora 25, 43000 Bjelovar</izvorni_sadrzaj>
    <derivirana_varijabla naziv="DomainObject.Predmet.ProtustrankaWithAdress_1">MOTO BIPS društvo s ograničenom odgovornošću za trgovinu i usluge, Bjelovar Vladimira Nazora 25, 43000 Bjelovar</derivirana_varijabla>
  </DomainObject.Predmet.ProtustrankaWithAdress>
  <DomainObject.Predmet.ProtustrankaWithAdressOIB>
    <izvorni_sadrzaj>MOTO BIPS društvo s ograničenom odgovornošću za trgovinu i usluge, Bjelovar, OIB 54902952301, Vladimira Nazora 25, 43000 Bjelovar</izvorni_sadrzaj>
    <derivirana_varijabla naziv="DomainObject.Predmet.ProtustrankaWithAdressOIB_1">MOTO BIPS društvo s ograničenom odgovornošću za trgovinu i usluge, Bjelovar, OIB 54902952301, Vladimira Nazora 25, 43000 Bjelovar</derivirana_varijabla>
  </DomainObject.Predmet.ProtustrankaWithAdressOIB>
  <DomainObject.Predmet.ProtustrankaNazivFormated>
    <izvorni_sadrzaj>MOTO BIPS društvo s ograničenom odgovornošću za trgovinu i usluge, Bjelovar</izvorni_sadrzaj>
    <derivirana_varijabla naziv="DomainObject.Predmet.ProtustrankaNazivFormated_1">MOTO BIPS društvo s ograničenom odgovornošću za trgovinu i usluge, Bjelovar</derivirana_varijabla>
  </DomainObject.Predmet.ProtustrankaNazivFormated>
  <DomainObject.Predmet.ProtustrankaNazivFormatedOIB>
    <izvorni_sadrzaj>MOTO BIPS društvo s ograničenom odgovornošću za trgovinu i usluge, Bjelovar, OIB 54902952301</izvorni_sadrzaj>
    <derivirana_varijabla naziv="DomainObject.Predmet.ProtustrankaNazivFormatedOIB_1">MOTO BIPS društvo s ograničenom odgovornošću za trgovinu i usluge, Bjelovar, OIB 54902952301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BIPS društvo s ograničenom odgovornošću za trgovinu i usluge, Bjelovar</item>
    </izvorni_sadrzaj>
    <derivirana_varijabla naziv="DomainObject.Predmet.ProtuStrankaListFormated_1">
      <item>MOTO BIPS društvo s ograničenom odgovornošću za trgovinu i usluge, Bjelovar</item>
    </derivirana_varijabla>
  </DomainObject.Predmet.ProtuStrankaListFormated>
  <DomainObject.Predmet.ProtuStrankaListFormatedOIB>
    <izvorni_sadrzaj>
      <item>MOTO BIPS društvo s ograničenom odgovornošću za trgovinu i usluge, Bjelovar, OIB 54902952301</item>
    </izvorni_sadrzaj>
    <derivirana_varijabla naziv="DomainObject.Predmet.ProtuStrankaListFormatedOIB_1">
      <item>MOTO BIPS društvo s ograničenom odgovornošću za trgovinu i usluge, Bjelovar, OIB 54902952301</item>
    </derivirana_varijabla>
  </DomainObject.Predmet.ProtuStrankaListFormatedOIB>
  <DomainObject.Predmet.ProtuStrankaListFormatedWithAdress>
    <izvorni_sadrzaj>
      <item>MOTO BIPS društvo s ograničenom odgovornošću za trgovinu i usluge, Bjelovar, Vladimira Nazora 25, 43000 Bjelovar</item>
    </izvorni_sadrzaj>
    <derivirana_varijabla naziv="DomainObject.Predmet.ProtuStrankaListFormatedWithAdress_1">
      <item>MOTO BIPS društvo s ograničenom odgovornošću za trgovinu i usluge, Bjelovar, Vladimira Nazora 25, 43000 Bjelovar</item>
    </derivirana_varijabla>
  </DomainObject.Predmet.ProtuStrankaListFormatedWithAdress>
  <DomainObject.Predmet.ProtuStrankaListFormatedWithAdressOIB>
    <izvorni_sadrzaj>
      <item>MOTO BIPS društvo s ograničenom odgovornošću za trgovinu i usluge, Bjelovar, OIB 54902952301, Vladimira Nazora 25, 43000 Bjelovar</item>
    </izvorni_sadrzaj>
    <derivirana_varijabla naziv="DomainObject.Predmet.ProtuStrankaListFormatedWithAdressOIB_1">
      <item>MOTO BIPS društvo s ograničenom odgovornošću za trgovinu i usluge, Bjelovar, OIB 54902952301, Vladimira Nazora 25, 43000 Bjelovar</item>
    </derivirana_varijabla>
  </DomainObject.Predmet.ProtuStrankaListFormatedWithAdressOIB>
  <DomainObject.Predmet.ProtuStrankaListNazivFormated>
    <izvorni_sadrzaj>
      <item>MOTO BIPS društvo s ograničenom odgovornošću za trgovinu i usluge, Bjelovar</item>
    </izvorni_sadrzaj>
    <derivirana_varijabla naziv="DomainObject.Predmet.ProtuStrankaListNazivFormated_1">
      <item>MOTO BIPS društvo s ograničenom odgovornošću za trgovinu i usluge, Bjelovar</item>
    </derivirana_varijabla>
  </DomainObject.Predmet.ProtuStrankaListNazivFormated>
  <DomainObject.Predmet.ProtuStrankaListNazivFormatedOIB>
    <izvorni_sadrzaj>
      <item>MOTO BIPS društvo s ograničenom odgovornošću za trgovinu i usluge, Bjelovar, OIB 54902952301</item>
    </izvorni_sadrzaj>
    <derivirana_varijabla naziv="DomainObject.Predmet.ProtuStrankaListNazivFormatedOIB_1">
      <item>MOTO BIPS društvo s ograničenom odgovornošću za trgovinu i usluge, Bjelovar, OIB 54902952301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BIPS društvo s ograničenom odgovornošću za trgovinu i usluge, Bjelovar</izvorni_sadrzaj>
    <derivirana_varijabla naziv="DomainObject.Predmet.ProtustrankaIDrugi_1">MOTO BIPS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BIPS društvo s ograničenom odgovornošću za trgovinu i usluge, Bjelovar, OIB 54902952301, Vladimira Nazora 25, 43000 Bjelovar</izvorni_sadrzaj>
    <derivirana_varijabla naziv="DomainObject.Predmet.ProtustrankaIDrugiAdressOIB_1">MOTO BIPS društvo s ograničenom odgovornošću za trgovinu i usluge, Bjelovar, OIB 54902952301, Vladimira Nazora 25,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BIPS društvo s ograničenom odgovornošću za trgovinu i usluge, Bjelovar</item>
    </izvorni_sadrzaj>
    <derivirana_varijabla naziv="DomainObject.Predmet.SudioniciListNaziv_1">
      <item>FINA, RC ZAGREB, Podružnica Bjelovar</item>
      <item>MOTO BIPS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MOTO BIPS društvo s ograničenom odgovornošću za trgovinu i usluge, Bjelovar, OIB 54902952301, Vladimira Nazora 25,43000 Bjelovar</item>
    </izvorni_sadrzaj>
    <derivirana_varijabla naziv="DomainObject.Predmet.SudioniciListAdressOIB_1">
      <item>FINA, RC ZAGREB, Podružnica Bjelovar, OIB 85821130368, F. Supila 4,43000 Bjelovar</item>
      <item>MOTO BIPS društvo s ograničenom odgovornošću za trgovinu i usluge, Bjelovar, OIB 54902952301, Vladimira Nazora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54902952301</item>
    </izvorni_sadrzaj>
    <derivirana_varijabla naziv="DomainObject.Predmet.SudioniciListNazivOIB_1">
      <item>, OIB 85821130368</item>
      <item>, OIB 54902952301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1612</properties:Characters>
  <properties:Lines>35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2015-11-16T09:38:00Z</cp:lastPrinted>
  <dcterms:modified xmlns:xsi="http://www.w3.org/2001/XMLSchema-instance" xsi:type="dcterms:W3CDTF">2015-11-16T09:38:00Z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