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489c" w14:paraId="5ee489c" w:rsidRDefault="00AE649C" w:rsidP="003D61B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3D61B5" w:rsidP="003D61B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D61B5" w:rsidP="003D61B5" w:rsidR="00AE649C" w:rsidRPr="00B76F3C">
      <w:pPr>
        <w:pStyle w:val="SudSjedite"/>
      </w:pPr>
      <w:r>
        <w:t xml:space="preserve">                                                                                                         Poslovni broj: 4 St-365/15-4</w:t>
      </w:r>
    </w:p>
    <w:p w:rsidRDefault="003D61B5" w:rsidP="003D61B5" w:rsidR="003D61B5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3D61B5" w:rsidP="003D61B5" w:rsidR="003D61B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3D61B5" w:rsidP="003D61B5" w:rsidR="003D61B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3D61B5" w:rsidP="003D61B5" w:rsidR="003D61B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3D61B5" w:rsidP="003D61B5" w:rsidR="003D61B5">
      <w:pPr>
        <w:spacing w:after="0"/>
        <w:jc w:val="right"/>
        <w:rPr>
          <w:lang w:eastAsia="hr-HR"/>
        </w:rPr>
      </w:pPr>
    </w:p>
    <w:p w:rsidRDefault="003D61B5" w:rsidP="003D61B5" w:rsidR="003D61B5">
      <w:pPr>
        <w:spacing w:after="0"/>
        <w:jc w:val="right"/>
      </w:pPr>
    </w:p>
    <w:p w:rsidRDefault="003D61B5" w:rsidP="003D61B5" w:rsidR="003D61B5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KAZUS društvo s ograničenom odgovornošću za trgovinu i ugostiteljstvo, Varaždin, Trg kralja Tomislava 4, OIB: 39668036595,  4. studenoga 2015. temeljem čl. 430. Stečajnog zakona („NN“ 71/15, u daljnjem tekstu SZ) objavljuje sljedeći</w:t>
      </w:r>
    </w:p>
    <w:p w:rsidRDefault="003D61B5" w:rsidP="003D61B5" w:rsidR="003D61B5">
      <w:pPr>
        <w:spacing w:after="0"/>
        <w:jc w:val="center"/>
      </w:pPr>
    </w:p>
    <w:p w:rsidRDefault="003D61B5" w:rsidP="003D61B5" w:rsidR="003D61B5">
      <w:pPr>
        <w:spacing w:after="0"/>
        <w:jc w:val="center"/>
      </w:pPr>
      <w:r>
        <w:t>OGLAS</w:t>
      </w:r>
    </w:p>
    <w:p w:rsidRDefault="003D61B5" w:rsidP="003D61B5" w:rsidR="003D61B5">
      <w:pPr>
        <w:spacing w:after="0"/>
      </w:pPr>
    </w:p>
    <w:p w:rsidRDefault="003D61B5" w:rsidP="003D61B5" w:rsidR="003D61B5">
      <w:pPr>
        <w:spacing w:after="0"/>
        <w:jc w:val="both"/>
      </w:pPr>
      <w:r>
        <w:t>1/</w:t>
      </w:r>
      <w:r>
        <w:tab/>
        <w:t>Utvrđuje se da ukupni iznos evidentiranog duga dužnika KAZUS društvo s ograničenom odgovornošću za trgovinu i ugostiteljstvo, Varaždin, Trg kralja Tomislava 4, OIB: 39668036595 iznosi 232.494,54 kn.</w:t>
      </w:r>
    </w:p>
    <w:p w:rsidRDefault="003D61B5" w:rsidP="003D61B5" w:rsidR="003D61B5">
      <w:pPr>
        <w:spacing w:after="0"/>
        <w:jc w:val="both"/>
      </w:pPr>
    </w:p>
    <w:p w:rsidRDefault="003D61B5" w:rsidP="003D61B5" w:rsidR="003D61B5">
      <w:pPr>
        <w:spacing w:after="0"/>
        <w:jc w:val="both"/>
      </w:pPr>
      <w:r>
        <w:t>2/</w:t>
      </w:r>
      <w:r>
        <w:tab/>
        <w:t xml:space="preserve"> Poziva se direktor dužnika  Tomica Kulfa iz Lobora, Put Oštrca 98/a, OIB: 33264658176 da u roku od 15 dana od dana objave ovog oglasa na e-oglasnoj ploči suda podnese ovome sudu, pozivom na gornji broj spisa, javnobilježnički ovjerovljeni prokazni popis imovine i obveza dužnika na propisanom obrascu.</w:t>
      </w:r>
    </w:p>
    <w:p w:rsidRDefault="003D61B5" w:rsidP="003D61B5" w:rsidR="003D61B5">
      <w:pPr>
        <w:spacing w:after="0"/>
        <w:jc w:val="both"/>
      </w:pPr>
    </w:p>
    <w:p w:rsidRDefault="003D61B5" w:rsidP="003D61B5" w:rsidR="003D61B5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D61B5" w:rsidP="003D61B5" w:rsidR="003D61B5">
      <w:pPr>
        <w:spacing w:after="0"/>
      </w:pPr>
    </w:p>
    <w:p w:rsidRDefault="003D61B5" w:rsidP="003D61B5" w:rsidR="003D61B5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3D61B5" w:rsidP="003D61B5" w:rsidR="003D61B5">
      <w:pPr>
        <w:spacing w:after="0"/>
        <w:jc w:val="both"/>
        <w:rPr>
          <w:color w:val="000000"/>
        </w:rPr>
      </w:pPr>
      <w:r>
        <w:tab/>
      </w:r>
    </w:p>
    <w:p w:rsidRDefault="003D61B5" w:rsidP="003D61B5" w:rsidR="003D61B5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22036515 otvoren kod Hrvatske poštanske banke. </w:t>
      </w:r>
    </w:p>
    <w:p w:rsidRDefault="003D61B5" w:rsidP="003D61B5" w:rsidR="003D61B5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3D61B5" w:rsidP="003D61B5" w:rsidR="003D61B5">
      <w:pPr>
        <w:spacing w:after="0"/>
        <w:jc w:val="both"/>
      </w:pPr>
    </w:p>
    <w:p w:rsidRDefault="003D61B5" w:rsidP="003D61B5" w:rsidR="003D61B5">
      <w:pPr>
        <w:spacing w:after="0"/>
        <w:jc w:val="center"/>
      </w:pPr>
      <w:r>
        <w:t>U Varaždinu, 4. studenoga 2015.</w:t>
      </w:r>
    </w:p>
    <w:p w:rsidRDefault="003D61B5" w:rsidP="003D61B5" w:rsidR="003D61B5">
      <w:pPr>
        <w:spacing w:after="0"/>
        <w:jc w:val="both"/>
      </w:pPr>
    </w:p>
    <w:p w:rsidRDefault="003D61B5" w:rsidP="003D61B5" w:rsidR="003D61B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3D61B5" w:rsidP="003D61B5" w:rsidR="003D61B5">
      <w:pPr>
        <w:spacing w:after="0"/>
      </w:pPr>
    </w:p>
    <w:p w:rsidRDefault="003D61B5" w:rsidP="003D61B5" w:rsidR="003D61B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3D61B5" w:rsidP="003D61B5" w:rsidR="003D61B5">
      <w:pPr>
        <w:spacing w:after="0"/>
      </w:pPr>
    </w:p>
    <w:p w:rsidRDefault="00CB0EA4" w:rsidP="003D61B5" w:rsidR="00CB0EA4">
      <w:pPr>
        <w:pStyle w:val="Naslovdokumenta"/>
        <w:spacing w:after="0"/>
      </w:pPr>
    </w:p>
    <w:p w:rsidRDefault="0071688E" w:rsidP="003D61B5" w:rsidR="0071688E">
      <w:pPr>
        <w:pStyle w:val="Poetniodjeljak"/>
        <w:spacing w:after="0"/>
      </w:pPr>
    </w:p>
    <w:p w:rsidRDefault="00A21F0D" w:rsidP="003D61B5" w:rsidR="00A21F0D">
      <w:pPr>
        <w:pStyle w:val="NormaleSPIS"/>
        <w:spacing w:after="0"/>
        <w:rPr>
          <w:noProof/>
        </w:rPr>
      </w:pPr>
    </w:p>
    <w:p w:rsidRDefault="00DA0242" w:rsidP="003D61B5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1B5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86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St-365/2015-4</izvorni_sadrzaj>
    <derivirana_varijabla naziv="DomainObject.Oznaka_1">St-365/2015-4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St-365/2015</izvorni_sadrzaj>
    <derivirana_varijabla naziv="DomainObject.Predmet.OznakaBroj_1">St-365/2015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KAZUS društvo s ograničenom odgovornošću za trgovinu i ugostiteljstvo zastupanog po punomoćniku Tomica Kulfa</izvorni_sadrzaj>
    <derivirana_varijabla naziv="DomainObject.Predmet.ProtustrankaFormated_1">  KAZUS društvo s ograničenom odgovornošću za trgovinu i ugostiteljstvo zastupanog po punomoćniku Tomica Kulfa</derivirana_varijabla>
  </DomainObject.Predmet.ProtustrankaFormated>
  <DomainObject.Predmet.ProtustrankaFormatedOIB>
    <izvorni_sadrzaj>  KAZUS društvo s ograničenom odgovornošću za trgovinu i ugostiteljstvo, OIB 39668036595 zastupanog po punomoćniku Tomica Kulfa</izvorni_sadrzaj>
    <derivirana_varijabla naziv="DomainObject.Predmet.ProtustrankaFormatedOIB_1">  KAZUS društvo s ograničenom odgovornošću za trgovinu i ugostiteljstvo, OIB 39668036595 zastupanog po punomoćniku Tomica Kulfa</derivirana_varijabla>
  </DomainObject.Predmet.ProtustrankaFormatedOIB>
  <DomainObject.Predmet.ProtustrankaFormatedWithAdress>
    <izvorni_sadrzaj> KAZUS društvo s ograničenom odgovornošću za trgovinu i ugostiteljstvo, Trg kralja Tomislava 4, 42000 Varaždin zastupanog po punomoćniku Tomica Kulfa</izvorni_sadrzaj>
    <derivirana_varijabla naziv="DomainObject.Predmet.ProtustrankaFormatedWithAdress_1"> KAZUS društvo s ograničenom odgovornošću za trgovinu i ugostiteljstvo, Trg kralja Tomislava 4, 42000 Varaždin zastupanog po punomoćniku Tomica Kulfa</derivirana_varijabla>
  </DomainObject.Predmet.ProtustrankaFormatedWithAdress>
  <DomainObject.Predmet.ProtustrankaFormatedWithAdressOIB>
    <izvorni_sadrzaj> KAZUS društvo s ograničenom odgovornošću za trgovinu i ugostiteljstvo, OIB 39668036595, Trg kralja Tomislava 4, 42000 Varaždin zastupanog po punomoćniku Tomica Kulfa</izvorni_sadrzaj>
    <derivirana_varijabla naziv="DomainObject.Predmet.ProtustrankaFormatedWithAdressOIB_1"> KAZUS društvo s ograničenom odgovornošću za trgovinu i ugostiteljstvo, OIB 39668036595, Trg kralja Tomislava 4, 42000 Varaždin zastupanog po punomoćniku Tomica Kulfa</derivirana_varijabla>
  </DomainObject.Predmet.ProtustrankaFormatedWithAdressOIB>
  <DomainObject.Predmet.ProtustrankaWithAdress>
    <izvorni_sadrzaj>KAZUS društvo s ograničenom odgovornošću za trgovinu i ugostiteljstvo Trg kralja Tomislava 4, 42000 Varaždin</izvorni_sadrzaj>
    <derivirana_varijabla naziv="DomainObject.Predmet.ProtustrankaWithAdress_1">KAZUS društvo s ograničenom odgovornošću za trgovinu i ugostiteljstvo Trg kralja Tomislava 4, 42000 Varaždin</derivirana_varijabla>
  </DomainObject.Predmet.ProtustrankaWithAdress>
  <DomainObject.Predmet.ProtustrankaWithAdressOIB>
    <izvorni_sadrzaj>KAZUS društvo s ograničenom odgovornošću za trgovinu i ugostiteljstvo, OIB 39668036595, Trg kralja Tomislava 4, 42000 Varaždin</izvorni_sadrzaj>
    <derivirana_varijabla naziv="DomainObject.Predmet.ProtustrankaWithAdressOIB_1">KAZUS društvo s ograničenom odgovornošću za trgovinu i ugostiteljstvo, OIB 39668036595, Trg kralja Tomislava 4, 42000 Varaždin</derivirana_varijabla>
  </DomainObject.Predmet.ProtustrankaWithAdressOIB>
  <DomainObject.Predmet.ProtustrankaNazivFormated>
    <izvorni_sadrzaj>KAZUS društvo s ograničenom odgovornošću za trgovinu i ugostiteljstvo</izvorni_sadrzaj>
    <derivirana_varijabla naziv="DomainObject.Predmet.ProtustrankaNazivFormated_1">KAZUS društvo s ograničenom odgovornošću za trgovinu i ugostiteljstvo</derivirana_varijabla>
  </DomainObject.Predmet.ProtustrankaNazivFormated>
  <DomainObject.Predmet.ProtustrankaNazivFormatedOIB>
    <izvorni_sadrzaj>KAZUS društvo s ograničenom odgovornošću za trgovinu i ugostiteljstvo, OIB 39668036595</izvorni_sadrzaj>
    <derivirana_varijabla naziv="DomainObject.Predmet.ProtustrankaNazivFormatedOIB_1">KAZUS društvo s ograničenom odgovornošću za trgovinu i ugostiteljstvo, OIB 39668036595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232494.54</izvorni_sadrzaj>
    <derivirana_varijabla naziv="DomainObject.Predmet.TrenutnaVrijednost_1">232494.54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KAZUS društvo s ograničenom odgovornošću za trgovinu i ugostiteljstvo zastupanog po punomoćniku Tomica Kulfa</item>
    </izvorni_sadrzaj>
    <derivirana_varijabla naziv="DomainObject.Predmet.ProtuStrankaListFormated_1">
      <item>KAZUS društvo s ograničenom odgovornošću za trgovinu i ugostiteljstvo zastupanog po punomoćniku Tomica Kulfa</item>
    </derivirana_varijabla>
  </DomainObject.Predmet.ProtuStrankaListFormated>
  <DomainObject.Predmet.ProtuStrankaListFormatedOIB>
    <izvorni_sadrzaj>
      <item>KAZUS društvo s ograničenom odgovornošću za trgovinu i ugostiteljstvo, OIB 39668036595 zastupanog po punomoćniku Tomica Kulfa</item>
    </izvorni_sadrzaj>
    <derivirana_varijabla naziv="DomainObject.Predmet.ProtuStrankaListFormatedOIB_1">
      <item>KAZUS društvo s ograničenom odgovornošću za trgovinu i ugostiteljstvo, OIB 39668036595 zastupanog po punomoćniku Tomica Kulfa</item>
    </derivirana_varijabla>
  </DomainObject.Predmet.ProtuStrankaListFormatedOIB>
  <DomainObject.Predmet.ProtuStrankaListFormatedWithAdress>
    <izvorni_sadrzaj>
      <item>KAZUS društvo s ograničenom odgovornošću za trgovinu i ugostiteljstvo, Trg kralja Tomislava 4, 42000 Varaždin zastupanog po punomoćniku Tomica Kulfa</item>
    </izvorni_sadrzaj>
    <derivirana_varijabla naziv="DomainObject.Predmet.ProtuStrankaListFormatedWithAdress_1">
      <item>KAZUS društvo s ograničenom odgovornošću za trgovinu i ugostiteljstvo, Trg kralja Tomislava 4, 42000 Varaždin zastupanog po punomoćniku Tomica Kulfa</item>
    </derivirana_varijabla>
  </DomainObject.Predmet.ProtuStrankaListFormatedWithAdress>
  <DomainObject.Predmet.ProtuStrankaListFormatedWithAdressOIB>
    <izvorni_sadrzaj>
      <item>KAZUS društvo s ograničenom odgovornošću za trgovinu i ugostiteljstvo, OIB 39668036595, Trg kralja Tomislava 4, 42000 Varaždin zastupanog po punomoćniku Tomica Kulfa</item>
    </izvorni_sadrzaj>
    <derivirana_varijabla naziv="DomainObject.Predmet.ProtuStrankaListFormatedWithAdressOIB_1">
      <item>KAZUS društvo s ograničenom odgovornošću za trgovinu i ugostiteljstvo, OIB 39668036595, Trg kralja Tomislava 4, 42000 Varaždin zastupanog po punomoćniku Tomica Kulfa</item>
    </derivirana_varijabla>
  </DomainObject.Predmet.ProtuStrankaListFormatedWithAdressOIB>
  <DomainObject.Predmet.ProtuStrankaListNazivFormated>
    <izvorni_sadrzaj>
      <item>KAZUS društvo s ograničenom odgovornošću za trgovinu i ugostiteljstvo</item>
    </izvorni_sadrzaj>
    <derivirana_varijabla naziv="DomainObject.Predmet.ProtuStrankaListNazivFormated_1">
      <item>KAZUS društvo s ograničenom odgovornošću za trgovinu i ugostiteljstvo</item>
    </derivirana_varijabla>
  </DomainObject.Predmet.ProtuStrankaListNazivFormated>
  <DomainObject.Predmet.ProtuStrankaListNazivFormatedOIB>
    <izvorni_sadrzaj>
      <item>KAZUS društvo s ograničenom odgovornošću za trgovinu i ugostiteljstvo, OIB 39668036595</item>
    </izvorni_sadrzaj>
    <derivirana_varijabla naziv="DomainObject.Predmet.ProtuStrankaListNazivFormatedOIB_1">
      <item>KAZUS društvo s ograničenom odgovornošću za trgovinu i ugostiteljstvo, OIB 39668036595</item>
    </derivirana_varijabla>
  </DomainObject.Predmet.ProtuStrankaListNazivFormatedOIB>
  <DomainObject.Predmet.OstaliListFormated>
    <izvorni_sadrzaj>
      <item>Sudski registar, Trgovački sud u Varaždin</item>
      <item>E-oglasna ploča ovog suda</item>
      <item>Tomica Kulfa punomoćnik sudionika u postupku KAZUS društvo s ograničenom odgovornošću za trgovinu i ugostiteljstvo</item>
    </izvorni_sadrzaj>
    <derivirana_varijabla naziv="DomainObject.Predmet.OstaliListFormated_1">
      <item>Sudski registar, Trgovački sud u Varaždin</item>
      <item>E-oglasna ploča ovog suda</item>
      <item>Tomica Kulfa punomoćnik sudionika u postupku KAZUS društvo s ograničenom odgovornošću za trgovinu i ugostiteljstvo</item>
    </derivirana_varijabla>
  </DomainObject.Predmet.OstaliListFormated>
  <DomainObject.Predmet.OstaliListFormatedOIB>
    <izvorni_sadrzaj>
      <item>Sudski registar, Trgovački sud u Varaždin</item>
      <item>E-oglasna ploča ovog suda</item>
      <item>Tomica Kulfa, OIB 33264658176 punomoćnik sudionika u postupku KAZUS društvo s ograničenom odgovornošću za trgovinu i ugostiteljstvo</item>
    </izvorni_sadrzaj>
    <derivirana_varijabla naziv="DomainObject.Predmet.OstaliListFormatedOIB_1">
      <item>Sudski registar, Trgovački sud u Varaždin</item>
      <item>E-oglasna ploča ovog suda</item>
      <item>Tomica Kulfa, OIB 33264658176 punomoćnik sudionika u postupku KAZUS društvo s ograničenom odgovornošću za trgovinu i ugostiteljstvo</item>
    </derivirana_varijabla>
  </DomainObject.Predmet.OstaliListFormatedOIB>
  <DomainObject.Predmet.OstaliListFormatedWithAdress>
    <izvorni_sadrzaj>
      <item>Sudski registar, Trgovački sud u Varaždin</item>
      <item>E-oglasna ploča ovog suda</item>
      <item>Tomica Kulfa, Ulica Stjepana Vukovića 8a, 42000 Varaždin punomoćnik sudionika u postupku KAZUS društvo s ograničenom odgovornošću za trgovinu i ugostiteljstvo</item>
    </izvorni_sadrzaj>
    <derivirana_varijabla naziv="DomainObject.Predmet.OstaliListFormatedWithAdress_1">
      <item>Sudski registar, Trgovački sud u Varaždin</item>
      <item>E-oglasna ploča ovog suda</item>
      <item>Tomica Kulfa, Ulica Stjepana Vukovića 8a, 42000 Varaždin punomoćnik sudionika u postupku KAZUS društvo s ograničenom odgovornošću za trgovinu i ugostiteljstvo</item>
    </derivirana_varijabla>
  </DomainObject.Predmet.OstaliListFormatedWithAdress>
  <DomainObject.Predmet.OstaliListFormatedWithAdressOIB>
    <izvorni_sadrzaj>
      <item>Sudski registar, Trgovački sud u Varaždin</item>
      <item>E-oglasna ploča ovog suda</item>
      <item>Tomica Kulfa, OIB 33264658176, Ulica Stjepana Vukovića 8a, 42000 Varaždin punomoćnik sudionika u postupku KAZUS društvo s ograničenom odgovornošću za trgovinu i ugostiteljstvo</item>
    </izvorni_sadrzaj>
    <derivirana_varijabla naziv="DomainObject.Predmet.OstaliListFormatedWithAdressOIB_1">
      <item>Sudski registar, Trgovački sud u Varaždin</item>
      <item>E-oglasna ploča ovog suda</item>
      <item>Tomica Kulfa, OIB 33264658176, Ulica Stjepana Vukovića 8a, 42000 Varaždin punomoćnik sudionika u postupku KAZUS društvo s ograničenom odgovornošću za trgovinu i ugostiteljstvo</item>
    </derivirana_varijabla>
  </DomainObject.Predmet.OstaliListFormatedWithAdressOIB>
  <DomainObject.Predmet.OstaliListNazivFormated>
    <izvorni_sadrzaj>
      <item>Sudski registar, Trgovački sud u Varaždin</item>
      <item>E-oglasna ploča ovog suda</item>
      <item>Tomica Kulfa</item>
    </izvorni_sadrzaj>
    <derivirana_varijabla naziv="DomainObject.Predmet.OstaliListNazivFormated_1">
      <item>Sudski registar, Trgovački sud u Varaždin</item>
      <item>E-oglasna ploča ovog suda</item>
      <item>Tomica Kulfa</item>
    </derivirana_varijabla>
  </DomainObject.Predmet.OstaliListNazivFormated>
  <DomainObject.Predmet.OstaliListNazivFormatedOIB>
    <izvorni_sadrzaj>
      <item>Sudski registar, Trgovački sud u Varaždin</item>
      <item>E-oglasna ploča ovog suda</item>
      <item>Tomica Kulfa, OIB 33264658176</item>
    </izvorni_sadrzaj>
    <derivirana_varijabla naziv="DomainObject.Predmet.OstaliListNazivFormatedOIB_1">
      <item>Sudski registar, Trgovački sud u Varaždin</item>
      <item>E-oglasna ploča ovog suda</item>
      <item>Tomica Kulfa, OIB 33264658176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St-365/2015-4</izvorni_sadrzaj>
    <derivirana_varijabla naziv="DomainObject.PoslovniBrojDokumenta_1">St-365/2015-4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KAZUS društvo s ograničenom odgovornošću za trgovinu i ugostiteljstvo</izvorni_sadrzaj>
    <derivirana_varijabla naziv="DomainObject.Predmet.ProtustrankaIDrugi_1">KAZUS društvo s ograničenom odgovornošću za trgovinu i ugostiteljstvo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KAZUS društvo s ograničenom odgovornošću za trgovinu i ugostiteljstvo, OIB 39668036595, Trg kralja Tomislava 4, 42000 Varaždin</izvorni_sadrzaj>
    <derivirana_varijabla naziv="DomainObject.Predmet.ProtustrankaIDrugiAdressOIB_1">KAZUS društvo s ograničenom odgovornošću za trgovinu i ugostiteljstvo, OIB 39668036595, Trg kralja Tomislava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KAZUS društvo s ograničenom odgovornošću za trgovinu i ugostiteljstvo</item>
      <item>Sudski registar, Trgovački sud u Varaždin</item>
      <item>E-oglasna ploča ovog suda</item>
      <item>Tomica Kulfa</item>
    </izvorni_sadrzaj>
    <derivirana_varijabla naziv="DomainObject.Predmet.SudioniciListNaziv_1">
      <item>Financijska agencija, Regionalni centar Zagreb, Podružnica Varaždin</item>
      <item>KAZUS društvo s ograničenom odgovornošću za trgovinu i ugostiteljstvo</item>
      <item>Sudski registar, Trgovački sud u Varaždin</item>
      <item>E-oglasna ploča ovog suda</item>
      <item>Tomica Kulfa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KAZUS društvo s ograničenom odgovornošću za trgovinu i ugostiteljstvo, OIB 39668036595, Trg kralja Tomislava 4,42000 Varaždin</item>
      <item>Sudski registar, Trgovački sud u Varaždin</item>
      <item>E-oglasna ploča ovog suda</item>
      <item>Tomica Kulfa, OIB 33264658176, Ulica Stjepana Vukovića 8a,42000 Varaždin</item>
    </izvorni_sadrzaj>
    <derivirana_varijabla naziv="DomainObject.Predmet.SudioniciListAdressOIB_1">
      <item>Financijska agencija, Regionalni centar Zagreb, Podružnica Varaždin, A. Cesarca 2,42000 Varaždin</item>
      <item>KAZUS društvo s ograničenom odgovornošću za trgovinu i ugostiteljstvo, OIB 39668036595, Trg kralja Tomislava 4,42000 Varaždin</item>
      <item>Sudski registar, Trgovački sud u Varaždin</item>
      <item>E-oglasna ploča ovog suda</item>
      <item>Tomica Kulfa, OIB 33264658176, Ulica Stjepana Vukovića 8a,42000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8C5B5-C3B7-41CD-89ED-7D2751C04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2092</properties:Characters>
  <properties:Lines>56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2015-11-04T07:55:00Z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