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cb8b" w14:paraId="c09cb8b" w:rsidRDefault="00B32C9B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127DF4">
            <w:rPr>
              <w:rStyle w:val="PozadinaSvijetloZuta"/>
            </w:rPr>
            <w:t>REPUBLIKA HRVATSKA</w:t>
          </w:r>
        </w:sdtContent>
      </w:sdt>
    </w:p>
    <w:p w:rsidRDefault="00B32C9B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2C9B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B32C9B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B32C9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Trgovački sud u Rijeci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127DF4">
            <w:rPr>
              <w:rStyle w:val="PozadinaSvijetloZuta"/>
            </w:rPr>
            <w:t>Andjelki Klarica,</w:t>
          </w:r>
        </w:sdtContent>
      </w:sdt>
      <w:r w:rsidR="00BC4B7C" w:rsidRPr="0072128C">
        <w:t xml:space="preserve"> u </w:t>
      </w:r>
      <w:r w:rsidR="00127DF4">
        <w:t xml:space="preserve">postupku radi sklapanja </w:t>
      </w:r>
      <w:proofErr w:type="spellStart"/>
      <w:r w:rsidR="00127DF4">
        <w:t>predstečajne</w:t>
      </w:r>
      <w:proofErr w:type="spellEnd"/>
      <w:r w:rsidR="00127DF4">
        <w:t xml:space="preserve"> nagodbe nad </w:t>
      </w:r>
      <w:r w:rsidR="00BC4B7C" w:rsidRPr="0072128C">
        <w:t xml:space="preserve">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127DF4">
            <w:rPr>
              <w:rStyle w:val="PozadinaSvijetloZuta"/>
            </w:rPr>
            <w:t>dužnikom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 xml:space="preserve"> ARBUM društvo s ograničenom odgovornošću za ugostiteljstvo, turizam i trgovinu, OIB 42276646191, Mali Palit bb, 51280 Rab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127DF4">
            <w:rPr>
              <w:rStyle w:val="PozadinaSvijetloZelena"/>
            </w:rPr>
            <w:t>naplate neplaćene sudske pristojbe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26. srpnja 2017.</w:t>
          </w:r>
        </w:sdtContent>
      </w:sdt>
    </w:p>
    <w:p w:rsidRDefault="00127DF4" w:rsidP="00BC4B7C" w:rsidR="00127DF4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ARBUM društvo s ograničenom odgovornošću za ugostiteljstvo, turizam i trgovinu, OIB 42276646191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 xml:space="preserve">sudske pristojbe </w:t>
          </w:r>
          <w:r w:rsidR="00127DF4">
            <w:rPr>
              <w:rStyle w:val="PozadinaSvijetloZelena"/>
            </w:rPr>
            <w:t>na prijedlog</w:t>
          </w:r>
          <w:r w:rsidR="00127DF4" w:rsidRPr="00127DF4">
            <w:rPr>
              <w:rStyle w:val="PozadinaSvijetloZelena"/>
            </w:rPr>
            <w:t xml:space="preserve"> rješenja o odobravanju sklapanja predstečajne nagodbe u iznosu od 1.000,00 kn, </w:t>
          </w:r>
          <w:r w:rsidR="00127DF4">
            <w:rPr>
              <w:rStyle w:val="PozadinaSvijetloZelena"/>
            </w:rPr>
            <w:t>p</w:t>
          </w:r>
          <w:r w:rsidR="00127DF4" w:rsidRPr="00127DF4">
            <w:rPr>
              <w:rStyle w:val="PozadinaSvijetloZelena"/>
            </w:rPr>
            <w:t>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HR635045-3540-10030098041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Pristojbe iz predmeta Stpn-1/2017, TS RI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Rijeci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26. srpnja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127DF4">
            <w:rPr>
              <w:rStyle w:val="PozadinaSvijetloZuta"/>
            </w:rPr>
            <w:t>Andjelka Klarica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  <w:bookmarkStart w:name="_GoBack" w:id="0"/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ARBUM društvo s ograničenom odgovornošću za ugostiteljstvo, turizam i trgovinu, OIB 42276646191</w:t>
          </w:r>
        </w:sdtContent>
      </w:sdt>
      <w:r w:rsidRPr="0072128C">
        <w:rPr>
          <w:noProof/>
        </w:rPr>
        <w:t xml:space="preserve">  </w:t>
      </w:r>
      <w:r w:rsidR="00127DF4">
        <w:rPr>
          <w:noProof/>
        </w:rPr>
        <w:t>- otpremljeno 26.7.2017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127DF4">
            <w:rPr>
              <w:rStyle w:val="PozadinaSvijetloZelena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Rijeci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26. srpnja 2017.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bookmarkEnd w:id="0"/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B32C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127DF4" w:rsidRPr="00127DF4">
            <w:rPr>
              <w:rStyle w:val="PozadinaSvijetloZelena"/>
            </w:rPr>
            <w:t>Pristojbe iz predmeta Stpn-1/2017, TS RI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B32C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B32C9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27DF4" w:rsidRPr="00127DF4">
                  <w:rPr>
                    <w:rStyle w:val="PozadinaSvijetloZelena"/>
                  </w:rPr>
                  <w:t>ARBUM društvo s ograničenom odgovornošću za ugostiteljstvo, turizam i trgovinu, OIB 42276646191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B32C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27DF4" w:rsidRPr="00127DF4">
                  <w:rPr>
                    <w:rStyle w:val="PozadinaSvijetloZelena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B32C9B" w:rsidP="00127DF4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="Times New Roman" w:eastAsia="Times New Roman"/>
                  <w:noProof w:val="false"/>
                  <w:shd w:fill="auto" w:color="auto" w:val="clear"/>
                  <w:lang w:eastAsia="hr-HR"/>
                </w:rPr>
              </w:sdtEndPr>
              <w:sdtContent>
                <w:r w:rsidR="00127DF4">
                  <w:rPr>
                    <w:rStyle w:val="PozadinaSvijetloZelena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B32C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27DF4" w:rsidRPr="00127DF4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B32C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27DF4" w:rsidRPr="00127DF4">
                  <w:rPr>
                    <w:rStyle w:val="PozadinaSvijetloZelena"/>
                  </w:rPr>
                  <w:t>HR635045-3540-10030098041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B32C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127DF4" w:rsidRPr="00127DF4">
                  <w:rPr>
                    <w:rStyle w:val="PozadinaSvijetloZelena"/>
                  </w:rPr>
                  <w:t>Pristojbe iz predmeta Stpn-1/2017, TS RI</w:t>
                </w:r>
              </w:sdtContent>
            </w:sdt>
          </w:p>
        </w:tc>
      </w:tr>
    </w:tbl>
    <w:p w:rsidRDefault="00B32C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C9B" w:rsidP="00537B78" w:rsidR="00B32C9B">
      <w:r>
        <w:separator/>
      </w:r>
    </w:p>
  </w:endnote>
  <w:endnote w:id="0" w:type="continuationSeparator">
    <w:p w:rsidRDefault="00B32C9B" w:rsidP="00537B78" w:rsidR="00B32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DF4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C9B" w:rsidP="00537B78" w:rsidR="00B32C9B">
      <w:r>
        <w:separator/>
      </w:r>
    </w:p>
  </w:footnote>
  <w:footnote w:id="0" w:type="continuationSeparator">
    <w:p w:rsidRDefault="00B32C9B" w:rsidP="00537B78" w:rsidR="00B32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127DF4" w:rsidRPr="00127DF4">
          <w:rPr>
            <w:rStyle w:val="PozadinaSvijetloZelena"/>
          </w:rPr>
          <w:t>15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127DF4" w:rsidRPr="00127DF4">
          <w:rPr>
            <w:rStyle w:val="PozadinaSvijetloZelena"/>
          </w:rPr>
          <w:t>Stpn-1/2017-13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DF4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2C9B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9356D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Stpn-1/2017-13</izvorni_sadrzaj>
    <derivirana_varijabla naziv="DomainObject.Oznaka_1">Stpn-1/2017-13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  <derivirana_varijabla naziv="Dativ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ARBUM društvo s ograničenom odgovornošću za ugostiteljstvo, turizam i trgovinu</izvorni_sadrzaj>
    <derivirana_varijabla naziv="DomainObject.Predmet.StrankaFormated_1">  ARBUM društvo s ograničenom odgovornošću za ugostiteljstvo, turizam i trgovinu</derivirana_varijabla>
  </DomainObject.Predmet.StrankaFormated>
  <DomainObject.Predmet.StrankaFormatedOIB>
    <izvorni_sadrzaj>  ARBUM društvo s ograničenom odgovornošću za ugostiteljstvo, turizam i trgovinu, OIB 42276646191</izvorni_sadrzaj>
    <derivirana_varijabla naziv="DomainObject.Predmet.StrankaFormatedOIB_1">  ARBUM društvo s ograničenom odgovornošću za ugostiteljstvo, turizam i trgovinu, OIB 42276646191</derivirana_varijabla>
  </DomainObject.Predmet.StrankaFormatedOIB>
  <DomainObject.Predmet.StrankaFormatedWithAdress>
    <izvorni_sadrzaj> ARBUM društvo s ograničenom odgovornošću za ugostiteljstvo, turizam i trgovinu, Mali Palit bb, 51280 Rab</izvorni_sadrzaj>
    <derivirana_varijabla naziv="DomainObject.Predmet.StrankaFormatedWithAdress_1"> ARBUM društvo s ograničenom odgovornošću za ugostiteljstvo, turizam i trgovinu, Mali Palit bb, 51280 Rab</derivirana_varijabla>
  </DomainObject.Predmet.StrankaFormatedWithAdress>
  <DomainObject.Predmet.StrankaFormatedWithAdressOIB>
    <izvorni_sadrzaj> ARBUM društvo s ograničenom odgovornošću za ugostiteljstvo, turizam i trgovinu, OIB 42276646191, Mali Palit bb, 51280 Rab</izvorni_sadrzaj>
    <derivirana_varijabla naziv="DomainObject.Predmet.StrankaFormatedWithAdressOIB_1"> ARBUM društvo s ograničenom odgovornošću za ugostiteljstvo, turizam i trgovinu, OIB 42276646191, Mali Palit bb, 51280 Rab</derivirana_varijabla>
  </DomainObject.Predmet.StrankaFormatedWithAdressOIB>
  <DomainObject.Predmet.StrankaWithAdress>
    <izvorni_sadrzaj>ARBUM društvo s ograničenom odgovornošću za ugostiteljstvo, turizam i trgovinu Mali Palit bb,51280 Rab</izvorni_sadrzaj>
    <derivirana_varijabla naziv="DomainObject.Predmet.StrankaWithAdress_1">ARBUM društvo s ograničenom odgovornošću za ugostiteljstvo, turizam i trgovinu Mali Palit bb,51280 Rab</derivirana_varijabla>
  </DomainObject.Predmet.StrankaWithAdress>
  <DomainObject.Predmet.StrankaWithAdressOIB>
    <izvorni_sadrzaj>ARBUM društvo s ograničenom odgovornošću za ugostiteljstvo, turizam i trgovinu, OIB 42276646191, Mali Palit bb,51280 Rab</izvorni_sadrzaj>
    <derivirana_varijabla naziv="DomainObject.Predmet.StrankaWithAdressOIB_1">ARBUM društvo s ograničenom odgovornošću za ugostiteljstvo, turizam i trgovinu, OIB 42276646191, Mali Palit bb,51280 Rab</derivirana_varijabla>
  </DomainObject.Predmet.StrankaWithAdressOIB>
  <DomainObject.Predmet.StrankaNazivFormated>
    <izvorni_sadrzaj>ARBUM društvo s ograničenom odgovornošću za ugostiteljstvo, turizam i trgovinu</izvorni_sadrzaj>
    <derivirana_varijabla naziv="DomainObject.Predmet.StrankaNazivFormated_1">ARBUM društvo s ograničenom odgovornošću za ugostiteljstvo, turizam i trgovinu</derivirana_varijabla>
    <derivirana_varijabla naziv="Padez">ARBUM društvo s ograničenom odgovornošću za ugostiteljstvo, turizam i trgovinu</derivirana_varijabla>
  </DomainObject.Predmet.StrankaNazivFormated>
  <DomainObject.Predmet.StrankaNazivFormatedOIB>
    <izvorni_sadrzaj>ARBUM društvo s ograničenom odgovornošću za ugostiteljstvo, turizam i trgovinu, OIB 42276646191</izvorni_sadrzaj>
    <derivirana_varijabla naziv="DomainObject.Predmet.StrankaNazivFormatedOIB_1">ARBUM društvo s ograničenom odgovornošću za ugostiteljstvo, turizam i trgovinu, OIB 42276646191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naplate neplaćene sudske pristojbe</derivirana_varijabla>
  </DomainObject.Predmet.VrstaSpora.Naziv>
  <DomainObject.Predmet.Zapisnicar>
    <izvorni_sadrzaj>Željka Borčić</izvorni_sadrzaj>
    <derivirana_varijabla naziv="DomainObject.Predmet.Zapisnicar_1">Željka Borčić</derivirana_varijabla>
    <derivirana_varijabla naziv="Padez">Željka Borčić</derivirana_varijabla>
  </DomainObject.Predmet.Zapisnicar>
  <DomainObject.Predmet.StrankaListFormated>
    <izvorni_sadrzaj>
      <item>ARBUM društvo s ograničenom odgovornošću za ugostiteljstvo, turizam i trgovinu</item>
    </izvorni_sadrzaj>
    <derivirana_varijabla naziv="DomainObject.Predmet.StrankaListFormated_1">
      <item>ARBUM društvo s ograničenom odgovornošću za ugostiteljstvo, turizam i trgovinu</item>
    </derivirana_varijabla>
  </DomainObject.Predmet.StrankaListFormated>
  <DomainObject.Predmet.StrankaListFormatedOIB>
    <izvorni_sadrzaj>
      <item>ARBUM društvo s ograničenom odgovornošću za ugostiteljstvo, turizam i trgovinu, OIB 42276646191</item>
    </izvorni_sadrzaj>
    <derivirana_varijabla naziv="DomainObject.Predmet.StrankaListFormatedOIB_1">
      <item>ARBUM društvo s ograničenom odgovornošću za ugostiteljstvo, turizam i trgovinu, OIB 42276646191</item>
    </derivirana_varijabla>
  </DomainObject.Predmet.StrankaListFormatedOIB>
  <DomainObject.Predmet.StrankaListFormatedWithAdress>
    <izvorni_sadrzaj>
      <item>ARBUM društvo s ograničenom odgovornošću za ugostiteljstvo, turizam i trgovinu, Mali Palit bb, 51280 Rab</item>
    </izvorni_sadrzaj>
    <derivirana_varijabla naziv="DomainObject.Predmet.StrankaListFormatedWithAdress_1">
      <item>ARBUM društvo s ograničenom odgovornošću za ugostiteljstvo, turizam i trgovinu, Mali Palit bb, 51280 Rab</item>
    </derivirana_varijabla>
  </DomainObject.Predmet.StrankaListFormatedWithAdress>
  <DomainObject.Predmet.StrankaListFormatedWithAdressOIB>
    <izvorni_sadrzaj>
      <item>ARBUM društvo s ograničenom odgovornošću za ugostiteljstvo, turizam i trgovinu, OIB 42276646191, Mali Palit bb, 51280 Rab</item>
    </izvorni_sadrzaj>
    <derivirana_varijabla naziv="DomainObject.Predmet.StrankaListFormatedWithAdressOIB_1">
      <item>ARBUM društvo s ograničenom odgovornošću za ugostiteljstvo, turizam i trgovinu, OIB 42276646191, Mali Palit bb, 51280 Rab</item>
    </derivirana_varijabla>
  </DomainObject.Predmet.StrankaListFormatedWithAdressOIB>
  <DomainObject.Predmet.StrankaListNazivFormated>
    <izvorni_sadrzaj>
      <item>ARBUM društvo s ograničenom odgovornošću za ugostiteljstvo, turizam i trgovinu</item>
    </izvorni_sadrzaj>
    <derivirana_varijabla naziv="DomainObject.Predmet.StrankaListNazivFormated_1">
      <item>ARBUM društvo s ograničenom odgovornošću za ugostiteljstvo, turizam i trgovinu</item>
    </derivirana_varijabla>
  </DomainObject.Predmet.StrankaListNazivFormated>
  <DomainObject.Predmet.StrankaListNazivFormatedOIB>
    <izvorni_sadrzaj>
      <item>ARBUM društvo s ograničenom odgovornošću za ugostiteljstvo, turizam i trgovinu, OIB 42276646191</item>
    </izvorni_sadrzaj>
    <derivirana_varijabla naziv="DomainObject.Predmet.StrankaListNazivFormatedOIB_1">
      <item>ARBUM društvo s ograničenom odgovornošću za ugostiteljstvo, turizam i trgovinu, OIB 42276646191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OstaliListFormated_1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  <derivirana_varijabla naziv="DrugaOsoba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OstaliListFormated>
  <DomainObject.Predmet.OstaliListFormatedOIB>
    <izvorni_sadrzaj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OstaliListFormatedOIB_1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OstaliListFormatedOIB>
  <DomainObject.Predmet.OstaliListFormatedWithAdress>
    <izvorni_sadrzaj>
      <item>MARINKO KORDIĆ, MALI PALIT BB, 51280 Rab</item>
      <item>ANICA MATAHLIJA, MALI PALIT BB, 51280 Rab</item>
      <item>TIHOMIR MATAHLIJA, MALI PALIT BB, 51280 Rab</item>
      <item>VANJA MATAHLIJA, MALI PALIT BB, 51280 Rab</item>
      <item>DARKO ACINGER, MATIJE GUPCA 11, 10310 Ivanić-Grad</item>
      <item>MIA VUJIĆ, N. TESLE 9/V-VI, 51000 Rijeka</item>
      <item>MARKO KUVAČ, LAGINJINA 19, 51000 Rijeka</item>
      <item>MARIO PULJIĆ, KERESTINEČKIH ŽRTAVA 38, 10000 Zagreb</item>
    </izvorni_sadrzaj>
    <derivirana_varijabla naziv="DomainObject.Predmet.OstaliListFormatedWithAdress_1">
      <item>MARINKO KORDIĆ, MALI PALIT BB, 51280 Rab</item>
      <item>ANICA MATAHLIJA, MALI PALIT BB, 51280 Rab</item>
      <item>TIHOMIR MATAHLIJA, MALI PALIT BB, 51280 Rab</item>
      <item>VANJA MATAHLIJA, MALI PALIT BB, 51280 Rab</item>
      <item>DARKO ACINGER, MATIJE GUPCA 11, 10310 Ivanić-Grad</item>
      <item>MIA VUJIĆ, N. TESLE 9/V-VI, 51000 Rijeka</item>
      <item>MARKO KUVAČ, LAGINJINA 19, 51000 Rijeka</item>
      <item>MARIO PULJIĆ, KERESTINEČKIH ŽRTAVA 38, 10000 Zagreb</item>
    </derivirana_varijabla>
  </DomainObject.Predmet.OstaliListFormatedWithAdress>
  <DomainObject.Predmet.OstaliListFormatedWithAdressOIB>
    <izvorni_sadrzaj>
      <item>MARINKO KORDIĆ, MALI PALIT BB, 51280 Rab</item>
      <item>ANICA MATAHLIJA, MALI PALIT BB, 51280 Rab</item>
      <item>TIHOMIR MATAHLIJA, MALI PALIT BB, 51280 Rab</item>
      <item>VANJA MATAHLIJA, MALI PALIT BB, 51280 Rab</item>
      <item>DARKO ACINGER, MATIJE GUPCA 11, 10310 Ivanić-Grad</item>
      <item>MIA VUJIĆ, N. TESLE 9/V-VI, 51000 Rijeka</item>
      <item>MARKO KUVAČ, LAGINJINA 19, 51000 Rijeka</item>
      <item>MARIO PULJIĆ, KERESTINEČKIH ŽRTAVA 38, 10000 Zagreb</item>
    </izvorni_sadrzaj>
    <derivirana_varijabla naziv="DomainObject.Predmet.OstaliListFormatedWithAdressOIB_1">
      <item>MARINKO KORDIĆ, MALI PALIT BB, 51280 Rab</item>
      <item>ANICA MATAHLIJA, MALI PALIT BB, 51280 Rab</item>
      <item>TIHOMIR MATAHLIJA, MALI PALIT BB, 51280 Rab</item>
      <item>VANJA MATAHLIJA, MALI PALIT BB, 51280 Rab</item>
      <item>DARKO ACINGER, MATIJE GUPCA 11, 10310 Ivanić-Grad</item>
      <item>MIA VUJIĆ, N. TESLE 9/V-VI, 51000 Rijeka</item>
      <item>MARKO KUVAČ, LAGINJINA 19, 51000 Rijeka</item>
      <item>MARIO PULJIĆ, KERESTINEČKIH ŽRTAVA 38, 10000 Zagreb</item>
    </derivirana_varijabla>
  </DomainObject.Predmet.OstaliListFormatedWithAdressOIB>
  <DomainObject.Predmet.OstaliListNazivFormated>
    <izvorni_sadrzaj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OstaliListNazivFormated_1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OstaliListNazivFormated>
  <DomainObject.Predmet.OstaliListNazivFormatedOIB>
    <izvorni_sadrzaj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OstaliListNazivFormatedOIB_1"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Stpn-1/2017-13</izvorni_sadrzaj>
    <derivirana_varijabla naziv="DomainObject.PoslovniBrojDokumenta_1">Stpn-1/2017-13</derivirana_varijabla>
  </DomainObject.PoslovniBrojDokumenta>
  <DomainObject.Predmet.StrankaIDrugi>
    <izvorni_sadrzaj>ARBUM društvo s ograničenom odgovornošću za ugostiteljstvo, turizam i trgovinu</izvorni_sadrzaj>
    <derivirana_varijabla naziv="DomainObject.Predmet.StrankaIDrugi_1">ARBUM društvo s ograničenom odgovornošću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ARBUM društvo s ograničenom odgovornošću za ugostiteljstvo, turizam i trgovinu, OIB 42276646191, Mali Palit bb, 51280 Rab</izvorni_sadrzaj>
    <derivirana_varijabla naziv="DomainObject.Predmet.StrankaIDrugiAdressOIB_1">ARBUM društvo s ograničenom odgovornošću za ugostiteljstvo, turizam i trgovinu, OIB 42276646191, Mali Palit bb, 51280 Rab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Stpn-1/2017-10</izvorni_sadrzaj>
    <derivirana_varijabla naziv="DomainObject.Predmet.OdlukaRjesenje.Oznaka_1">Stpn-1/2017-10</derivirana_varijabla>
  </DomainObject.Predmet.OdlukaRjesenje.Oznaka>
  <DomainObject.Predmet.SudioniciListNaziv>
    <izvorni_sadrzaj>
      <item>ARBUM društvo s ograničenom odgovornošću za ugostiteljstvo, turizam i trgovinu</item>
      <item>MARINKO KORDIĆ</item>
      <item>ANICA MATAHLIJA</item>
      <item>TIHOMIR MATAHLIJA</item>
      <item>VANJA MATAHLIJA</item>
      <item>DARKO ACINGER</item>
      <item>MIA VUJIĆ</item>
      <item>MARKO KUVAČ</item>
      <item>MARIO PULJIĆ</item>
    </izvorni_sadrzaj>
    <derivirana_varijabla naziv="DomainObject.Predmet.SudioniciListNaziv_1">
      <item>ARBUM društvo s ograničenom odgovornošću za ugostiteljstvo, turizam i trgovinu</item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  <derivirana_varijabla naziv="OstaliSudionici">
      <item>ARBUM društvo s ograničenom odgovornošću za ugostiteljstvo, turizam i trgovinu</item>
      <item>MARINKO KORDIĆ</item>
      <item>ANICA MATAHLIJA</item>
      <item>TIHOMIR MATAHLIJA</item>
      <item>VANJA MATAHLIJA</item>
      <item>DARKO ACINGER</item>
      <item>MIA VUJIĆ</item>
      <item>MARKO KUVAČ</item>
      <item>MARIO PULJIĆ</item>
    </derivirana_varijabla>
  </DomainObject.Predmet.SudioniciListNaziv>
  <DomainObject.Predmet.SudioniciListAdressOIB>
    <izvorni_sadrzaj>
      <item>ARBUM društvo s ograničenom odgovornošću za ugostiteljstvo, turizam i trgovinu, OIB 42276646191, Mali Palit bb,51280 Rab</item>
      <item>MARINKO KORDIĆ, MALI PALIT BB,51280 Rab</item>
      <item>ANICA MATAHLIJA, MALI PALIT BB,51280 Rab</item>
      <item>TIHOMIR MATAHLIJA, MALI PALIT BB,51280 Rab</item>
      <item>VANJA MATAHLIJA, MALI PALIT BB,51280 Rab</item>
      <item>DARKO ACINGER, MATIJE GUPCA 11,10310 Ivanić-Grad</item>
      <item>MIA VUJIĆ, N. TESLE 9/V-VI,51000 Rijeka</item>
      <item>MARKO KUVAČ, LAGINJINA 19,51000 Rijeka</item>
      <item>MARIO PULJIĆ, KERESTINEČKIH ŽRTAVA 38,10000 Zagreb</item>
    </izvorni_sadrzaj>
    <derivirana_varijabla naziv="DomainObject.Predmet.SudioniciListAdressOIB_1">
      <item>ARBUM društvo s ograničenom odgovornošću za ugostiteljstvo, turizam i trgovinu, OIB 42276646191, Mali Palit bb,51280 Rab</item>
      <item>MARINKO KORDIĆ, MALI PALIT BB,51280 Rab</item>
      <item>ANICA MATAHLIJA, MALI PALIT BB,51280 Rab</item>
      <item>TIHOMIR MATAHLIJA, MALI PALIT BB,51280 Rab</item>
      <item>VANJA MATAHLIJA, MALI PALIT BB,51280 Rab</item>
      <item>DARKO ACINGER, MATIJE GUPCA 11,10310 Ivanić-Grad</item>
      <item>MIA VUJIĆ, N. TESLE 9/V-VI,51000 Rijeka</item>
      <item>MARKO KUVAČ, LAGINJINA 19,51000 Rijeka</item>
      <item>MARIO PULJIĆ, KERESTINEČKIH ŽRTAVA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na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ARBUM društvo s ograničenom odgovornošću za ugostiteljstvo, turizam i trgovinu, OIB 42276646191</izvorni_sadrzaj>
    <derivirana_varijabla naziv="DomainObject.Predmet.PristojbeSudionikNazivOIB_1">ARBUM društvo s ograničenom odgovornošću za ugostiteljstvo, turizam i trgovinu, OIB 42276646191</derivirana_varijabla>
  </DomainObject.Predmet.PristojbeSudionikNazivOIB>
  <DomainObject.Predmet.PristojbePNB>
    <izvorni_sadrzaj>HR635045-3540-10030098041</izvorni_sadrzaj>
    <derivirana_varijabla naziv="DomainObject.Predmet.PristojbePNB_1">HR635045-3540-10030098041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Stpn-1/2017, TS RI</izvorni_sadrzaj>
    <derivirana_varijabla naziv="DomainObject.Predmet.PristojbeOpisPlacanja_1">Pristojbe iz predmeta Stpn-1/2017, TS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42276646191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42276646191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>iVBORw0KGgoAAAANSUhEUgAABVUAAAFTAQAAAAAR99EcAAAEjUlEQVR42u3dQY7bMAyFYQI+QI7k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</izvorni_sadrzaj>
    <derivirana_varijabla naziv="DomainObject.Barcode_1">iVBORw0KGgoAAAANSUhEUgAABVUAAAFTAQAAAAAR99EcAAAEjUlEQVR42u3dQY7bMAyFYQI+QI7k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Stpn-1/2017, TS RI</izvorni_sadrzaj>
    <derivirana_varijabla naziv="DomainObject.Predmet.PristojbeNazivVrste_1">Pristojbe iz predmeta Stpn-1/2017, TS RI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56D25-1626-4490-87F4-826E7080C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452</properties:Words>
  <properties:Characters>2594</properties:Characters>
  <properties:Lines>83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2017-07-26T10:02:00Z</dcterms:created>
  <dc:creator>wsadmin</dc:creator>
  <dc:description>Ovaj predložak služi kao osnova za kreiranje novih eSPIS predložaka te za upravljanje eSPIS funkcijama tijekom obrade sudskih dokumenata.</dc:description>
  <cp:lastModifiedBy>Andjelka Klarica</cp:lastModifiedBy>
  <cp:lastPrinted>2017-07-26T10:02:00Z</cp:lastPrinted>
  <dcterms:modified xmlns:xsi="http://www.w3.org/2001/XMLSchema-instance" xsi:type="dcterms:W3CDTF">2017-07-26T10:02:00Z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Stpn-1/2017-13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