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301795" w:rsidRPr="006A1BF5">
        <w:tc>
          <w:tcPr>
            <w:tcW w:type="dxa" w:w="2533"/>
            <w:shd w:fill="auto" w:color="auto" w:val="clear"/>
          </w:tcPr>
          <w:p w:rsidRDefault="00301795" w:rsidP="006E21E5" w:rsidR="00301795" w:rsidRPr="006A1BF5">
            <w:pPr>
              <w:jc w:val="center"/>
              <w:rPr>
                <w:szCs w:val="24"/>
              </w:rPr>
            </w:pPr>
            <w:r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01795" w:rsidP="00301795" w:rsidR="00301795" w:rsidRPr="00301795">
            <w:pPr>
              <w:spacing w:lineRule="auto" w:line="240" w:after="0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01795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301795" w:rsidP="00301795" w:rsidR="00301795" w:rsidRPr="00301795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01795">
              <w:rPr>
                <w:rFonts w:hAnsi="Times New Roman" w:ascii="Times New Roman"/>
                <w:sz w:val="24"/>
                <w:szCs w:val="24"/>
              </w:rPr>
              <w:t>Trgovački sud u Rijeci</w:t>
            </w:r>
          </w:p>
          <w:p w:rsidRDefault="00301795" w:rsidP="00301795" w:rsidR="00301795" w:rsidRPr="006A1BF5">
            <w:pPr>
              <w:spacing w:lineRule="auto" w:line="240" w:after="0"/>
              <w:jc w:val="center"/>
              <w:rPr>
                <w:szCs w:val="24"/>
              </w:rPr>
            </w:pPr>
            <w:r w:rsidRPr="00301795">
              <w:rPr>
                <w:rFonts w:hAnsi="Times New Roman" w:ascii="Times New Roman"/>
                <w:sz w:val="24"/>
                <w:szCs w:val="24"/>
              </w:rPr>
              <w:t>Rijeka, Zadarska 1 i 3</w:t>
            </w:r>
          </w:p>
        </w:tc>
      </w:tr>
    </w:tbl>
    <w:p w14:textId="da53f6d" w14:paraId="da53f6d" w:rsidRDefault="00301795" w:rsidP="00B05648" w:rsidR="00B05648" w:rsidRPr="00895F8A">
      <w:pPr>
        <w:jc w:val="right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B05648" w:rsidRPr="00895F8A">
        <w:rPr>
          <w:rFonts w:eastAsia="Times New Roman" w:hAnsi="Times New Roman" w:ascii="Times New Roman"/>
          <w:sz w:val="24"/>
          <w:szCs w:val="24"/>
          <w:lang w:eastAsia="hr-HR"/>
        </w:rPr>
        <w:t>oslovni broj: 6.</w:t>
      </w:r>
      <w:r w:rsidR="00B05648"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5648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8B7172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28041E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/2017-6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28041E">
        <w:rPr>
          <w:rFonts w:eastAsia="Times New Roman" w:hAnsi="Times New Roman" w:ascii="Times New Roman"/>
          <w:sz w:val="24"/>
          <w:szCs w:val="24"/>
        </w:rPr>
        <w:t xml:space="preserve"> </w:t>
      </w:r>
      <w:r w:rsidR="0028041E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ALATNICA RIJEKA d.o.o. Rijeka, </w:t>
      </w:r>
      <w:proofErr w:type="spellStart"/>
      <w:r w:rsidR="0028041E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>Svilno</w:t>
      </w:r>
      <w:proofErr w:type="spellEnd"/>
      <w:r w:rsidR="0028041E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55, OIB: 05103290016, MBS: 040269814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B976AF">
        <w:rPr>
          <w:rFonts w:eastAsia="Times New Roman" w:hAnsi="Times New Roman" w:ascii="Times New Roman"/>
          <w:sz w:val="24"/>
          <w:szCs w:val="24"/>
        </w:rPr>
        <w:t xml:space="preserve">12. veljače 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B976AF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28041E" w:rsidR="0028041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70BBB" w:rsidRPr="00F70BBB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8041E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ALATNICA RIJEKA d.o.o. Rijeka, </w:t>
      </w:r>
      <w:proofErr w:type="spellStart"/>
      <w:r w:rsidR="0028041E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>Svilno</w:t>
      </w:r>
      <w:proofErr w:type="spellEnd"/>
      <w:r w:rsidR="0028041E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55, OIB: 05103290016, MBS: 040269814</w:t>
      </w:r>
      <w:r w:rsidR="0028041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B976AF">
        <w:rPr>
          <w:rFonts w:eastAsia="Times New Roman" w:hAnsi="Times New Roman" w:ascii="Times New Roman"/>
          <w:sz w:val="24"/>
          <w:szCs w:val="24"/>
        </w:rPr>
        <w:t>12. veljače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B976AF">
        <w:rPr>
          <w:rFonts w:eastAsia="Times New Roman" w:hAnsi="Times New Roman" w:ascii="Times New Roman"/>
          <w:sz w:val="24"/>
          <w:szCs w:val="24"/>
        </w:rPr>
        <w:t>0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B976AF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CD6F00" w:rsid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B976AF">
        <w:rPr>
          <w:rFonts w:eastAsia="Times New Roman" w:hAnsi="Times New Roman" w:ascii="Times New Roman"/>
          <w:sz w:val="24"/>
          <w:szCs w:val="24"/>
        </w:rPr>
        <w:t xml:space="preserve"> Mladen Novaković iz Pule, </w:t>
      </w:r>
      <w:proofErr w:type="spellStart"/>
      <w:r w:rsidR="00B976AF">
        <w:rPr>
          <w:rFonts w:eastAsia="Times New Roman" w:hAnsi="Times New Roman" w:ascii="Times New Roman"/>
          <w:sz w:val="24"/>
          <w:szCs w:val="24"/>
        </w:rPr>
        <w:t>Štinjan</w:t>
      </w:r>
      <w:proofErr w:type="spellEnd"/>
      <w:r w:rsidR="00B976AF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="00B976AF">
        <w:rPr>
          <w:rFonts w:eastAsia="Times New Roman" w:hAnsi="Times New Roman" w:ascii="Times New Roman"/>
          <w:sz w:val="24"/>
          <w:szCs w:val="24"/>
        </w:rPr>
        <w:t>Baližerka</w:t>
      </w:r>
      <w:proofErr w:type="spellEnd"/>
      <w:r w:rsidR="00B976AF">
        <w:rPr>
          <w:rFonts w:eastAsia="Times New Roman" w:hAnsi="Times New Roman" w:ascii="Times New Roman"/>
          <w:sz w:val="24"/>
          <w:szCs w:val="24"/>
        </w:rPr>
        <w:t xml:space="preserve"> 44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B976AF">
        <w:rPr>
          <w:rFonts w:eastAsia="Times New Roman" w:hAnsi="Times New Roman" w:ascii="Times New Roman"/>
          <w:sz w:val="24"/>
          <w:szCs w:val="24"/>
        </w:rPr>
        <w:t>28857584241</w:t>
      </w:r>
      <w:r w:rsidR="00293B63" w:rsidRPr="00293B63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28041E" w:rsidR="0028041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8041E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ALATNICA RIJEKA d.o.o. Rijeka, </w:t>
      </w:r>
      <w:proofErr w:type="spellStart"/>
      <w:r w:rsidR="0028041E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>Svilno</w:t>
      </w:r>
      <w:proofErr w:type="spellEnd"/>
      <w:r w:rsidR="0028041E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55, OIB: 05103290016, MBS: 040269814</w:t>
      </w:r>
      <w:r w:rsidR="0028041E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0A509F">
        <w:rPr>
          <w:rFonts w:eastAsia="Times New Roman" w:hAnsi="Times New Roman" w:ascii="Times New Roman"/>
          <w:sz w:val="24"/>
          <w:szCs w:val="24"/>
        </w:rPr>
        <w:t>25</w:t>
      </w:r>
      <w:r w:rsidR="00FB3D6D">
        <w:rPr>
          <w:rFonts w:eastAsia="Times New Roman" w:hAnsi="Times New Roman" w:ascii="Times New Roman"/>
          <w:sz w:val="24"/>
          <w:szCs w:val="24"/>
        </w:rPr>
        <w:t>.</w:t>
      </w:r>
      <w:r w:rsidR="0023719D">
        <w:rPr>
          <w:rFonts w:eastAsia="Times New Roman" w:hAnsi="Times New Roman" w:ascii="Times New Roman"/>
          <w:sz w:val="24"/>
          <w:szCs w:val="24"/>
        </w:rPr>
        <w:t xml:space="preserve"> kolovoza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28041E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ALATNICA RIJEKA d.o.o. Rijeka, </w:t>
      </w:r>
      <w:proofErr w:type="spellStart"/>
      <w:r w:rsidR="0028041E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>Svilno</w:t>
      </w:r>
      <w:proofErr w:type="spellEnd"/>
      <w:r w:rsidR="0028041E" w:rsidRPr="003336B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55, OIB: 05103290016, MBS: 040269814</w:t>
      </w:r>
      <w:r w:rsidR="0028041E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C23329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4DDE">
        <w:rPr>
          <w:rFonts w:eastAsia="Times New Roman" w:hAnsi="Times New Roman" w:ascii="Times New Roman"/>
          <w:sz w:val="24"/>
          <w:szCs w:val="24"/>
        </w:rPr>
        <w:t>29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037802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976AF">
        <w:rPr>
          <w:rFonts w:eastAsia="Times New Roman" w:hAnsi="Times New Roman" w:ascii="Times New Roman"/>
          <w:sz w:val="24"/>
          <w:szCs w:val="24"/>
        </w:rPr>
        <w:t>12. veljače 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03A1C" w:rsidP="00B05648" w:rsidR="00303A1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303A1C" w:rsidR="00303A1C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5B3" w:rsidP="00895F8A" w:rsidR="00BA75B3">
      <w:pPr>
        <w:spacing w:lineRule="auto" w:line="240" w:after="0"/>
      </w:pPr>
      <w:r>
        <w:separator/>
      </w:r>
    </w:p>
  </w:endnote>
  <w:endnote w:id="0" w:type="continuationSeparator">
    <w:p w:rsidRDefault="00BA75B3" w:rsidP="00895F8A" w:rsidR="00BA75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301795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5B3" w:rsidP="00895F8A" w:rsidR="00BA75B3">
      <w:pPr>
        <w:spacing w:lineRule="auto" w:line="240" w:after="0"/>
      </w:pPr>
      <w:r>
        <w:separator/>
      </w:r>
    </w:p>
  </w:footnote>
  <w:footnote w:id="0" w:type="continuationSeparator">
    <w:p w:rsidRDefault="00BA75B3" w:rsidP="00895F8A" w:rsidR="00BA75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1B1EBD">
      <w:rPr>
        <w:rFonts w:eastAsia="Times New Roman" w:hAnsi="Times New Roman" w:ascii="Times New Roman"/>
        <w:sz w:val="24"/>
        <w:szCs w:val="24"/>
        <w:lang w:eastAsia="hr-HR"/>
      </w:rPr>
      <w:t>514/</w:t>
    </w:r>
    <w:r w:rsidR="00137746">
      <w:rPr>
        <w:rFonts w:eastAsia="Times New Roman" w:hAnsi="Times New Roman" w:ascii="Times New Roman"/>
        <w:sz w:val="24"/>
        <w:szCs w:val="24"/>
        <w:lang w:eastAsia="hr-HR"/>
      </w:rPr>
      <w:t>2017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-</w:t>
    </w:r>
    <w:r w:rsidR="00F621D3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7223F"/>
    <w:rsid w:val="00173717"/>
    <w:rsid w:val="001A2713"/>
    <w:rsid w:val="001A74DE"/>
    <w:rsid w:val="001B0263"/>
    <w:rsid w:val="001B1EBD"/>
    <w:rsid w:val="001E7565"/>
    <w:rsid w:val="00210813"/>
    <w:rsid w:val="00217A52"/>
    <w:rsid w:val="00227AC9"/>
    <w:rsid w:val="00230445"/>
    <w:rsid w:val="0023719D"/>
    <w:rsid w:val="002371D6"/>
    <w:rsid w:val="00244F75"/>
    <w:rsid w:val="002504CD"/>
    <w:rsid w:val="002522C0"/>
    <w:rsid w:val="00272D47"/>
    <w:rsid w:val="002730DE"/>
    <w:rsid w:val="0028041E"/>
    <w:rsid w:val="00282A4D"/>
    <w:rsid w:val="00287DCB"/>
    <w:rsid w:val="00293B63"/>
    <w:rsid w:val="002A1FCF"/>
    <w:rsid w:val="002A6526"/>
    <w:rsid w:val="002B5879"/>
    <w:rsid w:val="002C6148"/>
    <w:rsid w:val="002F76B3"/>
    <w:rsid w:val="002F7A21"/>
    <w:rsid w:val="00301795"/>
    <w:rsid w:val="00303A1C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3E5186"/>
    <w:rsid w:val="00430593"/>
    <w:rsid w:val="00434B5D"/>
    <w:rsid w:val="00465414"/>
    <w:rsid w:val="00466AED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510C4"/>
    <w:rsid w:val="006528AF"/>
    <w:rsid w:val="00653849"/>
    <w:rsid w:val="006723EF"/>
    <w:rsid w:val="00695D8C"/>
    <w:rsid w:val="006B004A"/>
    <w:rsid w:val="006D002F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5F8A"/>
    <w:rsid w:val="008A0A9E"/>
    <w:rsid w:val="008A1D8B"/>
    <w:rsid w:val="008B0C91"/>
    <w:rsid w:val="008B7172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A01CD1"/>
    <w:rsid w:val="00A203EC"/>
    <w:rsid w:val="00A253A3"/>
    <w:rsid w:val="00A409F8"/>
    <w:rsid w:val="00A42912"/>
    <w:rsid w:val="00A5242E"/>
    <w:rsid w:val="00A61B14"/>
    <w:rsid w:val="00AA7B19"/>
    <w:rsid w:val="00AE011D"/>
    <w:rsid w:val="00AE5848"/>
    <w:rsid w:val="00AE7EC5"/>
    <w:rsid w:val="00B05648"/>
    <w:rsid w:val="00B078A6"/>
    <w:rsid w:val="00B205FE"/>
    <w:rsid w:val="00B44DDE"/>
    <w:rsid w:val="00B53903"/>
    <w:rsid w:val="00B61241"/>
    <w:rsid w:val="00B976AF"/>
    <w:rsid w:val="00BA5F64"/>
    <w:rsid w:val="00BA75B3"/>
    <w:rsid w:val="00BC76F6"/>
    <w:rsid w:val="00BD40C3"/>
    <w:rsid w:val="00BE0CED"/>
    <w:rsid w:val="00BE32A3"/>
    <w:rsid w:val="00BE47F6"/>
    <w:rsid w:val="00BE4A8A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36CBE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7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17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79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7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7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17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17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79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7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7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ALATNICA RIJEKA d.o.o.</izvorni_sadrzaj>
    <derivirana_varijabla naziv="DomainObject.Predmet.ProtustrankaFormated_1">  ALATNICA RIJEKA d.o.o.</derivirana_varijabla>
  </DomainObject.Predmet.ProtustrankaFormated>
  <DomainObject.Predmet.ProtustrankaFormatedOIB>
    <izvorni_sadrzaj>  ALATNICA RIJEKA d.o.o., OIB 05103290016</izvorni_sadrzaj>
    <derivirana_varijabla naziv="DomainObject.Predmet.ProtustrankaFormatedOIB_1">  ALATNICA RIJEKA d.o.o., OIB 05103290016</derivirana_varijabla>
  </DomainObject.Predmet.ProtustrankaFormatedOIB>
  <DomainObject.Predmet.ProtustrankaFormatedWithAdress>
    <izvorni_sadrzaj> ALATNICA RIJEKA d.o.o., Svilno 55, 51000 Rijeka</izvorni_sadrzaj>
    <derivirana_varijabla naziv="DomainObject.Predmet.ProtustrankaFormatedWithAdress_1"> ALATNICA RIJEKA d.o.o., Svilno 55, 51000 Rijeka</derivirana_varijabla>
  </DomainObject.Predmet.ProtustrankaFormatedWithAdress>
  <DomainObject.Predmet.ProtustrankaFormatedWithAdressOIB>
    <izvorni_sadrzaj> ALATNICA RIJEKA d.o.o., OIB 05103290016, Svilno 55, 51000 Rijeka</izvorni_sadrzaj>
    <derivirana_varijabla naziv="DomainObject.Predmet.ProtustrankaFormatedWithAdressOIB_1"> ALATNICA RIJEKA d.o.o., OIB 05103290016, Svilno 55, 51000 Rijeka</derivirana_varijabla>
  </DomainObject.Predmet.ProtustrankaFormatedWithAdressOIB>
  <DomainObject.Predmet.ProtustrankaWithAdress>
    <izvorni_sadrzaj>ALATNICA RIJEKA d.o.o. Svilno 55, 51000 Rijeka</izvorni_sadrzaj>
    <derivirana_varijabla naziv="DomainObject.Predmet.ProtustrankaWithAdress_1">ALATNICA RIJEKA d.o.o. Svilno 55, 51000 Rijeka</derivirana_varijabla>
  </DomainObject.Predmet.ProtustrankaWithAdress>
  <DomainObject.Predmet.ProtustrankaWithAdressOIB>
    <izvorni_sadrzaj>ALATNICA RIJEKA d.o.o., OIB 05103290016, Svilno 55, 51000 Rijeka</izvorni_sadrzaj>
    <derivirana_varijabla naziv="DomainObject.Predmet.ProtustrankaWithAdressOIB_1">ALATNICA RIJEKA d.o.o., OIB 05103290016, Svilno 55, 51000 Rijeka</derivirana_varijabla>
  </DomainObject.Predmet.ProtustrankaWithAdressOIB>
  <DomainObject.Predmet.ProtustrankaNazivFormated>
    <izvorni_sadrzaj>ALATNICA RIJEKA d.o.o.</izvorni_sadrzaj>
    <derivirana_varijabla naziv="DomainObject.Predmet.ProtustrankaNazivFormated_1">ALATNICA RIJEKA d.o.o.</derivirana_varijabla>
  </DomainObject.Predmet.ProtustrankaNazivFormated>
  <DomainObject.Predmet.ProtustrankaNazivFormatedOIB>
    <izvorni_sadrzaj>ALATNICA RIJEKA d.o.o., OIB 05103290016</izvorni_sadrzaj>
    <derivirana_varijabla naziv="DomainObject.Predmet.ProtustrankaNazivFormatedOIB_1">ALATNICA RIJEKA d.o.o., OIB 05103290016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ALATNICA RIJEKA d.o.o.</item>
    </izvorni_sadrzaj>
    <derivirana_varijabla naziv="DomainObject.Predmet.ProtuStrankaListFormated_1">
      <item>ALATNICA RIJEKA d.o.o.</item>
    </derivirana_varijabla>
  </DomainObject.Predmet.ProtuStrankaListFormated>
  <DomainObject.Predmet.ProtuStrankaListFormatedOIB>
    <izvorni_sadrzaj>
      <item>ALATNICA RIJEKA d.o.o., OIB 05103290016</item>
    </izvorni_sadrzaj>
    <derivirana_varijabla naziv="DomainObject.Predmet.ProtuStrankaListFormatedOIB_1">
      <item>ALATNICA RIJEKA d.o.o., OIB 05103290016</item>
    </derivirana_varijabla>
  </DomainObject.Predmet.ProtuStrankaListFormatedOIB>
  <DomainObject.Predmet.ProtuStrankaListFormatedWithAdress>
    <izvorni_sadrzaj>
      <item>ALATNICA RIJEKA d.o.o., Svilno 55, 51000 Rijeka</item>
    </izvorni_sadrzaj>
    <derivirana_varijabla naziv="DomainObject.Predmet.ProtuStrankaListFormatedWithAdress_1">
      <item>ALATNICA RIJEKA d.o.o., Svilno 55, 51000 Rijeka</item>
    </derivirana_varijabla>
  </DomainObject.Predmet.ProtuStrankaListFormatedWithAdress>
  <DomainObject.Predmet.ProtuStrankaListFormatedWithAdressOIB>
    <izvorni_sadrzaj>
      <item>ALATNICA RIJEKA d.o.o., OIB 05103290016, Svilno 55, 51000 Rijeka</item>
    </izvorni_sadrzaj>
    <derivirana_varijabla naziv="DomainObject.Predmet.ProtuStrankaListFormatedWithAdressOIB_1">
      <item>ALATNICA RIJEKA d.o.o., OIB 05103290016, Svilno 55, 51000 Rijeka</item>
    </derivirana_varijabla>
  </DomainObject.Predmet.ProtuStrankaListFormatedWithAdressOIB>
  <DomainObject.Predmet.ProtuStrankaListNazivFormated>
    <izvorni_sadrzaj>
      <item>ALATNICA RIJEKA d.o.o.</item>
    </izvorni_sadrzaj>
    <derivirana_varijabla naziv="DomainObject.Predmet.ProtuStrankaListNazivFormated_1">
      <item>ALATNICA RIJEKA d.o.o.</item>
    </derivirana_varijabla>
  </DomainObject.Predmet.ProtuStrankaListNazivFormated>
  <DomainObject.Predmet.ProtuStrankaListNazivFormatedOIB>
    <izvorni_sadrzaj>
      <item>ALATNICA RIJEKA d.o.o., OIB 05103290016</item>
    </izvorni_sadrzaj>
    <derivirana_varijabla naziv="DomainObject.Predmet.ProtuStrankaListNazivFormatedOIB_1">
      <item>ALATNICA RIJEKA d.o.o., OIB 05103290016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ALATNICA RIJEKA d.o.o.</izvorni_sadrzaj>
    <derivirana_varijabla naziv="DomainObject.Predmet.ProtustrankaIDrugi_1">ALATNICA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ALATNICA RIJEKA d.o.o., OIB 05103290016, Svilno 55, 51000 Rijeka</izvorni_sadrzaj>
    <derivirana_varijabla naziv="DomainObject.Predmet.ProtustrankaIDrugiAdressOIB_1">ALATNICA RIJEKA d.o.o., OIB 05103290016, Svilno 55,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ALATNICA RIJEKA d.o.o.</item>
    </izvorni_sadrzaj>
    <derivirana_varijabla naziv="DomainObject.Predmet.SudioniciListNaziv_1">
      <item>FINA  Rijeka</item>
      <item>ALATNICA RIJEKA d.o.o.</item>
    </derivirana_varijabla>
  </DomainObject.Predmet.SudioniciListNaziv>
  <DomainObject.Predmet.SudioniciListAdressOIB>
    <izvorni_sadrzaj>
      <item>FINA  Rijeka, OIB 85821130368, Frana Kurelca 8,51000 Rijeka</item>
      <item>ALATNICA RIJEKA d.o.o., OIB 05103290016, Svilno 55,51000 Rijeka</item>
    </izvorni_sadrzaj>
    <derivirana_varijabla naziv="DomainObject.Predmet.SudioniciListAdressOIB_1">
      <item>FINA  Rijeka, OIB 85821130368, Frana Kurelca 8,51000 Rijeka</item>
      <item>ALATNICA RIJEKA d.o.o., OIB 05103290016, Svilno 55,51000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05103290016</item>
    </izvorni_sadrzaj>
    <derivirana_varijabla naziv="DomainObject.Predmet.SudioniciListNazivOIB_1">
      <item>, OIB 85821130368</item>
      <item>, OIB 05103290016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5E8F5-194F-4409-A38A-0DF5A8B14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2556</properties:Characters>
  <properties:Lines>91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2017-11-29T10:01:00Z</dcterms:created>
  <dc:creator>Sanela Uzelac</dc:creator>
  <cp:lastModifiedBy>Sanela Uzelac</cp:lastModifiedBy>
  <cp:lastPrinted>2018-02-12T09:13:00Z</cp:lastPrinted>
  <dcterms:modified xmlns:xsi="http://www.w3.org/2001/XMLSchema-instance" xsi:type="dcterms:W3CDTF">2018-02-12T09:25:00Z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