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0276" w14:paraId="4810276" w:rsidRDefault="00CB2DB8" w:rsidP="00910611" w:rsidR="00CB2D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DB8" w:rsidP="00910611" w:rsidR="00CB2DB8">
      <w:r>
        <w:rPr>
          <w:rFonts w:eastAsia="MS Mincho"/>
        </w:rPr>
        <w:t>REPUBLIKA HRVATSKA</w:t>
      </w:r>
    </w:p>
    <w:p w:rsidRDefault="00CB2DB8" w:rsidP="00910611" w:rsidR="00CB2DB8">
      <w:r>
        <w:rPr>
          <w:rFonts w:eastAsia="MS Mincho"/>
        </w:rPr>
        <w:t>TRGOVAČKI SUD U RIJECI</w:t>
      </w:r>
    </w:p>
    <w:p w:rsidRDefault="00CB2DB8" w:rsidR="00CB2D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4B07CD" w:rsidP="0005272A" w:rsidR="004B07CD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F53EA0" w:rsidRPr="00F53EA0">
        <w:t>SARAS društvo s ograničenom odgovornošću za ugostiteljstvo  Ičići (Grad Opatija), Poljanska cesta 55/e</w:t>
      </w:r>
      <w:r w:rsidR="009D582A" w:rsidRPr="00F53EA0">
        <w:t xml:space="preserve">, OIB: </w:t>
      </w:r>
      <w:r w:rsidR="00F53EA0" w:rsidRPr="00F53EA0">
        <w:t>44460492660</w:t>
      </w:r>
      <w:r w:rsidR="00D2533C" w:rsidRPr="00F53EA0">
        <w:t>, MBS:</w:t>
      </w:r>
      <w:r w:rsidR="007F6C17" w:rsidRPr="00F53EA0">
        <w:t xml:space="preserve"> </w:t>
      </w:r>
      <w:r w:rsidR="00F53EA0" w:rsidRPr="00F53EA0">
        <w:t>040346008</w:t>
      </w:r>
      <w:r w:rsidR="007F6C17" w:rsidRPr="007F6C17">
        <w:t xml:space="preserve">, </w:t>
      </w:r>
      <w:r w:rsidRPr="000100A3">
        <w:t xml:space="preserve"> dana </w:t>
      </w:r>
      <w:r w:rsidR="004B07CD">
        <w:t>29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F53EA0" w:rsidRPr="00F53EA0">
        <w:t>SARAS društvo s ograničenom odgovornošću za ugostiteljstvo  Ičići (Grad Opatija), Poljanska cesta 55/e, OIB: 44460492660, MBS: 040346008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F53EA0">
        <w:t xml:space="preserve">Naređuje se osobi ovlaštenoj za zastupanje dužnika </w:t>
      </w:r>
      <w:r w:rsidR="00F53EA0" w:rsidRPr="00F53EA0">
        <w:t>IVAN STANIŠIĆ, OIB: 34264772846, Opatija, RADNIČKA ULICA 7</w:t>
      </w:r>
      <w:r w:rsidR="008C5374" w:rsidRPr="00F53EA0">
        <w:t xml:space="preserve"> </w:t>
      </w:r>
      <w:r w:rsidRPr="00F53EA0">
        <w:t xml:space="preserve">u roku od osam dana preda sudu pisano izviješće o </w:t>
      </w:r>
      <w:r w:rsidRPr="008C5374">
        <w:t xml:space="preserve">financijsko – 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465606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4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F53EA0">
        <w:rPr>
          <w:bCs/>
        </w:rPr>
        <w:t>10</w:t>
      </w:r>
      <w:r w:rsidR="00F73CF1">
        <w:rPr>
          <w:bCs/>
        </w:rPr>
        <w:t>,</w:t>
      </w:r>
      <w:r w:rsidR="00F53EA0">
        <w:rPr>
          <w:bCs/>
        </w:rPr>
        <w:t>0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122CD3">
        <w:t>8</w:t>
      </w:r>
      <w:r w:rsidR="008C5374">
        <w:t>. studenoga</w:t>
      </w:r>
      <w:r w:rsidR="008779A7">
        <w:t xml:space="preserve"> 2016</w:t>
      </w:r>
      <w:r>
        <w:t xml:space="preserve">. godine podnijela ovome sudu prijedlog za otvaranje stečajnog postupka nad dužnikom </w:t>
      </w:r>
      <w:r w:rsidR="00F53EA0" w:rsidRPr="00F53EA0">
        <w:t>SARAS društvo s ograničenom odgovornošću za ugostiteljstvo  Ičići (Grad Opatija), Poljanska cesta 55/e, OIB: 44460492660, MBS: 040346008</w:t>
      </w:r>
      <w:r w:rsidR="00F53EA0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122CD3">
        <w:t>3</w:t>
      </w:r>
      <w:r w:rsidR="00572A9F">
        <w:t>. studenoga</w:t>
      </w:r>
      <w:r w:rsidR="008779A7">
        <w:t xml:space="preserve"> 2016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122CD3">
        <w:t>74.233,42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F73CF1">
        <w:t>jednog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4B07CD">
        <w:t>29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122CD3">
        <w:t>Erste &amp; Steiermaerkische B</w:t>
      </w:r>
      <w:r w:rsidR="00572A9F">
        <w:t>a</w:t>
      </w:r>
      <w:r w:rsidR="00122CD3">
        <w:t>nk</w:t>
      </w:r>
      <w:r w:rsidR="00572A9F">
        <w:t xml:space="preserve"> </w:t>
      </w:r>
      <w:r w:rsidR="003C3E59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4B07CD">
        <w:t>29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CB1" w:rsidP="0005272A" w:rsidR="00612CB1">
      <w:r>
        <w:separator/>
      </w:r>
    </w:p>
  </w:endnote>
  <w:endnote w:id="0" w:type="continuationSeparator">
    <w:p w:rsidRDefault="00612CB1" w:rsidP="0005272A" w:rsidR="00612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CD3" w:rsidR="00122CD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DB8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CD3" w:rsidR="00122C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CB1" w:rsidP="0005272A" w:rsidR="00612CB1">
      <w:r>
        <w:separator/>
      </w:r>
    </w:p>
  </w:footnote>
  <w:footnote w:id="0" w:type="continuationSeparator">
    <w:p w:rsidRDefault="00612CB1" w:rsidP="0005272A" w:rsidR="00612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CD3" w:rsidR="00122C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779A7">
      <w:t>1</w:t>
    </w:r>
    <w:r w:rsidR="008C5374">
      <w:t>5</w:t>
    </w:r>
    <w:r w:rsidR="00122CD3">
      <w:t>21</w:t>
    </w:r>
    <w:r w:rsidR="008779A7">
      <w:t>/2016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CD3" w:rsidR="00122C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22CD3"/>
    <w:rsid w:val="002321CC"/>
    <w:rsid w:val="00267BBB"/>
    <w:rsid w:val="002778C0"/>
    <w:rsid w:val="002A1386"/>
    <w:rsid w:val="002E69F9"/>
    <w:rsid w:val="002F32C5"/>
    <w:rsid w:val="003541B1"/>
    <w:rsid w:val="003565B0"/>
    <w:rsid w:val="003C3E59"/>
    <w:rsid w:val="00435308"/>
    <w:rsid w:val="00465606"/>
    <w:rsid w:val="004B07CD"/>
    <w:rsid w:val="004F6C16"/>
    <w:rsid w:val="00520689"/>
    <w:rsid w:val="00572A9F"/>
    <w:rsid w:val="00612CB1"/>
    <w:rsid w:val="00627E0F"/>
    <w:rsid w:val="00656565"/>
    <w:rsid w:val="00673040"/>
    <w:rsid w:val="006F39A2"/>
    <w:rsid w:val="0076139A"/>
    <w:rsid w:val="007B6D04"/>
    <w:rsid w:val="007D60F7"/>
    <w:rsid w:val="007F6C17"/>
    <w:rsid w:val="00836506"/>
    <w:rsid w:val="008779A7"/>
    <w:rsid w:val="008C5374"/>
    <w:rsid w:val="00942A0F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B2DB8"/>
    <w:rsid w:val="00CC147A"/>
    <w:rsid w:val="00D2533C"/>
    <w:rsid w:val="00D634BB"/>
    <w:rsid w:val="00D67E91"/>
    <w:rsid w:val="00DB2BAB"/>
    <w:rsid w:val="00E518D1"/>
    <w:rsid w:val="00EB20F1"/>
    <w:rsid w:val="00ED0D53"/>
    <w:rsid w:val="00EE30C3"/>
    <w:rsid w:val="00F53EA0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DB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DB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DB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DB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DB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DB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DB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DB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272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6541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7352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392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77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2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34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80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15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3506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St-1521/2016</izvorni_sadrzaj>
    <derivirana_varijabla naziv="DomainObject.Predmet.OznakaBroj_1">St-1521/2016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SARAS d.o.o.</izvorni_sadrzaj>
    <derivirana_varijabla naziv="DomainObject.Predmet.ProtustrankaFormated_1">  SARAS d.o.o.</derivirana_varijabla>
  </DomainObject.Predmet.ProtustrankaFormated>
  <DomainObject.Predmet.ProtustrankaFormatedOIB>
    <izvorni_sadrzaj>  SARAS d.o.o., OIB 44460492660</izvorni_sadrzaj>
    <derivirana_varijabla naziv="DomainObject.Predmet.ProtustrankaFormatedOIB_1">  SARAS d.o.o., OIB 44460492660</derivirana_varijabla>
  </DomainObject.Predmet.ProtustrankaFormatedOIB>
  <DomainObject.Predmet.ProtustrankaFormatedWithAdress>
    <izvorni_sadrzaj> SARAS d.o.o., Poljanska 55e, 51414 Ičići</izvorni_sadrzaj>
    <derivirana_varijabla naziv="DomainObject.Predmet.ProtustrankaFormatedWithAdress_1"> SARAS d.o.o., Poljanska 55e, 51414 Ičići</derivirana_varijabla>
  </DomainObject.Predmet.ProtustrankaFormatedWithAdress>
  <DomainObject.Predmet.ProtustrankaFormatedWithAdressOIB>
    <izvorni_sadrzaj> SARAS d.o.o., OIB 44460492660, Poljanska 55e, 51414 Ičići</izvorni_sadrzaj>
    <derivirana_varijabla naziv="DomainObject.Predmet.ProtustrankaFormatedWithAdressOIB_1"> SARAS d.o.o., OIB 44460492660, Poljanska 55e, 51414 Ičići</derivirana_varijabla>
  </DomainObject.Predmet.ProtustrankaFormatedWithAdressOIB>
  <DomainObject.Predmet.ProtustrankaWithAdress>
    <izvorni_sadrzaj>SARAS d.o.o. Poljanska 55e, 51414 Ičići</izvorni_sadrzaj>
    <derivirana_varijabla naziv="DomainObject.Predmet.ProtustrankaWithAdress_1">SARAS d.o.o. Poljanska 55e, 51414 Ičići</derivirana_varijabla>
  </DomainObject.Predmet.ProtustrankaWithAdress>
  <DomainObject.Predmet.ProtustrankaWithAdressOIB>
    <izvorni_sadrzaj>SARAS d.o.o., OIB 44460492660, Poljanska 55e, 51414 Ičići</izvorni_sadrzaj>
    <derivirana_varijabla naziv="DomainObject.Predmet.ProtustrankaWithAdressOIB_1">SARAS d.o.o., OIB 44460492660, Poljanska 55e, 51414 Ičići</derivirana_varijabla>
  </DomainObject.Predmet.ProtustrankaWithAdressOIB>
  <DomainObject.Predmet.ProtustrankaNazivFormated>
    <izvorni_sadrzaj>SARAS d.o.o.</izvorni_sadrzaj>
    <derivirana_varijabla naziv="DomainObject.Predmet.ProtustrankaNazivFormated_1">SARAS d.o.o.</derivirana_varijabla>
  </DomainObject.Predmet.ProtustrankaNazivFormated>
  <DomainObject.Predmet.ProtustrankaNazivFormatedOIB>
    <izvorni_sadrzaj>SARAS d.o.o., OIB 44460492660</izvorni_sadrzaj>
    <derivirana_varijabla naziv="DomainObject.Predmet.ProtustrankaNazivFormatedOIB_1">SARAS d.o.o., OIB 44460492660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SARAS d.o.o.</item>
    </izvorni_sadrzaj>
    <derivirana_varijabla naziv="DomainObject.Predmet.ProtuStrankaListFormated_1">
      <item>SARAS d.o.o.</item>
    </derivirana_varijabla>
  </DomainObject.Predmet.ProtuStrankaListFormated>
  <DomainObject.Predmet.ProtuStrankaListFormatedOIB>
    <izvorni_sadrzaj>
      <item>SARAS d.o.o., OIB 44460492660</item>
    </izvorni_sadrzaj>
    <derivirana_varijabla naziv="DomainObject.Predmet.ProtuStrankaListFormatedOIB_1">
      <item>SARAS d.o.o., OIB 44460492660</item>
    </derivirana_varijabla>
  </DomainObject.Predmet.ProtuStrankaListFormatedOIB>
  <DomainObject.Predmet.ProtuStrankaListFormatedWithAdress>
    <izvorni_sadrzaj>
      <item>SARAS d.o.o., Poljanska 55e, 51414 Ičići</item>
    </izvorni_sadrzaj>
    <derivirana_varijabla naziv="DomainObject.Predmet.ProtuStrankaListFormatedWithAdress_1">
      <item>SARAS d.o.o., Poljanska 55e, 51414 Ičići</item>
    </derivirana_varijabla>
  </DomainObject.Predmet.ProtuStrankaListFormatedWithAdress>
  <DomainObject.Predmet.ProtuStrankaListFormatedWithAdressOIB>
    <izvorni_sadrzaj>
      <item>SARAS d.o.o., OIB 44460492660, Poljanska 55e, 51414 Ičići</item>
    </izvorni_sadrzaj>
    <derivirana_varijabla naziv="DomainObject.Predmet.ProtuStrankaListFormatedWithAdressOIB_1">
      <item>SARAS d.o.o., OIB 44460492660, Poljanska 55e, 51414 Ičići</item>
    </derivirana_varijabla>
  </DomainObject.Predmet.ProtuStrankaListFormatedWithAdressOIB>
  <DomainObject.Predmet.ProtuStrankaListNazivFormated>
    <izvorni_sadrzaj>
      <item>SARAS d.o.o.</item>
    </izvorni_sadrzaj>
    <derivirana_varijabla naziv="DomainObject.Predmet.ProtuStrankaListNazivFormated_1">
      <item>SARAS d.o.o.</item>
    </derivirana_varijabla>
  </DomainObject.Predmet.ProtuStrankaListNazivFormated>
  <DomainObject.Predmet.ProtuStrankaListNazivFormatedOIB>
    <izvorni_sadrzaj>
      <item>SARAS d.o.o., OIB 44460492660</item>
    </izvorni_sadrzaj>
    <derivirana_varijabla naziv="DomainObject.Predmet.ProtuStrankaListNazivFormatedOIB_1">
      <item>SARAS d.o.o., OIB 44460492660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SARAS d.o.o.</izvorni_sadrzaj>
    <derivirana_varijabla naziv="DomainObject.Predmet.ProtustrankaIDrugi_1">SARAS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SARAS d.o.o., OIB 44460492660, Poljanska 55e, 51414 Ičići</izvorni_sadrzaj>
    <derivirana_varijabla naziv="DomainObject.Predmet.ProtustrankaIDrugiAdressOIB_1">SARAS d.o.o., OIB 44460492660, Poljanska 55e,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SARAS d.o.o.</item>
    </izvorni_sadrzaj>
    <derivirana_varijabla naziv="DomainObject.Predmet.SudioniciListNaziv_1">
      <item>FINA  Rijeka</item>
      <item>SARAS d.o.o.</item>
    </derivirana_varijabla>
  </DomainObject.Predmet.SudioniciListNaziv>
  <DomainObject.Predmet.SudioniciListAdressOIB>
    <izvorni_sadrzaj>
      <item>FINA  Rijeka, OIB 85821130368, Frana Kurelca 8,51000 Rijeka</item>
      <item>SARAS d.o.o., OIB 44460492660, Poljanska 55e,51414 Ičići</item>
    </izvorni_sadrzaj>
    <derivirana_varijabla naziv="DomainObject.Predmet.SudioniciListAdressOIB_1">
      <item>FINA  Rijeka, OIB 85821130368, Frana Kurelca 8,51000 Rijeka</item>
      <item>SARAS d.o.o., OIB 44460492660, Poljanska 55e,51414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44460492660</item>
    </izvorni_sadrzaj>
    <derivirana_varijabla naziv="DomainObject.Predmet.SudioniciListNazivOIB_1">
      <item>, OIB 85821130368</item>
      <item>, OIB 44460492660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3B10D-8E61-4E2A-961E-D93E1C37A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4214</properties:Characters>
  <properties:Lines>115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2017-05-29T12:51:00Z</dcterms:created>
  <dc:creator>Vera Jelenović</dc:creator>
  <cp:lastModifiedBy>Danijela Fumić</cp:lastModifiedBy>
  <cp:lastPrinted>2017-05-29T12:51:00Z</cp:lastPrinted>
  <dcterms:modified xmlns:xsi="http://www.w3.org/2001/XMLSchema-instance" xsi:type="dcterms:W3CDTF">2017-05-29T12:52:00Z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