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6ed2" w14:paraId="f406ed2" w:rsidRDefault="0076317B" w:rsidP="00A27295" w:rsidR="004B741D">
      <w:pPr>
        <w:jc w:val="right"/>
        <w15:collapsed w:val="false"/>
      </w:pPr>
      <w:bookmarkStart w:name="_GoBack" w:id="0"/>
      <w:bookmarkEnd w:id="0"/>
      <w:r>
        <w:t xml:space="preserve">4 </w:t>
      </w:r>
      <w:r w:rsidR="00DD2365">
        <w:t>St-</w:t>
      </w:r>
      <w:r>
        <w:t>124</w:t>
      </w:r>
      <w:r w:rsidR="00E677BE">
        <w:t>5</w:t>
      </w:r>
      <w:r>
        <w:t xml:space="preserve">/17-3 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76317B" w:rsidR="00857D02">
      <w:pPr>
        <w:ind w:hanging="720" w:left="360"/>
      </w:pPr>
      <w:r w:rsidRPr="00B82754">
        <w:rPr>
          <w:sz w:val="22"/>
          <w:szCs w:val="22"/>
        </w:rPr>
        <w:t xml:space="preserve">   </w:t>
      </w:r>
    </w:p>
    <w:p w:rsidRDefault="00451DD6" w:rsidP="00960C63" w:rsidR="00451DD6" w:rsidRPr="006431A9">
      <w:pPr>
        <w:jc w:val="center"/>
      </w:pPr>
      <w:r w:rsidRPr="006431A9">
        <w:t>R E P U B L I K A  H R V A T S K A</w:t>
      </w:r>
    </w:p>
    <w:p w:rsidRDefault="00451DD6" w:rsidP="00451DD6" w:rsidR="00451DD6" w:rsidRPr="006431A9">
      <w:pPr>
        <w:jc w:val="center"/>
      </w:pPr>
    </w:p>
    <w:p w:rsidRDefault="005E5D90" w:rsidP="0001202A" w:rsidR="004B741D" w:rsidRPr="006431A9">
      <w:pPr>
        <w:jc w:val="center"/>
      </w:pPr>
      <w:r w:rsidRPr="006431A9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76317B" w:rsidR="0076317B">
      <w:pPr>
        <w:jc w:val="both"/>
      </w:pPr>
      <w:r>
        <w:tab/>
      </w:r>
      <w:r w:rsidR="0076317B">
        <w:t xml:space="preserve">TRGOVAČKI SUD U OSIJEKU, po sucu Dubravki Kuveždić </w:t>
      </w:r>
      <w:r w:rsidR="0076317B" w:rsidRPr="00EC103F">
        <w:t>u stečajnom predmetu predlagatelja</w:t>
      </w:r>
      <w:r w:rsidR="0076317B">
        <w:t xml:space="preserve"> </w:t>
      </w:r>
      <w:r w:rsidR="0076317B" w:rsidRPr="0099715B">
        <w:t xml:space="preserve">FINA RC </w:t>
      </w:r>
      <w:r w:rsidR="0076317B">
        <w:t>Zagreb</w:t>
      </w:r>
      <w:r w:rsidR="0076317B" w:rsidRPr="0099715B">
        <w:t xml:space="preserve"> Podružnica </w:t>
      </w:r>
      <w:r w:rsidR="0076317B">
        <w:t>Zagreb</w:t>
      </w:r>
      <w:r w:rsidR="00787EA4">
        <w:t>, Trg svibanjskih žrtava 1995. br. 1</w:t>
      </w:r>
      <w:r w:rsidR="00B1038D">
        <w:t xml:space="preserve"> povodom prijedloga</w:t>
      </w:r>
      <w:r w:rsidR="00787EA4">
        <w:t xml:space="preserve"> </w:t>
      </w:r>
      <w:r w:rsidR="0076317B" w:rsidRPr="0099715B">
        <w:t xml:space="preserve">za otvaranje stečajnog postupka nad dužnikom </w:t>
      </w:r>
      <w:r w:rsidR="00E677BE">
        <w:t>IPA AUTO j.d.o.o. za trgovinu i usluge Zagreb, Nova cesta 36/A, OIB 46426818149, MBS 080973769, d</w:t>
      </w:r>
      <w:r w:rsidR="0076317B">
        <w:t xml:space="preserve">ana 30. kolovoza 2017., 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6431A9">
      <w:pPr>
        <w:jc w:val="center"/>
      </w:pPr>
      <w:r w:rsidRPr="006431A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E73845" w:rsidR="00E73845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76317B">
        <w:t xml:space="preserve"> </w:t>
      </w:r>
      <w:r w:rsidR="00787EA4">
        <w:t xml:space="preserve">Ivan </w:t>
      </w:r>
      <w:proofErr w:type="spellStart"/>
      <w:r w:rsidR="00787EA4">
        <w:t>Puljek</w:t>
      </w:r>
      <w:proofErr w:type="spellEnd"/>
      <w:r w:rsidR="00787EA4">
        <w:t xml:space="preserve"> iz Krapine, Vladimira Nazora 18, OIB 43540769429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76317B">
        <w:rPr>
          <w:b/>
        </w:rPr>
        <w:t>1.000,00 kn</w:t>
      </w:r>
      <w:r w:rsidR="002A6867">
        <w:t xml:space="preserve"> </w:t>
      </w:r>
      <w:r w:rsidR="00CB198E">
        <w:t xml:space="preserve">na ime </w:t>
      </w:r>
      <w:r w:rsidR="002A6867">
        <w:t xml:space="preserve">predujma za namirenje troškova stečajnog postupka u </w:t>
      </w:r>
      <w:r w:rsidR="002A6867" w:rsidRPr="00835E77"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5E77"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9D3345">
        <w:t xml:space="preserve">IPA AUTO j.d.o.o. za trgovinu i usluge Zagreb, Nova cesta 36/A, OIB 46426818149, MBS 080973769 </w:t>
      </w:r>
      <w:r w:rsidR="00E73845">
        <w:t xml:space="preserve">te dodatni iznos predujma od </w:t>
      </w:r>
      <w:r w:rsidR="00E73845">
        <w:rPr>
          <w:b/>
        </w:rPr>
        <w:t>1</w:t>
      </w:r>
      <w:r w:rsidR="00787EA4">
        <w:rPr>
          <w:b/>
        </w:rPr>
        <w:t>.292,</w:t>
      </w:r>
      <w:r w:rsidR="00E73845" w:rsidRPr="00A80863">
        <w:rPr>
          <w:b/>
        </w:rPr>
        <w:t>00</w:t>
      </w:r>
      <w:r w:rsidR="00E73845">
        <w:t xml:space="preserve"> kn na račun Trgovačkog suda u Osijeku broj </w:t>
      </w:r>
      <w:r w:rsidR="00E73845" w:rsidRPr="00A52E85">
        <w:t>HR31 2390 0011 3000 0020 0 model HR05 272-</w:t>
      </w:r>
      <w:r w:rsidR="009D3345">
        <w:t xml:space="preserve">1245-17 </w:t>
      </w:r>
      <w:r w:rsidR="00E73845">
        <w:t>(</w:t>
      </w:r>
      <w:r w:rsidR="00A903EB">
        <w:t>članak 113. stav 1. Stečajnog zakona – NN 71/15 u vezi s člankom 114. stav 1. SZ)</w:t>
      </w:r>
      <w:r w:rsidR="00E73845">
        <w:t>.</w:t>
      </w:r>
    </w:p>
    <w:p w:rsidRDefault="002A6867" w:rsidP="009D3345" w:rsidR="002A6867">
      <w:pPr>
        <w:pStyle w:val="Odlomakpopisa"/>
        <w:ind w:left="1068"/>
        <w:jc w:val="both"/>
      </w:pPr>
    </w:p>
    <w:p w:rsidRDefault="009D3345" w:rsidP="009D3345" w:rsidR="00A55821">
      <w:pPr>
        <w:pStyle w:val="Odlomakpopisa"/>
        <w:ind w:firstLine="708" w:left="0"/>
        <w:jc w:val="both"/>
      </w:pPr>
      <w:r>
        <w:t xml:space="preserve">2. </w:t>
      </w:r>
      <w:r w:rsidR="00835E77">
        <w:t>Ako</w:t>
      </w:r>
      <w:r w:rsidR="00A55821">
        <w:t xml:space="preserve">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6431A9" w:rsidRPr="00835E77">
        <w:t>ne postupi po pozivu suda</w:t>
      </w:r>
      <w:r w:rsidR="00A55821">
        <w:t xml:space="preserve"> iz točke </w:t>
      </w:r>
      <w:r w:rsidR="00835E77">
        <w:t>1.</w:t>
      </w:r>
      <w:r w:rsidR="00A55821">
        <w:t xml:space="preserve"> ovoga zaključka u propisanom roku na odgovarajući način primijenit će se pravila o prisilnoj naplati novčane kazne u parničnom postupku (čl</w:t>
      </w:r>
      <w:r>
        <w:t>anak</w:t>
      </w:r>
      <w:r w:rsidR="00A55821">
        <w:t xml:space="preserve"> 113</w:t>
      </w:r>
      <w:r w:rsidR="00A903EB">
        <w:t>.</w:t>
      </w:r>
      <w:r w:rsidR="00A55821">
        <w:t xml:space="preserve"> st</w:t>
      </w:r>
      <w:r>
        <w:t>av</w:t>
      </w:r>
      <w:r w:rsidR="00A55821">
        <w:t xml:space="preserve"> 2</w:t>
      </w:r>
      <w:r>
        <w:t>.</w:t>
      </w:r>
      <w:r w:rsidR="00A55821">
        <w:t xml:space="preserve"> S</w:t>
      </w:r>
      <w:r w:rsidR="00CB198E">
        <w:t>Z-a</w:t>
      </w:r>
      <w:r w:rsidR="00A55821">
        <w:t>).</w:t>
      </w:r>
    </w:p>
    <w:p w:rsidRDefault="00A55821" w:rsidP="00A55821" w:rsidR="00A55821">
      <w:pPr>
        <w:ind w:firstLine="720"/>
        <w:jc w:val="both"/>
      </w:pPr>
    </w:p>
    <w:p w:rsidRDefault="00CB198E" w:rsidP="00A55821" w:rsidR="00CB198E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B198E">
        <w:t xml:space="preserve">30. kolovoza 2017.     </w:t>
      </w:r>
    </w:p>
    <w:p w:rsidRDefault="00960C63" w:rsidP="00960C63" w:rsidR="00E9392A">
      <w:pPr>
        <w:pStyle w:val="Tijeloteksta"/>
        <w:jc w:val="left"/>
      </w:pPr>
      <w:r>
        <w:t xml:space="preserve">                                                                             </w:t>
      </w: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</w:t>
      </w:r>
      <w:r w:rsidR="00AD1D83">
        <w:t xml:space="preserve">            </w:t>
      </w:r>
      <w:r>
        <w:t xml:space="preserve">   S</w:t>
      </w:r>
      <w:r w:rsidR="00AD1D83">
        <w:t xml:space="preserve"> U D A C:            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</w:t>
      </w:r>
      <w:r w:rsidR="00AD1D83">
        <w:t xml:space="preserve">Dubravka Kuveždić, v.r. </w:t>
      </w:r>
    </w:p>
    <w:p w:rsidRDefault="00A55821" w:rsidP="00A55821" w:rsidR="00A55821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  <w:r w:rsidR="00AD1D83">
        <w:t>o</w:t>
      </w:r>
      <w:r w:rsidRPr="00F92416">
        <w:t>vlašteni službenik:</w:t>
      </w:r>
    </w:p>
    <w:p w:rsidRDefault="00A55821" w:rsidP="00960C63" w:rsidR="00451DD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12208">
        <w:t xml:space="preserve">           </w:t>
      </w:r>
      <w:r>
        <w:t xml:space="preserve">       </w:t>
      </w:r>
      <w:r w:rsidRPr="00F92416">
        <w:t>D</w:t>
      </w:r>
      <w:r w:rsidR="00AD1D83">
        <w:t xml:space="preserve">arija Miličević  </w:t>
      </w:r>
      <w:r w:rsidR="00960C63">
        <w:t xml:space="preserve">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  </w:t>
      </w:r>
      <w:r w:rsidR="00960C63">
        <w:tab/>
        <w:t xml:space="preserve">                                                </w:t>
      </w:r>
    </w:p>
    <w:sectPr w:rsidSect="00C12208" w:rsidR="00451DD6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C6F" w:rsidR="00263C6F">
      <w:r>
        <w:separator/>
      </w:r>
    </w:p>
  </w:endnote>
  <w:endnote w:id="0" w:type="continuationSeparator">
    <w:p w:rsidRDefault="00263C6F" w:rsidR="00263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C6F" w:rsidR="00263C6F">
      <w:r>
        <w:separator/>
      </w:r>
    </w:p>
  </w:footnote>
  <w:footnote w:id="0" w:type="continuationSeparator">
    <w:p w:rsidRDefault="00263C6F" w:rsidR="00263C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E9A6B14"/>
    <w:multiLevelType w:val="hybridMultilevel"/>
    <w:tmpl w:val="5B6EF2DE"/>
    <w:lvl w:tplc="CB98FC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1BB5"/>
    <w:rsid w:val="002142C7"/>
    <w:rsid w:val="0021564C"/>
    <w:rsid w:val="00215870"/>
    <w:rsid w:val="00223C8E"/>
    <w:rsid w:val="00252C63"/>
    <w:rsid w:val="00255E1A"/>
    <w:rsid w:val="00263C6F"/>
    <w:rsid w:val="00291B9C"/>
    <w:rsid w:val="002A6867"/>
    <w:rsid w:val="002C6560"/>
    <w:rsid w:val="002F4712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431A9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6317B"/>
    <w:rsid w:val="00770E51"/>
    <w:rsid w:val="00781694"/>
    <w:rsid w:val="00786F1E"/>
    <w:rsid w:val="00787EA4"/>
    <w:rsid w:val="00795D52"/>
    <w:rsid w:val="007A7E59"/>
    <w:rsid w:val="007B663B"/>
    <w:rsid w:val="007C1241"/>
    <w:rsid w:val="007C3FEE"/>
    <w:rsid w:val="0080666F"/>
    <w:rsid w:val="00835E77"/>
    <w:rsid w:val="00845400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D3345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03EB"/>
    <w:rsid w:val="00A91ED3"/>
    <w:rsid w:val="00A96A2B"/>
    <w:rsid w:val="00AB56F9"/>
    <w:rsid w:val="00AD1D83"/>
    <w:rsid w:val="00AD24AA"/>
    <w:rsid w:val="00AD76C3"/>
    <w:rsid w:val="00B1038D"/>
    <w:rsid w:val="00B11D59"/>
    <w:rsid w:val="00B34603"/>
    <w:rsid w:val="00B41F79"/>
    <w:rsid w:val="00B923EB"/>
    <w:rsid w:val="00BC33DE"/>
    <w:rsid w:val="00BF7940"/>
    <w:rsid w:val="00C12208"/>
    <w:rsid w:val="00C15361"/>
    <w:rsid w:val="00C26291"/>
    <w:rsid w:val="00C3548B"/>
    <w:rsid w:val="00C9197B"/>
    <w:rsid w:val="00CA1164"/>
    <w:rsid w:val="00CA5EA9"/>
    <w:rsid w:val="00CB0F92"/>
    <w:rsid w:val="00CB198E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677BE"/>
    <w:rsid w:val="00E73845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06F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7631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St-1245/2017</izvorni_sadrzaj>
    <derivirana_varijabla naziv="DomainObject.Predmet.OznakaBroj_1">St-1245/2017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IPA AUTO j.d.o.o. za trgovinu i usluge</izvorni_sadrzaj>
    <derivirana_varijabla naziv="DomainObject.Predmet.ProtustrankaFormated_1">  IPA AUTO j.d.o.o. za trgovinu i usluge</derivirana_varijabla>
  </DomainObject.Predmet.ProtustrankaFormated>
  <DomainObject.Predmet.ProtustrankaFormatedOIB>
    <izvorni_sadrzaj>  IPA AUTO j.d.o.o. za trgovinu i usluge, OIB 46426818149</izvorni_sadrzaj>
    <derivirana_varijabla naziv="DomainObject.Predmet.ProtustrankaFormatedOIB_1">  IPA AUTO j.d.o.o. za trgovinu i usluge, OIB 46426818149</derivirana_varijabla>
  </DomainObject.Predmet.ProtustrankaFormatedOIB>
  <DomainObject.Predmet.ProtustrankaFormatedWithAdress>
    <izvorni_sadrzaj> IPA AUTO j.d.o.o. za trgovinu i usluge, Nova cesta 36A, 10000 Zagreb</izvorni_sadrzaj>
    <derivirana_varijabla naziv="DomainObject.Predmet.ProtustrankaFormatedWithAdress_1"> IPA AUTO j.d.o.o. za trgovinu i usluge, Nova cesta 36A, 10000 Zagreb</derivirana_varijabla>
  </DomainObject.Predmet.ProtustrankaFormatedWithAdress>
  <DomainObject.Predmet.ProtustrankaFormatedWithAdressOIB>
    <izvorni_sadrzaj> IPA AUTO j.d.o.o. za trgovinu i usluge, OIB 46426818149, Nova cesta 36A, 10000 Zagreb</izvorni_sadrzaj>
    <derivirana_varijabla naziv="DomainObject.Predmet.ProtustrankaFormatedWithAdressOIB_1"> IPA AUTO j.d.o.o. za trgovinu i usluge, OIB 46426818149, Nova cesta 36A, 10000 Zagreb</derivirana_varijabla>
  </DomainObject.Predmet.ProtustrankaFormatedWithAdressOIB>
  <DomainObject.Predmet.ProtustrankaWithAdress>
    <izvorni_sadrzaj>IPA AUTO j.d.o.o. za trgovinu i usluge Nova cesta 36A, 10000 Zagreb</izvorni_sadrzaj>
    <derivirana_varijabla naziv="DomainObject.Predmet.ProtustrankaWithAdress_1">IPA AUTO j.d.o.o. za trgovinu i usluge Nova cesta 36A, 10000 Zagreb</derivirana_varijabla>
  </DomainObject.Predmet.ProtustrankaWithAdress>
  <DomainObject.Predmet.ProtustrankaWithAdressOIB>
    <izvorni_sadrzaj>IPA AUTO j.d.o.o. za trgovinu i usluge, OIB 46426818149, Nova cesta 36A, 10000 Zagreb</izvorni_sadrzaj>
    <derivirana_varijabla naziv="DomainObject.Predmet.ProtustrankaWithAdressOIB_1">IPA AUTO j.d.o.o. za trgovinu i usluge, OIB 46426818149, Nova cesta 36A, 10000 Zagreb</derivirana_varijabla>
  </DomainObject.Predmet.ProtustrankaWithAdressOIB>
  <DomainObject.Predmet.ProtustrankaNazivFormated>
    <izvorni_sadrzaj>IPA AUTO j.d.o.o. za trgovinu i usluge</izvorni_sadrzaj>
    <derivirana_varijabla naziv="DomainObject.Predmet.ProtustrankaNazivFormated_1">IPA AUTO j.d.o.o. za trgovinu i usluge</derivirana_varijabla>
  </DomainObject.Predmet.ProtustrankaNazivFormated>
  <DomainObject.Predmet.ProtustrankaNazivFormatedOIB>
    <izvorni_sadrzaj>IPA AUTO j.d.o.o. za trgovinu i usluge, OIB 46426818149</izvorni_sadrzaj>
    <derivirana_varijabla naziv="DomainObject.Predmet.ProtustrankaNazivFormatedOIB_1">IPA AUTO j.d.o.o. za trgovinu i usluge, OIB 46426818149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 AUTO j.d.o.o. za trgovinu i usluge</item>
    </izvorni_sadrzaj>
    <derivirana_varijabla naziv="DomainObject.Predmet.ProtuStrankaListFormated_1">
      <item>IPA AUTO j.d.o.o. za trgovinu i usluge</item>
    </derivirana_varijabla>
  </DomainObject.Predmet.ProtuStrankaListFormated>
  <DomainObject.Predmet.ProtuStrankaListFormatedOIB>
    <izvorni_sadrzaj>
      <item>IPA AUTO j.d.o.o. za trgovinu i usluge, OIB 46426818149</item>
    </izvorni_sadrzaj>
    <derivirana_varijabla naziv="DomainObject.Predmet.ProtuStrankaListFormatedOIB_1">
      <item>IPA AUTO j.d.o.o. za trgovinu i usluge, OIB 46426818149</item>
    </derivirana_varijabla>
  </DomainObject.Predmet.ProtuStrankaListFormatedOIB>
  <DomainObject.Predmet.ProtuStrankaListFormatedWithAdress>
    <izvorni_sadrzaj>
      <item>IPA AUTO j.d.o.o. za trgovinu i usluge, Nova cesta 36A, 10000 Zagreb</item>
    </izvorni_sadrzaj>
    <derivirana_varijabla naziv="DomainObject.Predmet.ProtuStrankaListFormatedWithAdress_1">
      <item>IPA AUTO j.d.o.o. za trgovinu i usluge, Nova cesta 36A, 10000 Zagreb</item>
    </derivirana_varijabla>
  </DomainObject.Predmet.ProtuStrankaListFormatedWithAdress>
  <DomainObject.Predmet.ProtuStrankaListFormatedWithAdressOIB>
    <izvorni_sadrzaj>
      <item>IPA AUTO j.d.o.o. za trgovinu i usluge, OIB 46426818149, Nova cesta 36A, 10000 Zagreb</item>
    </izvorni_sadrzaj>
    <derivirana_varijabla naziv="DomainObject.Predmet.ProtuStrankaListFormatedWithAdressOIB_1">
      <item>IPA AUTO j.d.o.o. za trgovinu i usluge, OIB 46426818149, Nova cesta 36A, 10000 Zagreb</item>
    </derivirana_varijabla>
  </DomainObject.Predmet.ProtuStrankaListFormatedWithAdressOIB>
  <DomainObject.Predmet.ProtuStrankaListNazivFormated>
    <izvorni_sadrzaj>
      <item>IPA AUTO j.d.o.o. za trgovinu i usluge</item>
    </izvorni_sadrzaj>
    <derivirana_varijabla naziv="DomainObject.Predmet.ProtuStrankaListNazivFormated_1">
      <item>IPA AUTO j.d.o.o. za trgovinu i usluge</item>
    </derivirana_varijabla>
  </DomainObject.Predmet.ProtuStrankaListNazivFormated>
  <DomainObject.Predmet.ProtuStrankaListNazivFormatedOIB>
    <izvorni_sadrzaj>
      <item>IPA AUTO j.d.o.o. za trgovinu i usluge, OIB 46426818149</item>
    </izvorni_sadrzaj>
    <derivirana_varijabla naziv="DomainObject.Predmet.ProtuStrankaListNazivFormatedOIB_1">
      <item>IPA AUTO j.d.o.o. za trgovinu i usluge, OIB 46426818149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 AUTO j.d.o.o. za trgovinu i usluge</izvorni_sadrzaj>
    <derivirana_varijabla naziv="DomainObject.Predmet.ProtustrankaIDrugi_1">IPA AUTO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 AUTO j.d.o.o. za trgovinu i usluge, OIB 46426818149, Nova cesta 36A, 10000 Zagreb</izvorni_sadrzaj>
    <derivirana_varijabla naziv="DomainObject.Predmet.ProtustrankaIDrugiAdressOIB_1">IPA AUTO j.d.o.o. za trgovinu i usluge, OIB 46426818149, Nova cesta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IPA AUTO j.d.o.o. za trgovinu i usluge</item>
      <item>FINA Regionalni centar Zagreb</item>
    </izvorni_sadrzaj>
    <derivirana_varijabla naziv="DomainObject.Predmet.SudioniciListNaziv_1">
      <item>IPA AUTO j.d.o.o. za trgovinu i usluge</item>
      <item>FINA Regionalni centar Zagreb</item>
    </derivirana_varijabla>
  </DomainObject.Predmet.SudioniciListNaziv>
  <DomainObject.Predmet.SudioniciListAdressOIB>
    <izvorni_sadrzaj>
      <item>IPA AUTO j.d.o.o. za trgovinu i usluge, OIB 46426818149, Nova cesta 36A,10000 Zagreb</item>
      <item>FINA Regionalni centar Zagreb, OIB 85821130368, Trg svibanjskih žrtava 1995. br. 1,10000 Zagreb</item>
    </izvorni_sadrzaj>
    <derivirana_varijabla naziv="DomainObject.Predmet.SudioniciListAdressOIB_1">
      <item>IPA AUTO j.d.o.o. za trgovinu i usluge, OIB 46426818149, Nova cesta 36A,10000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46426818149</item>
      <item>, OIB 85821130368</item>
    </izvorni_sadrzaj>
    <derivirana_varijabla naziv="DomainObject.Predmet.SudioniciListNazivOIB_1">
      <item>, OIB 46426818149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F47A2-39DD-435C-9E70-7D93046DB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1403</properties:Characters>
  <properties:Lines>48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2017-08-30T11:39:00Z</dcterms:created>
  <dc:creator>hermanj</dc:creator>
  <cp:lastModifiedBy>Darija Miličević</cp:lastModifiedBy>
  <cp:lastPrinted>2017-08-30T11:50:00Z</cp:lastPrinted>
  <dcterms:modified xmlns:xsi="http://www.w3.org/2001/XMLSchema-instance" xsi:type="dcterms:W3CDTF">2017-08-31T06:06:00Z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