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b0ac" w14:paraId="dbcb0a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EA1105" w:rsidRPr="00EA1105">
        <w:rPr>
          <w:rFonts w:hAnsi="Times New Roman" w:ascii="Times New Roman"/>
        </w:rPr>
        <w:t xml:space="preserve">UDRUGA FITNESS STUDIO ZA ŽENE – MAGIC WELL TREŠNJEVKA OIB: 20896398457 </w:t>
      </w:r>
      <w:proofErr w:type="spellStart"/>
      <w:r w:rsidR="00EA1105" w:rsidRPr="00EA1105">
        <w:rPr>
          <w:rFonts w:hAnsi="Times New Roman" w:ascii="Times New Roman"/>
        </w:rPr>
        <w:t>iz</w:t>
      </w:r>
      <w:proofErr w:type="spellEnd"/>
      <w:r w:rsidR="00EA1105" w:rsidRPr="00EA1105">
        <w:rPr>
          <w:rFonts w:hAnsi="Times New Roman" w:ascii="Times New Roman"/>
        </w:rPr>
        <w:t xml:space="preserve"> </w:t>
      </w:r>
      <w:proofErr w:type="spellStart"/>
      <w:r w:rsidR="00EA1105" w:rsidRPr="00EA1105">
        <w:rPr>
          <w:rFonts w:hAnsi="Times New Roman" w:ascii="Times New Roman"/>
        </w:rPr>
        <w:t>Jastrebarskog</w:t>
      </w:r>
      <w:proofErr w:type="spellEnd"/>
      <w:r w:rsidR="00EA1105" w:rsidRPr="00EA1105">
        <w:rPr>
          <w:rFonts w:hAnsi="Times New Roman" w:ascii="Times New Roman"/>
        </w:rPr>
        <w:t xml:space="preserve">, A.D. </w:t>
      </w:r>
      <w:proofErr w:type="spellStart"/>
      <w:r w:rsidR="00EA1105" w:rsidRPr="00EA1105">
        <w:rPr>
          <w:rFonts w:hAnsi="Times New Roman" w:ascii="Times New Roman"/>
        </w:rPr>
        <w:t>Strčevića</w:t>
      </w:r>
      <w:proofErr w:type="spellEnd"/>
      <w:r w:rsidR="00EA1105" w:rsidRPr="00EA1105">
        <w:rPr>
          <w:rFonts w:hAnsi="Times New Roman" w:ascii="Times New Roman"/>
        </w:rPr>
        <w:t xml:space="preserve"> 43</w:t>
      </w:r>
      <w:r w:rsidR="004D1BD2">
        <w:rPr>
          <w:rFonts w:hAnsi="Times New Roman" w:ascii="Times New Roman"/>
        </w:rPr>
        <w:t>,</w:t>
      </w:r>
      <w:r w:rsidR="00EA1105" w:rsidRPr="00EA1105">
        <w:rPr>
          <w:rFonts w:hAnsi="Times New Roman" w:ascii="Times New Roman"/>
        </w:rPr>
        <w:t xml:space="preserve"> </w:t>
      </w:r>
      <w:proofErr w:type="spellStart"/>
      <w:r w:rsidR="009F79A7">
        <w:rPr>
          <w:rFonts w:hAnsi="Times New Roman" w:ascii="Times New Roman"/>
        </w:rPr>
        <w:t>dana</w:t>
      </w:r>
      <w:proofErr w:type="spellEnd"/>
      <w:r w:rsidR="009F79A7">
        <w:rPr>
          <w:rFonts w:hAnsi="Times New Roman" w:ascii="Times New Roman"/>
        </w:rPr>
        <w:t xml:space="preserve"> </w:t>
      </w:r>
      <w:r w:rsidR="004D1BD2">
        <w:rPr>
          <w:rFonts w:hAnsi="Times New Roman" w:ascii="Times New Roman"/>
        </w:rPr>
        <w:t xml:space="preserve">18. </w:t>
      </w:r>
      <w:proofErr w:type="spellStart"/>
      <w:proofErr w:type="gramStart"/>
      <w:r w:rsidR="004D1BD2">
        <w:rPr>
          <w:rFonts w:hAnsi="Times New Roman" w:ascii="Times New Roman"/>
        </w:rPr>
        <w:t>ožujka</w:t>
      </w:r>
      <w:proofErr w:type="spellEnd"/>
      <w:proofErr w:type="gramEnd"/>
      <w:r w:rsidR="004D1BD2">
        <w:rPr>
          <w:rFonts w:hAnsi="Times New Roman" w:ascii="Times New Roman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A1105" w:rsidR="00EA1105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EA1105" w:rsidRPr="00EA1105">
        <w:rPr>
          <w:rFonts w:hAnsi="Times New Roman" w:ascii="Times New Roman"/>
        </w:rPr>
        <w:t xml:space="preserve">UDRUGA FITNESS STUDIO ZA ŽENE – </w:t>
      </w:r>
    </w:p>
    <w:p w:rsidRDefault="00EA1105" w:rsidP="00EA1105" w:rsidR="00943627" w:rsidRPr="001E23D9">
      <w:pPr>
        <w:pStyle w:val="BodyText21"/>
        <w:rPr>
          <w:rFonts w:hAnsi="Times New Roman" w:ascii="Times New Roman"/>
          <w:szCs w:val="24"/>
        </w:rPr>
      </w:pPr>
      <w:r w:rsidRPr="00EA1105">
        <w:rPr>
          <w:rFonts w:hAnsi="Times New Roman" w:ascii="Times New Roman"/>
        </w:rPr>
        <w:t xml:space="preserve">MAGIC WELL TREŠNJEVKA OIB: 20896398457 iz Jastrebarskog, </w:t>
      </w:r>
      <w:proofErr w:type="spellStart"/>
      <w:r w:rsidRPr="00EA1105">
        <w:rPr>
          <w:rFonts w:hAnsi="Times New Roman" w:ascii="Times New Roman"/>
        </w:rPr>
        <w:t>A.D</w:t>
      </w:r>
      <w:proofErr w:type="spellEnd"/>
      <w:r w:rsidRPr="00EA1105">
        <w:rPr>
          <w:rFonts w:hAnsi="Times New Roman" w:ascii="Times New Roman"/>
        </w:rPr>
        <w:t xml:space="preserve">. </w:t>
      </w:r>
      <w:proofErr w:type="spellStart"/>
      <w:r w:rsidRPr="00EA1105">
        <w:rPr>
          <w:rFonts w:hAnsi="Times New Roman" w:ascii="Times New Roman"/>
        </w:rPr>
        <w:t>Strčevića</w:t>
      </w:r>
      <w:proofErr w:type="spellEnd"/>
      <w:r w:rsidRPr="00EA1105">
        <w:rPr>
          <w:rFonts w:hAnsi="Times New Roman" w:ascii="Times New Roman"/>
        </w:rPr>
        <w:t xml:space="preserve"> 43</w:t>
      </w:r>
    </w:p>
    <w:p w:rsidRDefault="00EA1105" w:rsidP="0063504C" w:rsidR="00EA110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4D1BD2">
        <w:rPr>
          <w:rFonts w:hAnsi="Times New Roman" w:ascii="Times New Roman"/>
          <w:szCs w:val="24"/>
        </w:rPr>
        <w:t xml:space="preserve">18. ožujka 2016. godine </w:t>
      </w:r>
      <w:r w:rsidR="00227073">
        <w:rPr>
          <w:rFonts w:hAnsi="Times New Roman" w:ascii="Times New Roman"/>
          <w:szCs w:val="24"/>
        </w:rPr>
        <w:t xml:space="preserve"> u </w:t>
      </w:r>
      <w:r w:rsidR="004D1BD2">
        <w:rPr>
          <w:rFonts w:hAnsi="Times New Roman" w:ascii="Times New Roman"/>
          <w:szCs w:val="24"/>
        </w:rPr>
        <w:t>09</w:t>
      </w:r>
      <w:r w:rsidR="0025440E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4D1BD2">
        <w:rPr>
          <w:rFonts w:hAnsi="Times New Roman" w:ascii="Times New Roman"/>
          <w:szCs w:val="24"/>
        </w:rPr>
        <w:t>3</w:t>
      </w:r>
      <w:r w:rsidR="0025440E">
        <w:rPr>
          <w:rFonts w:hAnsi="Times New Roman" w:ascii="Times New Roman"/>
          <w:szCs w:val="24"/>
        </w:rPr>
        <w:t xml:space="preserve">0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47675C">
        <w:rPr>
          <w:rFonts w:hAnsi="Times New Roman" w:ascii="Times New Roman"/>
          <w:szCs w:val="24"/>
        </w:rPr>
        <w:t>Miljenko Marinić  OIB: 34668485052</w:t>
      </w:r>
      <w:r w:rsidR="001E23D9" w:rsidRPr="001E23D9">
        <w:rPr>
          <w:rFonts w:hAnsi="Times New Roman" w:ascii="Times New Roman"/>
          <w:szCs w:val="24"/>
        </w:rPr>
        <w:t xml:space="preserve"> iz Zagreba, </w:t>
      </w:r>
    </w:p>
    <w:p w:rsidRDefault="0047675C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Lopudska</w:t>
      </w:r>
      <w:proofErr w:type="spellEnd"/>
      <w:r>
        <w:rPr>
          <w:rFonts w:hAnsi="Times New Roman" w:ascii="Times New Roman"/>
          <w:szCs w:val="24"/>
        </w:rPr>
        <w:t xml:space="preserve"> 1a.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EA1105" w:rsidRPr="00EA1105">
        <w:rPr>
          <w:rFonts w:hAnsi="Times New Roman" w:ascii="Times New Roman"/>
          <w:szCs w:val="24"/>
          <w:lang w:val="hr-HR"/>
        </w:rPr>
        <w:t xml:space="preserve">UDRUGA FITNESS STUDIO ZA ŽENE – MAGIC WELL TREŠNJEVKA OIB: 20896398457 iz Jastrebarskog, </w:t>
      </w:r>
      <w:proofErr w:type="spellStart"/>
      <w:r w:rsidR="00EA1105" w:rsidRPr="00EA1105">
        <w:rPr>
          <w:rFonts w:hAnsi="Times New Roman" w:ascii="Times New Roman"/>
          <w:szCs w:val="24"/>
          <w:lang w:val="hr-HR"/>
        </w:rPr>
        <w:t>A.D</w:t>
      </w:r>
      <w:proofErr w:type="spellEnd"/>
      <w:r w:rsidR="00EA1105" w:rsidRPr="00EA110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EA1105" w:rsidRPr="00EA1105">
        <w:rPr>
          <w:rFonts w:hAnsi="Times New Roman" w:ascii="Times New Roman"/>
          <w:szCs w:val="24"/>
          <w:lang w:val="hr-HR"/>
        </w:rPr>
        <w:t>Strčevića</w:t>
      </w:r>
      <w:proofErr w:type="spellEnd"/>
      <w:r w:rsidR="00EA1105" w:rsidRPr="00EA1105">
        <w:rPr>
          <w:rFonts w:hAnsi="Times New Roman" w:ascii="Times New Roman"/>
          <w:szCs w:val="24"/>
          <w:lang w:val="hr-HR"/>
        </w:rPr>
        <w:t xml:space="preserve"> 43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EA1105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EA1105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A1105">
        <w:rPr>
          <w:rFonts w:hAnsi="Times New Roman" w:ascii="Times New Roman"/>
          <w:lang w:val="hr-HR"/>
        </w:rPr>
        <w:t>22.01.2016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4D1BD2">
        <w:rPr>
          <w:rFonts w:hAnsi="Times New Roman" w:ascii="Times New Roman"/>
          <w:lang w:val="hr-HR"/>
        </w:rPr>
        <w:t xml:space="preserve">18. ožujka </w:t>
      </w:r>
      <w:r w:rsidR="0047675C" w:rsidRPr="0047675C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725CCB" w:rsidR="00725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A1105">
          <w:rPr>
            <w:rFonts w:hAnsi="Times New Roman" w:ascii="Times New Roman"/>
          </w:rPr>
          <w:t>70.St-6198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1105">
      <w:rPr>
        <w:rFonts w:hAnsi="Times New Roman" w:ascii="Times New Roman"/>
        <w:lang w:val="hr-HR"/>
      </w:rPr>
      <w:t>70.St-6198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298"/>
    <w:rsid w:val="000B609B"/>
    <w:rsid w:val="000C47B3"/>
    <w:rsid w:val="00112B50"/>
    <w:rsid w:val="00140211"/>
    <w:rsid w:val="00182088"/>
    <w:rsid w:val="001E23D9"/>
    <w:rsid w:val="00227073"/>
    <w:rsid w:val="0025440E"/>
    <w:rsid w:val="00412880"/>
    <w:rsid w:val="0042162E"/>
    <w:rsid w:val="0047675C"/>
    <w:rsid w:val="004D0269"/>
    <w:rsid w:val="004D1BD2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25CCB"/>
    <w:rsid w:val="00730EAB"/>
    <w:rsid w:val="00745D16"/>
    <w:rsid w:val="007A29F9"/>
    <w:rsid w:val="00840E3D"/>
    <w:rsid w:val="00865854"/>
    <w:rsid w:val="00867F16"/>
    <w:rsid w:val="008B6E50"/>
    <w:rsid w:val="009408EF"/>
    <w:rsid w:val="00943627"/>
    <w:rsid w:val="00997BA9"/>
    <w:rsid w:val="009D1550"/>
    <w:rsid w:val="009F5765"/>
    <w:rsid w:val="009F79A7"/>
    <w:rsid w:val="00A37A50"/>
    <w:rsid w:val="00A95334"/>
    <w:rsid w:val="00AB6F55"/>
    <w:rsid w:val="00AB7883"/>
    <w:rsid w:val="00AF40B4"/>
    <w:rsid w:val="00B03169"/>
    <w:rsid w:val="00B042BA"/>
    <w:rsid w:val="00B229F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A1105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2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9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9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9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9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2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9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9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9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9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6198</izvorni_sadrzaj>
    <derivirana_varijabla naziv="DomainObject.Predmet.Broj_1">6198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St-6198/2015</izvorni_sadrzaj>
    <derivirana_varijabla naziv="DomainObject.Predmet.OznakaBroj_1">St-6198/2015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Fitness studio za žene - Magic Well Trešnjevka zastupanog po punomoćniku SUNČICA RAŠIĆ-AJKUNIĆ</izvorni_sadrzaj>
    <derivirana_varijabla naziv="DomainObject.Predmet.ProtustrankaFormated_1">  Udruga Fitness studio za žene - Magic Well Trešnjevka zastupanog po punomoćniku SUNČICA RAŠIĆ-AJKUNIĆ</derivirana_varijabla>
  </DomainObject.Predmet.ProtustrankaFormated>
  <DomainObject.Predmet.ProtustrankaFormatedOIB>
    <izvorni_sadrzaj>  Udruga Fitness studio za žene - Magic Well Trešnjevka, OIB 20896398457 zastupanog po punomoćniku SUNČICA RAŠIĆ-AJKUNIĆ</izvorni_sadrzaj>
    <derivirana_varijabla naziv="DomainObject.Predmet.ProtustrankaFormatedOIB_1">  Udruga Fitness studio za žene - Magic Well Trešnjevka, OIB 20896398457 zastupanog po punomoćniku SUNČICA RAŠIĆ-AJKUNIĆ</derivirana_varijabla>
  </DomainObject.Predmet.ProtustrankaFormatedOIB>
  <DomainObject.Predmet.ProtustrankaFormatedWithAdress>
    <izvorni_sadrzaj> Udruga Fitness studio za žene - Magic Well Trešnjevka, A. D. Starčevića 43, 10450 Jastrebarsko zastupanog po punomoćniku SUNČICA RAŠIĆ-AJKUNIĆ</izvorni_sadrzaj>
    <derivirana_varijabla naziv="DomainObject.Predmet.ProtustrankaFormatedWithAdress_1"> Udruga Fitness studio za žene - Magic Well Trešnjevka, A. D. Starčevića 43, 10450 Jastrebarsko zastupanog po punomoćniku SUNČICA RAŠIĆ-AJKUNIĆ</derivirana_varijabla>
  </DomainObject.Predmet.ProtustrankaFormatedWithAdress>
  <DomainObject.Predmet.ProtustrankaFormatedWithAdressOIB>
    <izvorni_sadrzaj> Udruga Fitness studio za žene - Magic Well Trešnjevka, OIB 20896398457, A. D. Starčevića 43, 10450 Jastrebarsko zastupanog po punomoćniku SUNČICA RAŠIĆ-AJKUNIĆ</izvorni_sadrzaj>
    <derivirana_varijabla naziv="DomainObject.Predmet.ProtustrankaFormatedWithAdressOIB_1"> Udruga Fitness studio za žene - Magic Well Trešnjevka, OIB 20896398457, A. D. Starčevića 43, 10450 Jastrebarsko zastupanog po punomoćniku SUNČICA RAŠIĆ-AJKUNIĆ</derivirana_varijabla>
  </DomainObject.Predmet.ProtustrankaFormatedWithAdressOIB>
  <DomainObject.Predmet.ProtustrankaWithAdress>
    <izvorni_sadrzaj>Udruga Fitness studio za žene - Magic Well Trešnjevka A. D. Starčevića 43, 10450 Jastrebarsko</izvorni_sadrzaj>
    <derivirana_varijabla naziv="DomainObject.Predmet.ProtustrankaWithAdress_1">Udruga Fitness studio za žene - Magic Well Trešnjevka A. D. Starčevića 43, 10450 Jastrebarsko</derivirana_varijabla>
  </DomainObject.Predmet.ProtustrankaWithAdress>
  <DomainObject.Predmet.ProtustrankaWithAdressOIB>
    <izvorni_sadrzaj>Udruga Fitness studio za žene - Magic Well Trešnjevka, OIB 20896398457, A. D. Starčevića 43, 10450 Jastrebarsko</izvorni_sadrzaj>
    <derivirana_varijabla naziv="DomainObject.Predmet.ProtustrankaWithAdressOIB_1">Udruga Fitness studio za žene - Magic Well Trešnjevka, OIB 20896398457, A. D. Starčevića 43, 10450 Jastrebarsko</derivirana_varijabla>
  </DomainObject.Predmet.ProtustrankaWithAdressOIB>
  <DomainObject.Predmet.ProtustrankaNazivFormated>
    <izvorni_sadrzaj>Udruga Fitness studio za žene - Magic Well Trešnjevka</izvorni_sadrzaj>
    <derivirana_varijabla naziv="DomainObject.Predmet.ProtustrankaNazivFormated_1">Udruga Fitness studio za žene - Magic Well Trešnjevka</derivirana_varijabla>
  </DomainObject.Predmet.ProtustrankaNazivFormated>
  <DomainObject.Predmet.ProtustrankaNazivFormatedOIB>
    <izvorni_sadrzaj>Udruga Fitness studio za žene - Magic Well Trešnjevka, OIB 20896398457</izvorni_sadrzaj>
    <derivirana_varijabla naziv="DomainObject.Predmet.ProtustrankaNazivFormatedOIB_1">Udruga Fitness studio za žene - Magic Well Trešnjevka, OIB 20896398457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Fitness studio za žene - Magic Well Trešnjevka zastupanog po punomoćniku SUNČICA RAŠIĆ-AJKUNIĆ</item>
    </izvorni_sadrzaj>
    <derivirana_varijabla naziv="DomainObject.Predmet.ProtuStrankaListFormated_1">
      <item>Udruga Fitness studio za žene - Magic Well Trešnjevka zastupanog po punomoćniku SUNČICA RAŠIĆ-AJKUNIĆ</item>
    </derivirana_varijabla>
  </DomainObject.Predmet.ProtuStrankaListFormated>
  <DomainObject.Predmet.ProtuStrankaListFormatedOIB>
    <izvorni_sadrzaj>
      <item>Udruga Fitness studio za žene - Magic Well Trešnjevka, OIB 20896398457 zastupanog po punomoćniku SUNČICA RAŠIĆ-AJKUNIĆ</item>
    </izvorni_sadrzaj>
    <derivirana_varijabla naziv="DomainObject.Predmet.ProtuStrankaListFormatedOIB_1">
      <item>Udruga Fitness studio za žene - Magic Well Trešnjevka, OIB 20896398457 zastupanog po punomoćniku SUNČICA RAŠIĆ-AJKUNIĆ</item>
    </derivirana_varijabla>
  </DomainObject.Predmet.ProtuStrankaListFormatedOIB>
  <DomainObject.Predmet.ProtuStrankaListFormatedWithAdress>
    <izvorni_sadrzaj>
      <item>Udruga Fitness studio za žene - Magic Well Trešnjevka, A. D. Starčevića 43, 10450 Jastrebarsko zastupanog po punomoćniku SUNČICA RAŠIĆ-AJKUNIĆ</item>
    </izvorni_sadrzaj>
    <derivirana_varijabla naziv="DomainObject.Predmet.ProtuStrankaListFormatedWithAdress_1">
      <item>Udruga Fitness studio za žene - Magic Well Trešnjevka, A. D. Starčevića 43, 10450 Jastrebarsko zastupanog po punomoćniku SUNČICA RAŠIĆ-AJKUNIĆ</item>
    </derivirana_varijabla>
  </DomainObject.Predmet.ProtuStrankaListFormatedWithAdress>
  <DomainObject.Predmet.ProtuStrankaListFormatedWithAdressOIB>
    <izvorni_sadrzaj>
      <item>Udruga Fitness studio za žene - Magic Well Trešnjevka, OIB 20896398457, A. D. Starčevića 43, 10450 Jastrebarsko zastupanog po punomoćniku SUNČICA RAŠIĆ-AJKUNIĆ</item>
    </izvorni_sadrzaj>
    <derivirana_varijabla naziv="DomainObject.Predmet.ProtuStrankaListFormatedWithAdressOIB_1">
      <item>Udruga Fitness studio za žene - Magic Well Trešnjevka, OIB 20896398457, A. D. Starčevića 43, 10450 Jastrebarsko zastupanog po punomoćniku SUNČICA RAŠIĆ-AJKUNIĆ</item>
    </derivirana_varijabla>
  </DomainObject.Predmet.ProtuStrankaListFormatedWithAdressOIB>
  <DomainObject.Predmet.ProtuStrankaListNazivFormated>
    <izvorni_sadrzaj>
      <item>Udruga Fitness studio za žene - Magic Well Trešnjevka</item>
    </izvorni_sadrzaj>
    <derivirana_varijabla naziv="DomainObject.Predmet.ProtuStrankaListNazivFormated_1">
      <item>Udruga Fitness studio za žene - Magic Well Trešnjevka</item>
    </derivirana_varijabla>
  </DomainObject.Predmet.ProtuStrankaListNazivFormated>
  <DomainObject.Predmet.ProtuStrankaListNazivFormatedOIB>
    <izvorni_sadrzaj>
      <item>Udruga Fitness studio za žene - Magic Well Trešnjevka, OIB 20896398457</item>
    </izvorni_sadrzaj>
    <derivirana_varijabla naziv="DomainObject.Predmet.ProtuStrankaListNazivFormatedOIB_1">
      <item>Udruga Fitness studio za žene - Magic Well Trešnjevka, OIB 20896398457</item>
    </derivirana_varijabla>
  </DomainObject.Predmet.ProtuStrankaListNazivFormatedOIB>
  <DomainObject.Predmet.OstaliListFormated>
    <izvorni_sadrzaj>
      <item>SUNČICA RAŠIĆ-AJKUNIĆ punomoćnik sudionika u postupku Udruga Fitness studio za žene - Magic Well Trešnjevka</item>
    </izvorni_sadrzaj>
    <derivirana_varijabla naziv="DomainObject.Predmet.OstaliListFormated_1">
      <item>SUNČICA RAŠIĆ-AJKUNIĆ punomoćnik sudionika u postupku Udruga Fitness studio za žene - Magic Well Trešnjevka</item>
    </derivirana_varijabla>
  </DomainObject.Predmet.OstaliListFormated>
  <DomainObject.Predmet.OstaliListFormatedOIB>
    <izvorni_sadrzaj>
      <item>SUNČICA RAŠIĆ-AJKUNIĆ, OIB 20896398457 punomoćnik sudionika u postupku Udruga Fitness studio za žene - Magic Well Trešnjevka</item>
    </izvorni_sadrzaj>
    <derivirana_varijabla naziv="DomainObject.Predmet.OstaliListFormatedOIB_1">
      <item>SUNČICA RAŠIĆ-AJKUNIĆ, OIB 20896398457 punomoćnik sudionika u postupku Udruga Fitness studio za žene - Magic Well Trešnjevka</item>
    </derivirana_varijabla>
  </DomainObject.Predmet.OstaliListFormatedOIB>
  <DomainObject.Predmet.OstaliListFormatedWithAdress>
    <izvorni_sadrzaj>
      <item>SUNČICA RAŠIĆ-AJKUNIĆ, A.D.STARČEVIĆA 43, 10450 Jastrebarsko punomoćnik sudionika u postupku Udruga Fitness studio za žene - Magic Well Trešnjevka</item>
    </izvorni_sadrzaj>
    <derivirana_varijabla naziv="DomainObject.Predmet.OstaliListFormatedWithAdress_1">
      <item>SUNČICA RAŠIĆ-AJKUNIĆ, A.D.STARČEVIĆA 43, 10450 Jastrebarsko punomoćnik sudionika u postupku Udruga Fitness studio za žene - Magic Well Trešnjevka</item>
    </derivirana_varijabla>
  </DomainObject.Predmet.OstaliListFormatedWithAdress>
  <DomainObject.Predmet.OstaliListFormatedWithAdressOIB>
    <izvorni_sadrzaj>
      <item>SUNČICA RAŠIĆ-AJKUNIĆ, OIB 20896398457, A.D.STARČEVIĆA 43, 10450 Jastrebarsko punomoćnik sudionika u postupku Udruga Fitness studio za žene - Magic Well Trešnjevka</item>
    </izvorni_sadrzaj>
    <derivirana_varijabla naziv="DomainObject.Predmet.OstaliListFormatedWithAdressOIB_1">
      <item>SUNČICA RAŠIĆ-AJKUNIĆ, OIB 20896398457, A.D.STARČEVIĆA 43, 10450 Jastrebarsko punomoćnik sudionika u postupku Udruga Fitness studio za žene - Magic Well Trešnjevka</item>
    </derivirana_varijabla>
  </DomainObject.Predmet.OstaliListFormatedWithAdressOIB>
  <DomainObject.Predmet.OstaliListNazivFormated>
    <izvorni_sadrzaj>
      <item>SUNČICA RAŠIĆ-AJKUNIĆ</item>
    </izvorni_sadrzaj>
    <derivirana_varijabla naziv="DomainObject.Predmet.OstaliListNazivFormated_1">
      <item>SUNČICA RAŠIĆ-AJKUNIĆ</item>
    </derivirana_varijabla>
  </DomainObject.Predmet.OstaliListNazivFormated>
  <DomainObject.Predmet.OstaliListNazivFormatedOIB>
    <izvorni_sadrzaj>
      <item>SUNČICA RAŠIĆ-AJKUNIĆ, OIB 20896398457</item>
    </izvorni_sadrzaj>
    <derivirana_varijabla naziv="DomainObject.Predmet.OstaliListNazivFormatedOIB_1">
      <item>SUNČICA RAŠIĆ-AJKUNIĆ, OIB 20896398457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Fitness studio za žene - Magic Well Trešnjevka</izvorni_sadrzaj>
    <derivirana_varijabla naziv="DomainObject.Predmet.ProtustrankaIDrugi_1">Udruga Fitness studio za žene - Magic Well Trešnjevka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Fitness studio za žene - Magic Well Trešnjevka, OIB 20896398457, A. D. Starčevića 43, 10450 Jastrebarsko</izvorni_sadrzaj>
    <derivirana_varijabla naziv="DomainObject.Predmet.ProtustrankaIDrugiAdressOIB_1">Udruga Fitness studio za žene - Magic Well Trešnjevka, OIB 20896398457, A. D. Starčevića 43,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Fitness studio za žene - Magic Well Trešnjevka</item>
      <item>SUNČICA RAŠIĆ-AJKUNIĆ</item>
    </izvorni_sadrzaj>
    <derivirana_varijabla naziv="DomainObject.Predmet.SudioniciListNaziv_1">
      <item>FINA Regionalni centar Zagreb</item>
      <item>Udruga Fitness studio za žene - Magic Well Trešnjevka</item>
      <item>SUNČICA RAŠIĆ-AJKUNIĆ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Fitness studio za žene - Magic Well Trešnjevka, OIB 20896398457, A. D. Starčevića 43,10450 Jastrebarsko</item>
      <item>SUNČICA RAŠIĆ-AJKUNIĆ, OIB 20896398457, A.D.STARČEVIĆA 43,10450 Jastrebarsko</item>
    </izvorni_sadrzaj>
    <derivirana_varijabla naziv="DomainObject.Predmet.SudioniciListAdressOIB_1">
      <item>FINA Regionalni centar Zagreb, OIB 85821130368, Trg svibanjskih žrtava 1995. br. 1,10000 Zagreb</item>
      <item>Udruga Fitness studio za žene - Magic Well Trešnjevka, OIB 20896398457, A. D. Starčevića 43,10450 Jastrebarsko</item>
      <item>SUNČICA RAŠIĆ-AJKUNIĆ, OIB 20896398457, A.D.STARČEVIĆA 43,10450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20896398457</item>
      <item>, OIB 20896398457</item>
    </izvorni_sadrzaj>
    <derivirana_varijabla naziv="DomainObject.Predmet.SudioniciListNazivOIB_1">
      <item>, OIB 85821130368</item>
      <item>, OIB 20896398457</item>
      <item>, OIB 20896398457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7098F-F93E-434F-9EE6-261D26073C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2127</properties:Characters>
  <properties:Lines>66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2016-03-16T12:51:00Z</dcterms:created>
  <dc:creator>Sudsko vijeæe</dc:creator>
  <cp:lastModifiedBy>Mirjana Gašparić</cp:lastModifiedBy>
  <cp:lastPrinted>2016-02-15T09:32:00Z</cp:lastPrinted>
  <dcterms:modified xmlns:xsi="http://www.w3.org/2001/XMLSchema-instance" xsi:type="dcterms:W3CDTF">2016-03-18T07:56:00Z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