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142b" w14:paraId="96f142b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29698F">
        <w:rPr>
          <w:lang w:val="hr-HR"/>
        </w:rPr>
        <w:t>St-168/15-4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911325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29698F">
        <w:t>PALATINUŠ d.o.o., OIB: 08130056637 sa sjedištem u Hrsovo 13, 48214 Hrsovo</w:t>
      </w:r>
      <w:r w:rsidR="0082762B">
        <w:t xml:space="preserve">, </w:t>
      </w:r>
      <w:r w:rsidR="002C5CA3">
        <w:t xml:space="preserve"> dana </w:t>
      </w:r>
      <w:r w:rsidR="0029698F">
        <w:t>22</w:t>
      </w:r>
      <w:r w:rsidR="00025B63">
        <w:t>.</w:t>
      </w:r>
      <w:r w:rsidR="00920620">
        <w:t xml:space="preserve"> listopada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29698F">
        <w:t>PALATINUŠ d.o.o., OIB: 08130056637 sa sjedištem u Hrsovo 13, 48214 Hrsovo</w:t>
      </w:r>
      <w:r w:rsidR="0082762B">
        <w:t>,</w:t>
      </w:r>
      <w:r w:rsidR="008C35DC">
        <w:rPr>
          <w:lang w:val="hr-HR"/>
        </w:rPr>
        <w:t xml:space="preserve"> na dan </w:t>
      </w:r>
      <w:r w:rsidR="0029698F">
        <w:rPr>
          <w:lang w:val="hr-HR"/>
        </w:rPr>
        <w:t>15.09.2015.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29698F">
        <w:rPr>
          <w:lang w:val="hr-HR"/>
        </w:rPr>
        <w:t>1.370.193,04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29698F">
        <w:t>PALATINUŠ d.o.o., OIB: 08130056637 sa sjedištem u Hrsovo 13, 48214 Hrsovo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29698F" w:rsidP="00B41B30" w:rsidR="0029698F">
      <w:pPr>
        <w:jc w:val="center"/>
        <w:outlineLvl w:val="0"/>
        <w:rPr>
          <w:lang w:val="hr-HR"/>
        </w:rPr>
      </w:pPr>
    </w:p>
    <w:p w:rsidRDefault="0029698F" w:rsidP="00B41B30" w:rsidR="0029698F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29698F">
        <w:rPr>
          <w:lang w:val="hr-HR"/>
        </w:rPr>
        <w:t xml:space="preserve"> ovome sudu dana 17.09.2015.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29698F">
        <w:t>PALATINUŠ d.o.o., OIB: 08130056637 sa sjedištem u Hrsovo 13, 48214 Hrsovo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29698F">
        <w:rPr>
          <w:lang w:val="hr-HR"/>
        </w:rPr>
        <w:t>15.09.2015.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29698F">
        <w:rPr>
          <w:lang w:val="hr-HR"/>
        </w:rPr>
        <w:t>1.370.193,04</w:t>
      </w:r>
      <w:r w:rsidR="00A241F6">
        <w:rPr>
          <w:lang w:val="hr-HR"/>
        </w:rPr>
        <w:t xml:space="preserve"> 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29698F">
        <w:rPr>
          <w:lang w:val="hr-HR"/>
        </w:rPr>
        <w:t>22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CB8" w:rsidP="007F64E0" w:rsidR="002A0CB8">
      <w:r>
        <w:separator/>
      </w:r>
    </w:p>
  </w:endnote>
  <w:endnote w:id="0" w:type="continuationSeparator">
    <w:p w:rsidRDefault="002A0CB8" w:rsidP="007F64E0" w:rsidR="002A0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CB8" w:rsidP="007F64E0" w:rsidR="002A0CB8">
      <w:r>
        <w:separator/>
      </w:r>
    </w:p>
  </w:footnote>
  <w:footnote w:id="0" w:type="continuationSeparator">
    <w:p w:rsidRDefault="002A0CB8" w:rsidP="007F64E0" w:rsidR="002A0C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98F" w:rsidP="0029698F" w:rsidR="0029698F">
    <w:pPr>
      <w:jc w:val="center"/>
      <w:outlineLvl w:val="0"/>
      <w:rPr>
        <w:lang w:val="hr-HR"/>
      </w:rPr>
    </w:pPr>
    <w:r>
      <w:rPr>
        <w:lang w:val="hr-HR"/>
      </w:rPr>
      <w:t>2</w:t>
    </w:r>
  </w:p>
  <w:p w:rsidRDefault="00360E74" w:rsidP="0029698F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29698F">
      <w:rPr>
        <w:lang w:val="hr-HR"/>
      </w:rPr>
      <w:t>St-168/15-4</w:t>
    </w:r>
  </w:p>
  <w:p w:rsidRDefault="0029698F" w:rsidP="0029698F" w:rsidR="0029698F">
    <w:pPr>
      <w:jc w:val="right"/>
      <w:outlineLvl w:val="0"/>
      <w:rPr>
        <w:lang w:val="hr-HR"/>
      </w:rPr>
    </w:pPr>
  </w:p>
  <w:p w:rsidRDefault="0029698F" w:rsidP="0029698F" w:rsidR="0029698F" w:rsidRPr="0029698F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698F"/>
    <w:rsid w:val="00297A60"/>
    <w:rsid w:val="002A055F"/>
    <w:rsid w:val="002A0592"/>
    <w:rsid w:val="002A0CB8"/>
    <w:rsid w:val="002A15D3"/>
    <w:rsid w:val="002B0458"/>
    <w:rsid w:val="002B09FF"/>
    <w:rsid w:val="002B0A71"/>
    <w:rsid w:val="002B449F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2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459F0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11325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20DE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41F6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1470"/>
    <w:rsid w:val="00B14BE8"/>
    <w:rsid w:val="00B16CA0"/>
    <w:rsid w:val="00B17F04"/>
    <w:rsid w:val="00B25788"/>
    <w:rsid w:val="00B26F7E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E5A1F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C67D0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3696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4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4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4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4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4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4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4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4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4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4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St-168/2015</izvorni_sadrzaj>
    <derivirana_varijabla naziv="DomainObject.Predmet.OznakaBroj_1">St-168/2015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PALATINUŠ društvo s ograničenom odgovornošću za usluge i trgovinu</izvorni_sadrzaj>
    <derivirana_varijabla naziv="DomainObject.Predmet.ProtustrankaFormated_1">  PALATINUŠ društvo s ograničenom odgovornošću za usluge i trgovinu</derivirana_varijabla>
  </DomainObject.Predmet.ProtustrankaFormated>
  <DomainObject.Predmet.ProtustrankaFormatedOIB>
    <izvorni_sadrzaj>  PALATINUŠ društvo s ograničenom odgovornošću za usluge i trgovinu, OIB 08130056637</izvorni_sadrzaj>
    <derivirana_varijabla naziv="DomainObject.Predmet.ProtustrankaFormatedOIB_1">  PALATINUŠ društvo s ograničenom odgovornošću za usluge i trgovinu, OIB 08130056637</derivirana_varijabla>
  </DomainObject.Predmet.ProtustrankaFormatedOIB>
  <DomainObject.Predmet.ProtustrankaFormatedWithAdress>
    <izvorni_sadrzaj> PALATINUŠ društvo s ograničenom odgovornošću za usluge i trgovinu, Hrsovo 13, 48214 Hrsovo</izvorni_sadrzaj>
    <derivirana_varijabla naziv="DomainObject.Predmet.ProtustrankaFormatedWithAdress_1"> PALATINUŠ društvo s ograničenom odgovornošću za usluge i trgovinu, Hrsovo 13, 48214 Hrsovo</derivirana_varijabla>
  </DomainObject.Predmet.ProtustrankaFormatedWithAdress>
  <DomainObject.Predmet.ProtustrankaFormatedWithAdressOIB>
    <izvorni_sadrzaj> PALATINUŠ društvo s ograničenom odgovornošću za usluge i trgovinu, OIB 08130056637, Hrsovo 13, 48214 Hrsovo</izvorni_sadrzaj>
    <derivirana_varijabla naziv="DomainObject.Predmet.ProtustrankaFormatedWithAdressOIB_1"> PALATINUŠ društvo s ograničenom odgovornošću za usluge i trgovinu, OIB 08130056637, Hrsovo 13, 48214 Hrsovo</derivirana_varijabla>
  </DomainObject.Predmet.ProtustrankaFormatedWithAdressOIB>
  <DomainObject.Predmet.ProtustrankaWithAdress>
    <izvorni_sadrzaj>PALATINUŠ društvo s ograničenom odgovornošću za usluge i trgovinu Hrsovo 13, 48214 Hrsovo</izvorni_sadrzaj>
    <derivirana_varijabla naziv="DomainObject.Predmet.ProtustrankaWithAdress_1">PALATINUŠ društvo s ograničenom odgovornošću za usluge i trgovinu Hrsovo 13, 48214 Hrsovo</derivirana_varijabla>
  </DomainObject.Predmet.ProtustrankaWithAdress>
  <DomainObject.Predmet.ProtustrankaWithAdressOIB>
    <izvorni_sadrzaj>PALATINUŠ društvo s ograničenom odgovornošću za usluge i trgovinu, OIB 08130056637, Hrsovo 13, 48214 Hrsovo</izvorni_sadrzaj>
    <derivirana_varijabla naziv="DomainObject.Predmet.ProtustrankaWithAdressOIB_1">PALATINUŠ društvo s ograničenom odgovornošću za usluge i trgovinu, OIB 08130056637, Hrsovo 13, 48214 Hrsovo</derivirana_varijabla>
  </DomainObject.Predmet.ProtustrankaWithAdressOIB>
  <DomainObject.Predmet.ProtustrankaNazivFormated>
    <izvorni_sadrzaj>PALATINUŠ društvo s ograničenom odgovornošću za usluge i trgovinu</izvorni_sadrzaj>
    <derivirana_varijabla naziv="DomainObject.Predmet.ProtustrankaNazivFormated_1">PALATINUŠ društvo s ograničenom odgovornošću za usluge i trgovinu</derivirana_varijabla>
  </DomainObject.Predmet.ProtustrankaNazivFormated>
  <DomainObject.Predmet.ProtustrankaNazivFormatedOIB>
    <izvorni_sadrzaj>PALATINUŠ društvo s ograničenom odgovornošću za usluge i trgovinu, OIB 08130056637</izvorni_sadrzaj>
    <derivirana_varijabla naziv="DomainObject.Predmet.ProtustrankaNazivFormatedOIB_1">PALATINUŠ društvo s ograničenom odgovornošću za usluge i trgovinu, OIB 08130056637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1368463.75</izvorni_sadrzaj>
    <derivirana_varijabla naziv="DomainObject.Predmet.TrenutnaVrijednost_1">1368463.75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PALATINUŠ društvo s ograničenom odgovornošću za usluge i trgovinu</item>
    </izvorni_sadrzaj>
    <derivirana_varijabla naziv="DomainObject.Predmet.ProtuStrankaListFormated_1">
      <item>PALATINUŠ društvo s ograničenom odgovornošću za usluge i trgovinu</item>
    </derivirana_varijabla>
  </DomainObject.Predmet.ProtuStrankaListFormated>
  <DomainObject.Predmet.ProtuStrankaListFormatedOIB>
    <izvorni_sadrzaj>
      <item>PALATINUŠ društvo s ograničenom odgovornošću za usluge i trgovinu, OIB 08130056637</item>
    </izvorni_sadrzaj>
    <derivirana_varijabla naziv="DomainObject.Predmet.ProtuStrankaListFormatedOIB_1">
      <item>PALATINUŠ društvo s ograničenom odgovornošću za usluge i trgovinu, OIB 08130056637</item>
    </derivirana_varijabla>
  </DomainObject.Predmet.ProtuStrankaListFormatedOIB>
  <DomainObject.Predmet.ProtuStrankaListFormatedWithAdress>
    <izvorni_sadrzaj>
      <item>PALATINUŠ društvo s ograničenom odgovornošću za usluge i trgovinu, Hrsovo 13, 48214 Hrsovo</item>
    </izvorni_sadrzaj>
    <derivirana_varijabla naziv="DomainObject.Predmet.ProtuStrankaListFormatedWithAdress_1">
      <item>PALATINUŠ društvo s ograničenom odgovornošću za usluge i trgovinu, Hrsovo 13, 48214 Hrsovo</item>
    </derivirana_varijabla>
  </DomainObject.Predmet.ProtuStrankaListFormatedWithAdress>
  <DomainObject.Predmet.ProtuStrankaListFormatedWithAdressOIB>
    <izvorni_sadrzaj>
      <item>PALATINUŠ društvo s ograničenom odgovornošću za usluge i trgovinu, OIB 08130056637, Hrsovo 13, 48214 Hrsovo</item>
    </izvorni_sadrzaj>
    <derivirana_varijabla naziv="DomainObject.Predmet.ProtuStrankaListFormatedWithAdressOIB_1">
      <item>PALATINUŠ društvo s ograničenom odgovornošću za usluge i trgovinu, OIB 08130056637, Hrsovo 13, 48214 Hrsovo</item>
    </derivirana_varijabla>
  </DomainObject.Predmet.ProtuStrankaListFormatedWithAdressOIB>
  <DomainObject.Predmet.ProtuStrankaListNazivFormated>
    <izvorni_sadrzaj>
      <item>PALATINUŠ društvo s ograničenom odgovornošću za usluge i trgovinu</item>
    </izvorni_sadrzaj>
    <derivirana_varijabla naziv="DomainObject.Predmet.ProtuStrankaListNazivFormated_1">
      <item>PALATINUŠ društvo s ograničenom odgovornošću za usluge i trgovinu</item>
    </derivirana_varijabla>
  </DomainObject.Predmet.ProtuStrankaListNazivFormated>
  <DomainObject.Predmet.ProtuStrankaListNazivFormatedOIB>
    <izvorni_sadrzaj>
      <item>PALATINUŠ društvo s ograničenom odgovornošću za usluge i trgovinu, OIB 08130056637</item>
    </izvorni_sadrzaj>
    <derivirana_varijabla naziv="DomainObject.Predmet.ProtuStrankaListNazivFormatedOIB_1">
      <item>PALATINUŠ društvo s ograničenom odgovornošću za usluge i trgovinu, OIB 08130056637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PALATINUŠ društvo s ograničenom odgovornošću za usluge i trgovinu</izvorni_sadrzaj>
    <derivirana_varijabla naziv="DomainObject.Predmet.ProtustrankaIDrugi_1">PALATINUŠ društvo s ograničenom odgovornošću za usluge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PALATINUŠ društvo s ograničenom odgovornošću za usluge i trgovinu, OIB 08130056637, Hrsovo 13, 48214 Hrsovo</izvorni_sadrzaj>
    <derivirana_varijabla naziv="DomainObject.Predmet.ProtustrankaIDrugiAdressOIB_1">PALATINUŠ društvo s ograničenom odgovornošću za usluge i trgovinu, OIB 08130056637, Hrsovo 13, 48214 Hrsovo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PALATINUŠ društvo s ograničenom odgovornošću za usluge i trgovinu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PALATINUŠ društvo s ograničenom odgovornošću za usluge i trgovinu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PALATINUŠ društvo s ograničenom odgovornošću za usluge i trgovinu, OIB 08130056637, Hrsovo 13,48214 Hrsovo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PALATINUŠ društvo s ograničenom odgovornošću za usluge i trgovinu, OIB 08130056637, Hrsovo 13,48214 Hrsovo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08130056637</item>
      <item>, OIB null</item>
      <item>, OIB null</item>
    </izvorni_sadrzaj>
    <derivirana_varijabla naziv="DomainObject.Predmet.SudioniciListNazivOIB_1">
      <item>, OIB null</item>
      <item>, OIB 08130056637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411</properties:Words>
  <properties:Characters>2274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2015-10-22T07:37:00Z</dcterms:created>
  <dc:creator>user</dc:creator>
  <cp:lastModifiedBy>Marko Makaj</cp:lastModifiedBy>
  <cp:lastPrinted>2015-10-22T07:31:00Z</cp:lastPrinted>
  <dcterms:modified xmlns:xsi="http://www.w3.org/2001/XMLSchema-instance" xsi:type="dcterms:W3CDTF">2015-10-22T07:38:00Z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