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8ddf" w14:paraId="7118ddf" w:rsidRDefault="00565538" w:rsidP="00565538" w:rsidR="00565538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5538" w:rsidP="00565538" w:rsidR="00565538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565538" w:rsidP="00565538" w:rsidR="00565538">
      <w:pPr>
        <w:rPr>
          <w:szCs w:val="24"/>
        </w:rPr>
      </w:pPr>
      <w:r>
        <w:rPr>
          <w:szCs w:val="24"/>
        </w:rPr>
        <w:t>Trgovački sud u Varaždinu</w:t>
      </w:r>
    </w:p>
    <w:p w:rsidRDefault="00565538" w:rsidP="00565538" w:rsidR="00565538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565538" w:rsidP="00565538" w:rsidR="0056553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Poslovni broj: 7 St-248/2018-4</w:t>
      </w:r>
    </w:p>
    <w:p w:rsidRDefault="00565538" w:rsidP="00565538" w:rsidR="00565538">
      <w:pPr>
        <w:jc w:val="center"/>
        <w:rPr>
          <w:szCs w:val="24"/>
        </w:rPr>
      </w:pPr>
    </w:p>
    <w:p w:rsidRDefault="00565538" w:rsidP="00565538" w:rsidR="00565538">
      <w:pPr>
        <w:jc w:val="center"/>
        <w:rPr>
          <w:szCs w:val="24"/>
        </w:rPr>
      </w:pPr>
    </w:p>
    <w:p w:rsidRDefault="00565538" w:rsidP="00565538" w:rsidR="00565538">
      <w:pPr>
        <w:jc w:val="center"/>
        <w:rPr>
          <w:szCs w:val="24"/>
        </w:rPr>
      </w:pPr>
    </w:p>
    <w:p w:rsidRDefault="00565538" w:rsidP="00565538" w:rsidR="00565538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TIHI PEK j.d.o.o. Križevci, </w:t>
      </w:r>
      <w:proofErr w:type="spellStart"/>
      <w:r>
        <w:t>Gračina</w:t>
      </w:r>
      <w:proofErr w:type="spellEnd"/>
      <w:r>
        <w:t xml:space="preserve"> 49, OIB: 26152049280, dana 13. rujna 2018., </w:t>
      </w:r>
    </w:p>
    <w:p w:rsidRDefault="00565538" w:rsidP="00565538" w:rsidR="00565538">
      <w:pPr>
        <w:jc w:val="both"/>
      </w:pPr>
    </w:p>
    <w:p w:rsidRDefault="00565538" w:rsidP="00565538" w:rsidR="00565538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TIHI PEK j.d.o.o. Križevci, </w:t>
      </w:r>
      <w:proofErr w:type="spellStart"/>
      <w:r>
        <w:t>Gračina</w:t>
      </w:r>
      <w:proofErr w:type="spellEnd"/>
      <w:r>
        <w:t xml:space="preserve"> 49, OIB: 26152049280</w:t>
      </w:r>
      <w:r>
        <w:rPr>
          <w:szCs w:val="24"/>
        </w:rPr>
        <w:t>, s danom 13. rujna 2018. u 10,45 sati.</w:t>
      </w:r>
    </w:p>
    <w:p w:rsidRDefault="00565538" w:rsidP="00565538" w:rsidR="00565538">
      <w:pPr>
        <w:ind w:hanging="705" w:left="1413"/>
        <w:jc w:val="both"/>
        <w:rPr>
          <w:szCs w:val="24"/>
        </w:rPr>
      </w:pPr>
    </w:p>
    <w:p w:rsidRDefault="00565538" w:rsidP="00565538" w:rsidR="00565538">
      <w:pPr>
        <w:ind w:hanging="705" w:left="1410"/>
        <w:jc w:val="both"/>
      </w:pPr>
      <w:r>
        <w:t>II</w:t>
      </w:r>
      <w:r>
        <w:tab/>
        <w:t xml:space="preserve">Za stečajnog upravitelja imenuje se Sanja </w:t>
      </w:r>
      <w:proofErr w:type="spellStart"/>
      <w:r>
        <w:t>Janči</w:t>
      </w:r>
      <w:proofErr w:type="spellEnd"/>
      <w:r>
        <w:t xml:space="preserve"> iz Čakovca, </w:t>
      </w:r>
      <w:proofErr w:type="spellStart"/>
      <w:r>
        <w:t>M.P</w:t>
      </w:r>
      <w:proofErr w:type="spellEnd"/>
      <w:r>
        <w:t xml:space="preserve">. </w:t>
      </w:r>
      <w:proofErr w:type="spellStart"/>
      <w:r>
        <w:t>Miškine</w:t>
      </w:r>
      <w:proofErr w:type="spellEnd"/>
      <w:r>
        <w:t xml:space="preserve"> 25, OIB: 93345021703.</w:t>
      </w:r>
    </w:p>
    <w:p w:rsidRDefault="00565538" w:rsidP="00565538" w:rsidR="00565538">
      <w:pPr>
        <w:ind w:hanging="705" w:left="1413"/>
        <w:jc w:val="both"/>
        <w:rPr>
          <w:szCs w:val="24"/>
        </w:rPr>
      </w:pPr>
    </w:p>
    <w:p w:rsidRDefault="00565538" w:rsidP="00565538" w:rsidR="00565538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 xml:space="preserve">TIHI PEK j.d.o.o. Križevci, </w:t>
      </w:r>
      <w:proofErr w:type="spellStart"/>
      <w:r>
        <w:t>Gračina</w:t>
      </w:r>
      <w:proofErr w:type="spellEnd"/>
      <w:r>
        <w:t xml:space="preserve"> 49, OIB: 26152049280.</w:t>
      </w:r>
    </w:p>
    <w:p w:rsidRDefault="00565538" w:rsidP="00565538" w:rsidR="00565538">
      <w:pPr>
        <w:ind w:hanging="705" w:left="1410"/>
        <w:jc w:val="both"/>
      </w:pPr>
    </w:p>
    <w:p w:rsidRDefault="00565538" w:rsidP="00565538" w:rsidR="00565538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565538" w:rsidP="00565538" w:rsidR="00565538">
      <w:pPr>
        <w:jc w:val="both"/>
        <w:rPr>
          <w:szCs w:val="24"/>
        </w:rPr>
      </w:pPr>
    </w:p>
    <w:p w:rsidRDefault="00565538" w:rsidP="00565538" w:rsidR="00565538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 xml:space="preserve">TIHI PEK j.d.o.o. Križevci, </w:t>
      </w:r>
      <w:proofErr w:type="spellStart"/>
      <w:r>
        <w:t>Gračina</w:t>
      </w:r>
      <w:proofErr w:type="spellEnd"/>
      <w:r>
        <w:t xml:space="preserve"> 49, OIB: 26152049280,</w:t>
      </w:r>
      <w:r>
        <w:rPr>
          <w:szCs w:val="24"/>
        </w:rPr>
        <w:t xml:space="preserve"> bit će brisan iz sudskog registra.</w:t>
      </w:r>
    </w:p>
    <w:p w:rsidRDefault="00565538" w:rsidP="00565538" w:rsidR="00565538">
      <w:pPr>
        <w:jc w:val="center"/>
        <w:rPr>
          <w:szCs w:val="24"/>
        </w:rPr>
      </w:pPr>
    </w:p>
    <w:p w:rsidRDefault="00565538" w:rsidP="00565538" w:rsidR="00565538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5. srpnja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jc w:val="both"/>
        <w:rPr>
          <w:szCs w:val="24"/>
        </w:rPr>
      </w:pPr>
      <w:r>
        <w:rPr>
          <w:szCs w:val="24"/>
        </w:rPr>
        <w:tab/>
      </w:r>
    </w:p>
    <w:p w:rsidRDefault="00565538" w:rsidP="00565538" w:rsidR="00565538">
      <w:pPr>
        <w:ind w:firstLine="708"/>
        <w:jc w:val="both"/>
        <w:rPr>
          <w:szCs w:val="24"/>
        </w:rPr>
      </w:pPr>
      <w:r>
        <w:rPr>
          <w:szCs w:val="24"/>
        </w:rPr>
        <w:lastRenderedPageBreak/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jc w:val="center"/>
        <w:rPr>
          <w:szCs w:val="24"/>
        </w:rPr>
      </w:pPr>
      <w:r>
        <w:rPr>
          <w:szCs w:val="24"/>
        </w:rPr>
        <w:t>U Varaždinu 13. rujna 2018.</w:t>
      </w:r>
    </w:p>
    <w:p w:rsidRDefault="00565538" w:rsidP="00565538" w:rsidR="00565538">
      <w:pPr>
        <w:jc w:val="center"/>
        <w:rPr>
          <w:szCs w:val="24"/>
        </w:rPr>
      </w:pPr>
    </w:p>
    <w:p w:rsidRDefault="00565538" w:rsidP="00565538" w:rsidR="0056553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565538" w:rsidP="00565538" w:rsidR="0056553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Sudac:</w:t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Marija Levanić-Škerbić,v. r. </w:t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rPr>
          <w:szCs w:val="24"/>
        </w:rPr>
      </w:pPr>
      <w:r>
        <w:rPr>
          <w:szCs w:val="24"/>
        </w:rPr>
        <w:tab/>
      </w:r>
    </w:p>
    <w:p w:rsidRDefault="00565538" w:rsidP="00565538" w:rsidR="0056553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jc w:val="both"/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565538" w:rsidP="00565538" w:rsidR="00565538">
      <w:r>
        <w:tab/>
        <w:t>Uputa o pravnom lijeku:</w:t>
      </w:r>
    </w:p>
    <w:p w:rsidRDefault="00565538" w:rsidP="00565538" w:rsidR="00565538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565538" w:rsidP="00565538" w:rsidR="00565538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65538" w:rsidP="00565538" w:rsidR="00565538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565538" w:rsidP="00565538" w:rsidR="00565538">
      <w:pPr>
        <w:rPr>
          <w:szCs w:val="24"/>
        </w:rPr>
      </w:pPr>
    </w:p>
    <w:p w:rsidRDefault="00565538" w:rsidP="00565538" w:rsidR="00565538">
      <w:pPr>
        <w:rPr>
          <w:szCs w:val="24"/>
        </w:rPr>
      </w:pPr>
      <w:r>
        <w:rPr>
          <w:szCs w:val="24"/>
        </w:rPr>
        <w:t>DNA:</w:t>
      </w:r>
    </w:p>
    <w:p w:rsidRDefault="00565538" w:rsidP="00565538" w:rsidR="00565538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65538" w:rsidP="00565538" w:rsidR="00565538">
      <w:pPr>
        <w:numPr>
          <w:ilvl w:val="0"/>
          <w:numId w:val="47"/>
        </w:numPr>
        <w:jc w:val="both"/>
        <w:rPr>
          <w:szCs w:val="24"/>
        </w:rPr>
      </w:pPr>
      <w:r>
        <w:t>Županijsko državno odvjetništvo u Varaždinu, Braće Radića 2</w:t>
      </w:r>
    </w:p>
    <w:p w:rsidRDefault="00565538" w:rsidP="00565538" w:rsidR="00565538">
      <w:pPr>
        <w:numPr>
          <w:ilvl w:val="0"/>
          <w:numId w:val="47"/>
        </w:numPr>
        <w:jc w:val="both"/>
        <w:rPr>
          <w:szCs w:val="24"/>
        </w:rPr>
      </w:pPr>
      <w:r>
        <w:t xml:space="preserve">Dužnik TIHI PEK j.d.o.o. Križevci, </w:t>
      </w:r>
      <w:proofErr w:type="spellStart"/>
      <w:r>
        <w:t>Gračina</w:t>
      </w:r>
      <w:proofErr w:type="spellEnd"/>
      <w:r>
        <w:t xml:space="preserve"> 49</w:t>
      </w:r>
    </w:p>
    <w:p w:rsidRDefault="00565538" w:rsidP="00565538" w:rsidR="005655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Jelena </w:t>
      </w:r>
      <w:proofErr w:type="spellStart"/>
      <w:r>
        <w:rPr>
          <w:szCs w:val="24"/>
        </w:rPr>
        <w:t>Platušić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Gračina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Gračina</w:t>
      </w:r>
      <w:proofErr w:type="spellEnd"/>
      <w:r>
        <w:rPr>
          <w:szCs w:val="24"/>
        </w:rPr>
        <w:t xml:space="preserve"> 49</w:t>
      </w:r>
    </w:p>
    <w:p w:rsidRDefault="00565538" w:rsidP="00565538" w:rsidR="00565538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565538" w:rsidP="00565538" w:rsidR="005655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Koprivnica,</w:t>
      </w:r>
    </w:p>
    <w:p w:rsidRDefault="00565538" w:rsidP="00565538" w:rsidR="005655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</w:t>
      </w:r>
      <w:r>
        <w:t xml:space="preserve">Sanja </w:t>
      </w:r>
      <w:proofErr w:type="spellStart"/>
      <w:r>
        <w:t>Janči</w:t>
      </w:r>
      <w:proofErr w:type="spellEnd"/>
      <w:r>
        <w:t xml:space="preserve"> iz Čakovca, </w:t>
      </w:r>
      <w:proofErr w:type="spellStart"/>
      <w:r>
        <w:t>M.P</w:t>
      </w:r>
      <w:proofErr w:type="spellEnd"/>
      <w:r>
        <w:t xml:space="preserve">. </w:t>
      </w:r>
      <w:proofErr w:type="spellStart"/>
      <w:r>
        <w:t>Miškine</w:t>
      </w:r>
      <w:proofErr w:type="spellEnd"/>
      <w:r>
        <w:t xml:space="preserve"> 25</w:t>
      </w:r>
    </w:p>
    <w:p w:rsidRDefault="00565538" w:rsidP="00565538" w:rsidR="00565538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565538" w:rsidR="00AE649C" w:rsidRPr="00565538"/>
    <w:sectPr w:rsidSect="0032366B" w:rsidR="00AE649C" w:rsidRPr="0056553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5538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65538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65538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St-248/2018-4</izvorni_sadrzaj>
    <derivirana_varijabla naziv="DomainObject.Oznaka_1">St-248/2018-4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PEK jednostavno društvo s ograničenom odgovornošću za proizvodnju i usluge zastupanog po punomoćniku Jelena Platušić</izvorni_sadrzaj>
    <derivirana_varijabla naziv="DomainObject.Predmet.ProtustrankaFormated_1">  TIHI PEK jednostavno društvo s ograničenom odgovornošću za proizvodnju i usluge zastupanog po punomoćniku Jelena Platušić</derivirana_varijabla>
  </DomainObject.Predmet.ProtustrankaFormated>
  <DomainObject.Predmet.ProtustrankaFormatedOIB>
    <izvorni_sadrzaj>  TIHI PEK jednostavno društvo s ograničenom odgovornošću za proizvodnju i usluge, OIB 26152049280 zastupanog po punomoćniku Jelena Platušić</izvorni_sadrzaj>
    <derivirana_varijabla naziv="DomainObject.Predmet.ProtustrankaFormatedOIB_1">  TIHI PEK jednostavno društvo s ograničenom odgovornošću za proizvodnju i usluge, OIB 26152049280 zastupanog po punomoćniku Jelena Platušić</derivirana_varijabla>
  </DomainObject.Predmet.ProtustrankaFormatedOIB>
  <DomainObject.Predmet.ProtustrankaFormatedWithAdress>
    <izvorni_sadrzaj> TIHI PEK jednostavno društvo s ograničenom odgovornošću za proizvodnju i usluge, Gračina 49, 48260 Križevci zastupanog po punomoćniku Jelena Platušić</izvorni_sadrzaj>
    <derivirana_varijabla naziv="DomainObject.Predmet.ProtustrankaFormatedWithAdress_1"> TIHI PEK jednostavno društvo s ograničenom odgovornošću za proizvodnju i usluge, Gračina 49, 48260 Križevci zastupanog po punomoćniku Jelena Platušić</derivirana_varijabla>
  </DomainObject.Predmet.ProtustrankaFormatedWithAdress>
  <DomainObject.Predmet.ProtustrankaFormatedWithAdressOIB>
    <izvorni_sadrzaj> TIHI PEK jednostavno društvo s ograničenom odgovornošću za proizvodnju i usluge, OIB 26152049280, Gračina 49, 48260 Križevci zastupanog po punomoćniku Jelena Platušić</izvorni_sadrzaj>
    <derivirana_varijabla naziv="DomainObject.Predmet.ProtustrankaFormatedWithAdressOIB_1"> TIHI PEK jednostavno društvo s ograničenom odgovornošću za proizvodnju i usluge, OIB 26152049280, Gračina 49, 48260 Križevci zastupanog po punomoćniku Jelena Platušić</derivirana_varijabla>
  </DomainObject.Predmet.ProtustrankaFormatedWithAdressOIB>
  <DomainObject.Predmet.ProtustrankaWithAdress>
    <izvorni_sadrzaj>TIHI PEK jednostavno društvo s ograničenom odgovornošću za proizvodnju i usluge Gračina 49, 48260 Križevci</izvorni_sadrzaj>
    <derivirana_varijabla naziv="DomainObject.Predmet.ProtustrankaWithAdress_1">TIHI PEK jednostavno društvo s ograničenom odgovornošću za proizvodnju i usluge Gračina 49, 48260 Križevci</derivirana_varijabla>
  </DomainObject.Predmet.ProtustrankaWithAdress>
  <DomainObject.Predmet.ProtustrankaWithAdressOIB>
    <izvorni_sadrzaj>TIHI PEK jednostavno društvo s ograničenom odgovornošću za proizvodnju i usluge, OIB 26152049280, Gračina 49, 48260 Križevci</izvorni_sadrzaj>
    <derivirana_varijabla naziv="DomainObject.Predmet.ProtustrankaWithAdressOIB_1">TIHI PEK jednostavno društvo s ograničenom odgovornošću za proizvodnju i usluge, OIB 26152049280, Gračina 49, 48260 Križevci</derivirana_varijabla>
  </DomainObject.Predmet.ProtustrankaWithAdressOIB>
  <DomainObject.Predmet.ProtustrankaNazivFormated>
    <izvorni_sadrzaj>TIHI PEK jednostavno društvo s ograničenom odgovornošću za proizvodnju i usluge</izvorni_sadrzaj>
    <derivirana_varijabla naziv="DomainObject.Predmet.ProtustrankaNazivFormated_1">TIHI PEK jednostavno društvo s ograničenom odgovornošću za proizvodnju i usluge</derivirana_varijabla>
  </DomainObject.Predmet.ProtustrankaNazivFormated>
  <DomainObject.Predmet.ProtustrankaNazivFormatedOIB>
    <izvorni_sadrzaj>TIHI PEK jednostavno društvo s ograničenom odgovornošću za proizvodnju i usluge, OIB 26152049280</izvorni_sadrzaj>
    <derivirana_varijabla naziv="DomainObject.Predmet.ProtustrankaNazivFormatedOIB_1">TIHI PEK jednostavno društvo s ograničenom odgovornošću za proizvodnju i usluge, OIB 26152049280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36333.99</izvorni_sadrzaj>
    <derivirana_varijabla naziv="DomainObject.Predmet.TrenutnaVrijednost_1">36333.99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TIHI PEK jednostavno društvo s ograničenom odgovornošću za proizvodnju i usluge zastupanog po punomoćniku Jelena Platušić</item>
    </izvorni_sadrzaj>
    <derivirana_varijabla naziv="DomainObject.Predmet.ProtuStrankaListFormated_1">
      <item>TIHI PEK jednostavno društvo s ograničenom odgovornošću za proizvodnju i usluge zastupanog po punomoćniku Jelena Platušić</item>
    </derivirana_varijabla>
  </DomainObject.Predmet.ProtuStrankaListFormated>
  <DomainObject.Predmet.ProtuStrankaListFormatedOIB>
    <izvorni_sadrzaj>
      <item>TIHI PEK jednostavno društvo s ograničenom odgovornošću za proizvodnju i usluge, OIB 26152049280 zastupanog po punomoćniku Jelena Platušić</item>
    </izvorni_sadrzaj>
    <derivirana_varijabla naziv="DomainObject.Predmet.ProtuStrankaListFormatedOIB_1">
      <item>TIHI PEK jednostavno društvo s ograničenom odgovornošću za proizvodnju i usluge, OIB 26152049280 zastupanog po punomoćniku Jelena Platušić</item>
    </derivirana_varijabla>
  </DomainObject.Predmet.ProtuStrankaListFormatedOIB>
  <DomainObject.Predmet.ProtuStrankaListFormatedWithAdress>
    <izvorni_sadrzaj>
      <item>TIHI PEK jednostavno društvo s ograničenom odgovornošću za proizvodnju i usluge, Gračina 49, 48260 Križevci zastupanog po punomoćniku Jelena Platušić</item>
    </izvorni_sadrzaj>
    <derivirana_varijabla naziv="DomainObject.Predmet.ProtuStrankaListFormatedWithAdress_1">
      <item>TIHI PEK jednostavno društvo s ograničenom odgovornošću za proizvodnju i usluge, Gračina 49, 48260 Križevci zastupanog po punomoćniku Jelena Platušić</item>
    </derivirana_varijabla>
  </DomainObject.Predmet.ProtuStrankaListFormatedWithAdress>
  <DomainObject.Predmet.ProtuStrankaListFormatedWithAdressOIB>
    <izvorni_sadrzaj>
      <item>TIHI PEK jednostavno društvo s ograničenom odgovornošću za proizvodnju i usluge, OIB 26152049280, Gračina 49, 48260 Križevci zastupanog po punomoćniku Jelena Platušić</item>
    </izvorni_sadrzaj>
    <derivirana_varijabla naziv="DomainObject.Predmet.ProtuStrankaListFormatedWithAdressOIB_1">
      <item>TIHI PEK jednostavno društvo s ograničenom odgovornošću za proizvodnju i usluge, OIB 26152049280, Gračina 49, 48260 Križevci zastupanog po punomoćniku Jelena Platušić</item>
    </derivirana_varijabla>
  </DomainObject.Predmet.ProtuStrankaListFormatedWithAdressOIB>
  <DomainObject.Predmet.ProtuStrankaListNazivFormated>
    <izvorni_sadrzaj>
      <item>TIHI PEK jednostavno društvo s ograničenom odgovornošću za proizvodnju i usluge</item>
    </izvorni_sadrzaj>
    <derivirana_varijabla naziv="DomainObject.Predmet.ProtuStrankaListNazivFormated_1">
      <item>TIHI PEK jednostavno društvo s ograničenom odgovornošću za proizvodnju i usluge</item>
    </derivirana_varijabla>
  </DomainObject.Predmet.ProtuStrankaListNazivFormated>
  <DomainObject.Predmet.ProtuStrankaListNazivFormatedOIB>
    <izvorni_sadrzaj>
      <item>TIHI PEK jednostavno društvo s ograničenom odgovornošću za proizvodnju i usluge, OIB 26152049280</item>
    </izvorni_sadrzaj>
    <derivirana_varijabla naziv="DomainObject.Predmet.ProtuStrankaListNazivFormatedOIB_1">
      <item>TIHI PEK jednostavno društvo s ograničenom odgovornošću za proizvodnju i usluge, OIB 26152049280</item>
    </derivirana_varijabla>
  </DomainObject.Predmet.ProtuStrankaListNazivFormatedOIB>
  <DomainObject.Predmet.OstaliListFormated>
    <izvorni_sadrzaj>
      <item>Sudski registar</item>
      <item>Jelena Platušić punomoćnica sudionika u postupku TIHI PEK jednostavno društvo s ograničenom odgovornošću za proizvodnju i usluge</item>
    </izvorni_sadrzaj>
    <derivirana_varijabla naziv="DomainObject.Predmet.OstaliListFormated_1">
      <item>Sudski registar</item>
      <item>Jelena Platušić punomoćnica sudionika u postupku TIHI PEK jednostavno društvo s ograničenom odgovornošću za proizvodnju i usluge</item>
    </derivirana_varijabla>
  </DomainObject.Predmet.OstaliListFormated>
  <DomainObject.Predmet.OstaliListFormatedOIB>
    <izvorni_sadrzaj>
      <item>Sudski registar</item>
      <item>Jelena Platušić, OIB 74868679271 punomoćnica sudionika u postupku TIHI PEK jednostavno društvo s ograničenom odgovornošću za proizvodnju i usluge</item>
    </izvorni_sadrzaj>
    <derivirana_varijabla naziv="DomainObject.Predmet.OstaliListFormatedOIB_1">
      <item>Sudski registar</item>
      <item>Jelena Platušić, OIB 74868679271 punomoćnica sudionika u postupku TIHI PEK jednostavno društvo s ograničenom odgovornošću za proizvodnju i usluge</item>
    </derivirana_varijabla>
  </DomainObject.Predmet.OstaliListFormatedOIB>
  <DomainObject.Predmet.OstaliListFormatedWithAdress>
    <izvorni_sadrzaj>
      <item>Sudski registar</item>
      <item>Jelena Platušić, Gračina 49, 48260 Gračina punomoćnica sudionika u postupku TIHI PEK jednostavno društvo s ograničenom odgovornošću za proizvodnju i usluge</item>
    </izvorni_sadrzaj>
    <derivirana_varijabla naziv="DomainObject.Predmet.OstaliListFormatedWithAdress_1">
      <item>Sudski registar</item>
      <item>Jelena Platušić, Gračina 49, 48260 Gračina punomoćnica sudionika u postupku TIHI PEK jednostavno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Jelena Platušić, OIB 74868679271, Gračina 49, 48260 Gračina punomoćnica sudionika u postupku TIHI PEK jednostavno društvo s ograničenom odgovornošću za proizvodnju i usluge</item>
    </izvorni_sadrzaj>
    <derivirana_varijabla naziv="DomainObject.Predmet.OstaliListFormatedWithAdressOIB_1">
      <item>Sudski registar</item>
      <item>Jelena Platušić, OIB 74868679271, Gračina 49, 48260 Gračina punomoćnica sudionika u postupku TIHI PEK jednostavno društvo s ograničenom odgovornošću za proizvodnju i usluge</item>
    </derivirana_varijabla>
  </DomainObject.Predmet.OstaliListFormatedWithAdressOIB>
  <DomainObject.Predmet.OstaliListNazivFormated>
    <izvorni_sadrzaj>
      <item>Sudski registar</item>
      <item>Jelena Platušić</item>
    </izvorni_sadrzaj>
    <derivirana_varijabla naziv="DomainObject.Predmet.OstaliListNazivFormated_1">
      <item>Sudski registar</item>
      <item>Jelena Platušić</item>
    </derivirana_varijabla>
  </DomainObject.Predmet.OstaliListNazivFormated>
  <DomainObject.Predmet.OstaliListNazivFormatedOIB>
    <izvorni_sadrzaj>
      <item>Sudski registar</item>
      <item>Jelena Platušić, OIB 74868679271</item>
    </izvorni_sadrzaj>
    <derivirana_varijabla naziv="DomainObject.Predmet.OstaliListNazivFormatedOIB_1">
      <item>Sudski registar</item>
      <item>Jelena Platušić, OIB 74868679271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St-248/2018-4</izvorni_sadrzaj>
    <derivirana_varijabla naziv="DomainObject.PoslovniBrojDokumenta_1">St-248/2018-4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TIHI PEK jednostavno društvo s ograničenom odgovornošću za proizvodnju i usluge</izvorni_sadrzaj>
    <derivirana_varijabla naziv="DomainObject.Predmet.ProtustrankaIDrugi_1">TIHI PEK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TIHI PEK jednostavno društvo s ograničenom odgovornošću za proizvodnju i usluge, OIB 26152049280, Gračina 49, 48260 Križevci</izvorni_sadrzaj>
    <derivirana_varijabla naziv="DomainObject.Predmet.ProtustrankaIDrugiAdressOIB_1">TIHI PEK jednostavno društvo s ograničenom odgovornošću za proizvodnju i usluge, OIB 26152049280, Gračina 49,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TIHI PEK jednostavno društvo s ograničenom odgovornošću za proizvodnju i usluge</item>
      <item>Sudski registar</item>
      <item>Jelena Platušić</item>
    </izvorni_sadrzaj>
    <derivirana_varijabla naziv="DomainObject.Predmet.SudioniciListNaziv_1">
      <item>Financijska agencija</item>
      <item>TIHI PEK jednostavno društvo s ograničenom odgovornošću za proizvodnju i usluge</item>
      <item>Sudski registar</item>
      <item>Jelena Platušić</item>
    </derivirana_varijabla>
  </DomainObject.Predmet.SudioniciListNaziv>
  <DomainObject.Predmet.SudioniciListAdressOIB>
    <izvorni_sadrzaj>
      <item>Financijska agencija, OIB 85821130368, A. Cesarca 2,42000 Varaždin</item>
      <item>TIHI PEK jednostavno društvo s ograničenom odgovornošću za proizvodnju i usluge, OIB 26152049280, Gračina 49,48260 Križevci</item>
      <item>Sudski registar</item>
      <item>Jelena Platušić, OIB 74868679271, Gračina 49,48260 Gračina</item>
    </izvorni_sadrzaj>
    <derivirana_varijabla naziv="DomainObject.Predmet.SudioniciListAdressOIB_1">
      <item>Financijska agencija, OIB 85821130368, A. Cesarca 2,42000 Varaždin</item>
      <item>TIHI PEK jednostavno društvo s ograničenom odgovornošću za proizvodnju i usluge, OIB 26152049280, Gračina 49,48260 Križevci</item>
      <item>Sudski registar</item>
      <item>Jelena Platušić, OIB 74868679271, Gračina 49,48260 Gračina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AB82F3-3D11-44D1-956F-282B76286C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2763</properties:Characters>
  <properties:Lines>82</properties:Lines>
  <properties:Paragraphs>32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2018-09-13T08:29:00Z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St-248/2018-4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